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7D3919C6" w14:textId="77777777" w:rsidTr="00952026">
        <w:trPr>
          <w:trHeight w:val="2551"/>
        </w:trPr>
        <w:tc>
          <w:tcPr>
            <w:tcW w:w="7624" w:type="dxa"/>
          </w:tcPr>
          <w:p w14:paraId="785A9FFD" w14:textId="7F595827" w:rsidR="001E0FC0" w:rsidRPr="00035FEE" w:rsidRDefault="00325004" w:rsidP="001D4750">
            <w:pPr>
              <w:tabs>
                <w:tab w:val="left" w:pos="2550"/>
              </w:tabs>
            </w:pPr>
            <w:r>
              <w:t>.</w:t>
            </w:r>
            <w:r w:rsidR="00B23C57" w:rsidRPr="00035FEE">
              <w:tab/>
            </w:r>
          </w:p>
        </w:tc>
        <w:tc>
          <w:tcPr>
            <w:tcW w:w="2157" w:type="dxa"/>
          </w:tcPr>
          <w:p w14:paraId="47B8B355" w14:textId="0898F9E2" w:rsidR="00296D28" w:rsidRPr="00035FEE" w:rsidRDefault="00296D28" w:rsidP="001D4750">
            <w:pPr>
              <w:pStyle w:val="Referentie1ste"/>
              <w:framePr w:wrap="auto" w:vAnchor="margin" w:hAnchor="text" w:xAlign="left" w:yAlign="inline"/>
              <w:suppressOverlap w:val="0"/>
            </w:pPr>
          </w:p>
          <w:bookmarkStart w:id="0" w:name="versie"/>
          <w:p w14:paraId="13C498A0" w14:textId="2ACE2692" w:rsidR="00296D28" w:rsidRPr="00035FEE" w:rsidRDefault="007B277A" w:rsidP="001D4750">
            <w:pPr>
              <w:pStyle w:val="Referentie"/>
              <w:framePr w:wrap="auto" w:vAnchor="margin" w:hAnchor="text" w:xAlign="left" w:yAlign="inline"/>
              <w:suppressOverlap w:val="0"/>
            </w:pPr>
            <w:sdt>
              <w:sdtPr>
                <w:alias w:val="Selecteer versienummer"/>
                <w:tag w:val="Selecteer versienummer"/>
                <w:id w:val="-1735914339"/>
                <w:placeholder>
                  <w:docPart w:val="634A87C1FE834E83B8122A98753FDC1E"/>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8146E8">
                  <w:t>Versie 4.0</w:t>
                </w:r>
              </w:sdtContent>
            </w:sdt>
            <w:bookmarkEnd w:id="0"/>
          </w:p>
          <w:bookmarkStart w:id="1" w:name="datum"/>
          <w:p w14:paraId="781FF64F" w14:textId="0E2EB0C7" w:rsidR="001E0FC0" w:rsidRPr="00035FEE" w:rsidRDefault="007B277A" w:rsidP="001D4750">
            <w:pPr>
              <w:pStyle w:val="Adreskopje"/>
              <w:framePr w:wrap="auto" w:vAnchor="margin" w:hAnchor="text" w:xAlign="left" w:yAlign="inline"/>
              <w:suppressOverlap w:val="0"/>
            </w:pPr>
            <w:sdt>
              <w:sdtPr>
                <w:alias w:val="Kies een datum"/>
                <w:tag w:val="Kies een datum"/>
                <w:id w:val="1275213000"/>
                <w:placeholder>
                  <w:docPart w:val="B9367880427D426FA0BB222B5CCD2D53"/>
                </w:placeholder>
                <w:date w:fullDate="2025-06-02T00:00:00Z">
                  <w:dateFormat w:val="d MMMM yyyy"/>
                  <w:lid w:val="nl-NL"/>
                  <w:storeMappedDataAs w:val="dateTime"/>
                  <w:calendar w:val="gregorian"/>
                </w:date>
              </w:sdtPr>
              <w:sdtEndPr/>
              <w:sdtContent>
                <w:r w:rsidR="00F06ED0">
                  <w:t>2 juni 2025</w:t>
                </w:r>
              </w:sdtContent>
            </w:sdt>
            <w:r w:rsidR="001E0FC0" w:rsidRPr="00035FEE">
              <w:t xml:space="preserve">  </w:t>
            </w:r>
            <w:r w:rsidR="000034F6" w:rsidRPr="00035FEE">
              <w:t xml:space="preserve"> </w:t>
            </w:r>
            <w:bookmarkEnd w:id="1"/>
          </w:p>
        </w:tc>
      </w:tr>
    </w:tbl>
    <w:p w14:paraId="71BB163D" w14:textId="77777777" w:rsidR="00284F3C" w:rsidRDefault="00284F3C" w:rsidP="001D4750">
      <w:pPr>
        <w:rPr>
          <w:b/>
          <w:bCs/>
          <w:color w:val="FF0000"/>
          <w:sz w:val="56"/>
          <w:szCs w:val="56"/>
        </w:rPr>
      </w:pPr>
      <w:bookmarkStart w:id="2" w:name="titel"/>
      <w:bookmarkStart w:id="3" w:name="_Toc406676765"/>
    </w:p>
    <w:p w14:paraId="10BFBA30" w14:textId="77777777" w:rsidR="00284F3C" w:rsidRDefault="00284F3C" w:rsidP="001D4750">
      <w:pPr>
        <w:rPr>
          <w:b/>
          <w:bCs/>
          <w:color w:val="FF0000"/>
          <w:sz w:val="56"/>
          <w:szCs w:val="56"/>
        </w:rPr>
      </w:pPr>
    </w:p>
    <w:p w14:paraId="129EC27C" w14:textId="4ADD67F2" w:rsidR="001E0FC0" w:rsidRPr="00284F3C" w:rsidRDefault="00507435" w:rsidP="001D4750">
      <w:pPr>
        <w:rPr>
          <w:b/>
          <w:bCs/>
          <w:color w:val="FF0000"/>
          <w:sz w:val="56"/>
          <w:szCs w:val="56"/>
        </w:rPr>
      </w:pPr>
      <w:r w:rsidRPr="148EC0CE">
        <w:rPr>
          <w:b/>
          <w:bCs/>
          <w:color w:val="FF0000" w:themeColor="text2"/>
          <w:sz w:val="56"/>
          <w:szCs w:val="56"/>
        </w:rPr>
        <w:t>V&amp;G plan Ontwerpfase</w:t>
      </w:r>
      <w:r w:rsidR="008536CA" w:rsidRPr="148EC0CE">
        <w:rPr>
          <w:b/>
          <w:bCs/>
          <w:color w:val="FF0000" w:themeColor="text2"/>
          <w:sz w:val="56"/>
          <w:szCs w:val="56"/>
        </w:rPr>
        <w:t xml:space="preserve"> </w:t>
      </w:r>
    </w:p>
    <w:bookmarkEnd w:id="2"/>
    <w:p w14:paraId="6F97C4C5" w14:textId="77777777" w:rsidR="00B155B5" w:rsidRDefault="00B155B5" w:rsidP="001D4750"/>
    <w:p w14:paraId="2C649C79" w14:textId="4C4D62C9" w:rsidR="00B155B5" w:rsidRPr="00E30287" w:rsidRDefault="006E2F73" w:rsidP="001D4750">
      <w:pPr>
        <w:rPr>
          <w:sz w:val="44"/>
          <w:szCs w:val="44"/>
        </w:rPr>
      </w:pPr>
      <w:r>
        <w:rPr>
          <w:bCs/>
          <w:sz w:val="44"/>
          <w:szCs w:val="44"/>
        </w:rPr>
        <w:t xml:space="preserve">RAW-raamovereenkomst </w:t>
      </w:r>
      <w:r w:rsidR="00D97975">
        <w:rPr>
          <w:bCs/>
          <w:sz w:val="44"/>
          <w:szCs w:val="44"/>
        </w:rPr>
        <w:t>Schilderen masten VRI, VIS en OVL</w:t>
      </w:r>
    </w:p>
    <w:p w14:paraId="67A28DDF" w14:textId="77777777" w:rsidR="0032522A" w:rsidRDefault="0032522A" w:rsidP="001D4750"/>
    <w:p w14:paraId="71209413" w14:textId="77777777" w:rsidR="0032522A" w:rsidRDefault="0032522A" w:rsidP="001D4750"/>
    <w:p w14:paraId="6CC0833F" w14:textId="77777777" w:rsidR="0032522A" w:rsidRDefault="0032522A" w:rsidP="001D4750"/>
    <w:p w14:paraId="07AA4E61" w14:textId="77777777" w:rsidR="0032522A" w:rsidRDefault="0032522A" w:rsidP="001D4750"/>
    <w:p w14:paraId="13801E4E" w14:textId="77777777" w:rsidR="00B155B5" w:rsidRDefault="00B155B5" w:rsidP="001D4750"/>
    <w:p w14:paraId="23BE6BF8" w14:textId="77777777" w:rsidR="00507435" w:rsidRDefault="00507435" w:rsidP="001D4750">
      <w:pPr>
        <w:suppressAutoHyphens/>
      </w:pPr>
    </w:p>
    <w:p w14:paraId="098B1A8B" w14:textId="77777777" w:rsidR="00CC64DB" w:rsidRDefault="00CC64DB" w:rsidP="001D4750">
      <w:pPr>
        <w:suppressAutoHyphens/>
        <w:rPr>
          <w:b/>
        </w:rPr>
      </w:pPr>
    </w:p>
    <w:p w14:paraId="10BBD65F" w14:textId="0D705E02" w:rsidR="00507435" w:rsidRPr="00A977CC" w:rsidRDefault="00507435" w:rsidP="001D4750">
      <w:pPr>
        <w:suppressAutoHyphens/>
        <w:rPr>
          <w:highlight w:val="yellow"/>
        </w:rPr>
      </w:pPr>
      <w:r>
        <w:rPr>
          <w:b/>
        </w:rPr>
        <w:t>Opdrachtgever:</w:t>
      </w:r>
      <w:r w:rsidR="0032522A">
        <w:rPr>
          <w:b/>
        </w:rPr>
        <w:tab/>
      </w:r>
      <w:r w:rsidR="00D9242A" w:rsidRPr="007A2EEB">
        <w:t>V&amp;OR</w:t>
      </w:r>
    </w:p>
    <w:p w14:paraId="111BB3FC" w14:textId="77777777" w:rsidR="00507435" w:rsidRDefault="00507435" w:rsidP="001D4750">
      <w:pPr>
        <w:suppressAutoHyphens/>
      </w:pPr>
    </w:p>
    <w:p w14:paraId="75AA5DD4" w14:textId="603E1FE8" w:rsidR="00B46F39" w:rsidRDefault="00B46F39" w:rsidP="00B46F39">
      <w:pPr>
        <w:ind w:right="1841"/>
      </w:pPr>
      <w:bookmarkStart w:id="4" w:name="kenmerk"/>
      <w:r w:rsidRPr="00E0026C">
        <w:rPr>
          <w:b/>
        </w:rPr>
        <w:t>Dit V&amp;G-plan (ontwerpfase), maakt deel uit van het bestek met besteknummer</w:t>
      </w:r>
      <w:r w:rsidR="0032522A">
        <w:rPr>
          <w:b/>
        </w:rPr>
        <w:t>:</w:t>
      </w:r>
      <w:r w:rsidR="0032522A">
        <w:rPr>
          <w:b/>
        </w:rPr>
        <w:tab/>
      </w:r>
      <w:r w:rsidR="00A35D59">
        <w:t xml:space="preserve">AI 2025-0060 </w:t>
      </w:r>
    </w:p>
    <w:p w14:paraId="4B5EEB51" w14:textId="77777777" w:rsidR="0032522A" w:rsidRDefault="0032522A" w:rsidP="001D4750"/>
    <w:p w14:paraId="5D843A4E" w14:textId="77777777" w:rsidR="00DA3429" w:rsidRDefault="00DA3429" w:rsidP="001D4750"/>
    <w:p w14:paraId="1475936F" w14:textId="77777777" w:rsidR="00DA3429" w:rsidRDefault="00DA3429" w:rsidP="001D4750"/>
    <w:p w14:paraId="7DA5C543" w14:textId="77777777" w:rsidR="00DA3429" w:rsidRDefault="00DA3429" w:rsidP="001D4750"/>
    <w:tbl>
      <w:tblPr>
        <w:tblpPr w:leftFromText="142" w:rightFromText="142" w:vertAnchor="page" w:horzAnchor="margin" w:tblpY="12628"/>
        <w:tblOverlap w:val="never"/>
        <w:tblW w:w="8784"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3823"/>
        <w:gridCol w:w="2551"/>
        <w:gridCol w:w="1276"/>
        <w:gridCol w:w="1134"/>
      </w:tblGrid>
      <w:tr w:rsidR="0032522A" w:rsidRPr="000944CA" w14:paraId="668D001F" w14:textId="77777777" w:rsidTr="0032522A">
        <w:trPr>
          <w:cantSplit/>
          <w:trHeight w:val="283"/>
        </w:trPr>
        <w:tc>
          <w:tcPr>
            <w:tcW w:w="3823" w:type="dxa"/>
            <w:tcBorders>
              <w:top w:val="single" w:sz="4" w:space="0" w:color="auto"/>
              <w:left w:val="single" w:sz="4" w:space="0" w:color="auto"/>
              <w:bottom w:val="single" w:sz="4" w:space="0" w:color="auto"/>
              <w:right w:val="single" w:sz="4" w:space="0" w:color="auto"/>
            </w:tcBorders>
            <w:shd w:val="clear" w:color="auto" w:fill="FF0000"/>
          </w:tcPr>
          <w:p w14:paraId="0E79B6AD" w14:textId="77777777" w:rsidR="0032522A" w:rsidRPr="000944CA" w:rsidRDefault="0032522A" w:rsidP="0032522A">
            <w:pPr>
              <w:pStyle w:val="tabelkopwit"/>
              <w:framePr w:hSpace="0" w:wrap="auto" w:vAnchor="margin" w:hAnchor="text" w:yAlign="inline"/>
              <w:suppressOverlap w:val="0"/>
              <w:rPr>
                <w:szCs w:val="18"/>
              </w:rPr>
            </w:pPr>
            <w:r w:rsidRPr="000944CA">
              <w:rPr>
                <w:szCs w:val="18"/>
              </w:rPr>
              <w:t>Opsteller</w:t>
            </w:r>
          </w:p>
        </w:tc>
        <w:tc>
          <w:tcPr>
            <w:tcW w:w="2551" w:type="dxa"/>
            <w:tcBorders>
              <w:top w:val="single" w:sz="4" w:space="0" w:color="auto"/>
              <w:left w:val="single" w:sz="4" w:space="0" w:color="auto"/>
              <w:bottom w:val="single" w:sz="4" w:space="0" w:color="auto"/>
              <w:right w:val="single" w:sz="4" w:space="0" w:color="auto"/>
            </w:tcBorders>
            <w:shd w:val="clear" w:color="auto" w:fill="FF0000"/>
          </w:tcPr>
          <w:p w14:paraId="6E61B45B" w14:textId="77777777" w:rsidR="0032522A" w:rsidRPr="000944CA" w:rsidRDefault="0032522A" w:rsidP="0032522A">
            <w:pPr>
              <w:pStyle w:val="tabelkopwit"/>
              <w:framePr w:hSpace="0" w:wrap="auto" w:vAnchor="margin" w:hAnchor="text" w:yAlign="inline"/>
              <w:suppressOverlap w:val="0"/>
              <w:rPr>
                <w:szCs w:val="18"/>
              </w:rPr>
            </w:pPr>
            <w:r>
              <w:rPr>
                <w:szCs w:val="18"/>
              </w:rPr>
              <w:t>Functie</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3550F907" w14:textId="77777777" w:rsidR="0032522A" w:rsidRPr="000944CA" w:rsidRDefault="0032522A" w:rsidP="0032522A">
            <w:pPr>
              <w:pStyle w:val="tabelkopwit"/>
              <w:framePr w:hSpace="0" w:wrap="auto" w:vAnchor="margin" w:hAnchor="text" w:yAlign="inline"/>
              <w:suppressOverlap w:val="0"/>
              <w:rPr>
                <w:szCs w:val="18"/>
              </w:rPr>
            </w:pPr>
            <w:r w:rsidRPr="000944CA">
              <w:rPr>
                <w:szCs w:val="18"/>
              </w:rPr>
              <w:t>Paraaf</w:t>
            </w:r>
          </w:p>
        </w:tc>
        <w:tc>
          <w:tcPr>
            <w:tcW w:w="1134" w:type="dxa"/>
            <w:tcBorders>
              <w:top w:val="single" w:sz="4" w:space="0" w:color="auto"/>
              <w:left w:val="single" w:sz="4" w:space="0" w:color="auto"/>
              <w:bottom w:val="single" w:sz="4" w:space="0" w:color="auto"/>
              <w:right w:val="single" w:sz="4" w:space="0" w:color="auto"/>
            </w:tcBorders>
            <w:shd w:val="clear" w:color="auto" w:fill="FF0000"/>
          </w:tcPr>
          <w:p w14:paraId="7E6E3FA8" w14:textId="77777777" w:rsidR="0032522A" w:rsidRPr="000944CA" w:rsidRDefault="0032522A" w:rsidP="0032522A">
            <w:pPr>
              <w:pStyle w:val="tabelkopwit"/>
              <w:framePr w:hSpace="0" w:wrap="auto" w:vAnchor="margin" w:hAnchor="text" w:yAlign="inline"/>
              <w:suppressOverlap w:val="0"/>
              <w:rPr>
                <w:szCs w:val="18"/>
              </w:rPr>
            </w:pPr>
            <w:r w:rsidRPr="000944CA">
              <w:rPr>
                <w:szCs w:val="18"/>
              </w:rPr>
              <w:t>Datum</w:t>
            </w:r>
          </w:p>
        </w:tc>
      </w:tr>
      <w:tr w:rsidR="0032522A" w:rsidRPr="000944CA" w14:paraId="7B5ACBDB" w14:textId="77777777" w:rsidTr="0032522A">
        <w:trPr>
          <w:cantSplit/>
          <w:trHeight w:val="283"/>
        </w:trPr>
        <w:tc>
          <w:tcPr>
            <w:tcW w:w="3823" w:type="dxa"/>
            <w:tcBorders>
              <w:top w:val="single" w:sz="4" w:space="0" w:color="auto"/>
              <w:bottom w:val="single" w:sz="4" w:space="0" w:color="auto"/>
            </w:tcBorders>
            <w:shd w:val="clear" w:color="auto" w:fill="auto"/>
          </w:tcPr>
          <w:p w14:paraId="2B33A97E" w14:textId="69BC33E7" w:rsidR="0032522A" w:rsidRPr="004350FE" w:rsidRDefault="00BE3F56" w:rsidP="00181C34">
            <w:pPr>
              <w:suppressAutoHyphens/>
            </w:pPr>
            <w:r w:rsidRPr="004350FE">
              <w:t>Jeroen Dopper</w:t>
            </w:r>
          </w:p>
        </w:tc>
        <w:tc>
          <w:tcPr>
            <w:tcW w:w="2551" w:type="dxa"/>
            <w:tcBorders>
              <w:top w:val="single" w:sz="4" w:space="0" w:color="auto"/>
              <w:bottom w:val="single" w:sz="4" w:space="0" w:color="auto"/>
            </w:tcBorders>
            <w:shd w:val="clear" w:color="auto" w:fill="auto"/>
          </w:tcPr>
          <w:p w14:paraId="4F71D359" w14:textId="23142256" w:rsidR="0032522A" w:rsidRPr="004350FE" w:rsidRDefault="00BE3F56" w:rsidP="00181C34">
            <w:pPr>
              <w:suppressAutoHyphens/>
            </w:pPr>
            <w:r w:rsidRPr="004350FE">
              <w:t>Inkoopadviseur</w:t>
            </w:r>
          </w:p>
        </w:tc>
        <w:tc>
          <w:tcPr>
            <w:tcW w:w="1276" w:type="dxa"/>
            <w:tcBorders>
              <w:top w:val="single" w:sz="4" w:space="0" w:color="auto"/>
              <w:bottom w:val="single" w:sz="4" w:space="0" w:color="auto"/>
            </w:tcBorders>
            <w:shd w:val="clear" w:color="auto" w:fill="auto"/>
          </w:tcPr>
          <w:p w14:paraId="5CC5DBAA" w14:textId="77777777" w:rsidR="0032522A" w:rsidRPr="000944CA" w:rsidRDefault="0032522A"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1134" w:type="dxa"/>
            <w:tcBorders>
              <w:top w:val="single" w:sz="4" w:space="0" w:color="auto"/>
              <w:bottom w:val="single" w:sz="4" w:space="0" w:color="auto"/>
            </w:tcBorders>
          </w:tcPr>
          <w:p w14:paraId="2D88FCE6" w14:textId="725ABCDB" w:rsidR="0032522A" w:rsidRPr="000944CA" w:rsidRDefault="00BE3F56"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r>
              <w:rPr>
                <w:rFonts w:ascii="Arial" w:eastAsia="Times New Roman" w:hAnsi="Arial"/>
                <w:sz w:val="18"/>
                <w:szCs w:val="18"/>
                <w:lang w:eastAsia="nl-NL"/>
              </w:rPr>
              <w:t>02-06-25</w:t>
            </w:r>
          </w:p>
        </w:tc>
      </w:tr>
      <w:tr w:rsidR="00303F5C" w:rsidRPr="000944CA" w14:paraId="419DE787" w14:textId="77777777" w:rsidTr="0032522A">
        <w:trPr>
          <w:cantSplit/>
          <w:trHeight w:val="283"/>
        </w:trPr>
        <w:tc>
          <w:tcPr>
            <w:tcW w:w="3823" w:type="dxa"/>
            <w:tcBorders>
              <w:top w:val="single" w:sz="4" w:space="0" w:color="auto"/>
              <w:bottom w:val="single" w:sz="4" w:space="0" w:color="auto"/>
            </w:tcBorders>
            <w:shd w:val="clear" w:color="auto" w:fill="auto"/>
          </w:tcPr>
          <w:p w14:paraId="3B833F84" w14:textId="77777777" w:rsidR="00303F5C" w:rsidRPr="00A977CC" w:rsidRDefault="00303F5C" w:rsidP="00181C34">
            <w:pPr>
              <w:suppressAutoHyphens/>
              <w:rPr>
                <w:highlight w:val="yellow"/>
              </w:rPr>
            </w:pPr>
          </w:p>
        </w:tc>
        <w:tc>
          <w:tcPr>
            <w:tcW w:w="2551" w:type="dxa"/>
            <w:tcBorders>
              <w:top w:val="single" w:sz="4" w:space="0" w:color="auto"/>
              <w:bottom w:val="single" w:sz="4" w:space="0" w:color="auto"/>
            </w:tcBorders>
            <w:shd w:val="clear" w:color="auto" w:fill="auto"/>
          </w:tcPr>
          <w:p w14:paraId="35288937" w14:textId="77777777" w:rsidR="00303F5C" w:rsidRPr="00A977CC" w:rsidRDefault="00303F5C" w:rsidP="00181C34">
            <w:pPr>
              <w:suppressAutoHyphens/>
              <w:rPr>
                <w:highlight w:val="yellow"/>
              </w:rPr>
            </w:pPr>
          </w:p>
        </w:tc>
        <w:tc>
          <w:tcPr>
            <w:tcW w:w="1276" w:type="dxa"/>
            <w:tcBorders>
              <w:top w:val="single" w:sz="4" w:space="0" w:color="auto"/>
              <w:bottom w:val="single" w:sz="4" w:space="0" w:color="auto"/>
            </w:tcBorders>
            <w:shd w:val="clear" w:color="auto" w:fill="auto"/>
          </w:tcPr>
          <w:p w14:paraId="6F24C9C9" w14:textId="77777777" w:rsidR="00303F5C" w:rsidRPr="000944CA" w:rsidRDefault="00303F5C"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1134" w:type="dxa"/>
            <w:tcBorders>
              <w:top w:val="single" w:sz="4" w:space="0" w:color="auto"/>
              <w:bottom w:val="single" w:sz="4" w:space="0" w:color="auto"/>
            </w:tcBorders>
          </w:tcPr>
          <w:p w14:paraId="715E16CF" w14:textId="77777777" w:rsidR="00303F5C" w:rsidRPr="000944CA" w:rsidRDefault="00303F5C"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p>
        </w:tc>
      </w:tr>
      <w:tr w:rsidR="0032522A" w:rsidRPr="000944CA" w14:paraId="3D3DEF7A" w14:textId="77777777" w:rsidTr="0032522A">
        <w:trPr>
          <w:cantSplit/>
          <w:trHeight w:val="283"/>
        </w:trPr>
        <w:tc>
          <w:tcPr>
            <w:tcW w:w="3823" w:type="dxa"/>
            <w:tcBorders>
              <w:top w:val="single" w:sz="4" w:space="0" w:color="auto"/>
              <w:left w:val="single" w:sz="4" w:space="0" w:color="auto"/>
              <w:bottom w:val="single" w:sz="4" w:space="0" w:color="auto"/>
              <w:right w:val="single" w:sz="4" w:space="0" w:color="auto"/>
            </w:tcBorders>
            <w:shd w:val="clear" w:color="auto" w:fill="FF0000"/>
          </w:tcPr>
          <w:p w14:paraId="654B9BA0" w14:textId="77777777" w:rsidR="0032522A" w:rsidRPr="000944CA" w:rsidRDefault="0032522A" w:rsidP="0032522A">
            <w:pPr>
              <w:pStyle w:val="tabelkopwit"/>
              <w:framePr w:hSpace="0" w:wrap="auto" w:vAnchor="margin" w:hAnchor="text" w:yAlign="inline"/>
              <w:suppressOverlap w:val="0"/>
              <w:rPr>
                <w:szCs w:val="18"/>
              </w:rPr>
            </w:pPr>
            <w:r>
              <w:rPr>
                <w:szCs w:val="18"/>
              </w:rPr>
              <w:t>Controle</w:t>
            </w:r>
          </w:p>
        </w:tc>
        <w:tc>
          <w:tcPr>
            <w:tcW w:w="2551" w:type="dxa"/>
            <w:tcBorders>
              <w:top w:val="single" w:sz="4" w:space="0" w:color="auto"/>
              <w:left w:val="single" w:sz="4" w:space="0" w:color="auto"/>
              <w:bottom w:val="single" w:sz="4" w:space="0" w:color="auto"/>
              <w:right w:val="single" w:sz="4" w:space="0" w:color="auto"/>
            </w:tcBorders>
            <w:shd w:val="clear" w:color="auto" w:fill="FF0000"/>
          </w:tcPr>
          <w:p w14:paraId="209E27C3" w14:textId="77777777" w:rsidR="0032522A" w:rsidRPr="000944CA" w:rsidRDefault="0032522A" w:rsidP="0032522A">
            <w:pPr>
              <w:pStyle w:val="tabelkopwit"/>
              <w:framePr w:hSpace="0" w:wrap="auto" w:vAnchor="margin" w:hAnchor="text" w:yAlign="inline"/>
              <w:suppressOverlap w:val="0"/>
              <w:rPr>
                <w:szCs w:val="18"/>
              </w:rPr>
            </w:pPr>
            <w:r>
              <w:rPr>
                <w:szCs w:val="18"/>
              </w:rPr>
              <w:t>Functie</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6E68271F" w14:textId="77777777" w:rsidR="0032522A" w:rsidRPr="000944CA" w:rsidRDefault="0032522A" w:rsidP="0032522A">
            <w:pPr>
              <w:pStyle w:val="tabelkopwit"/>
              <w:framePr w:hSpace="0" w:wrap="auto" w:vAnchor="margin" w:hAnchor="text" w:yAlign="inline"/>
              <w:suppressOverlap w:val="0"/>
              <w:rPr>
                <w:szCs w:val="18"/>
              </w:rPr>
            </w:pPr>
            <w:r w:rsidRPr="000944CA">
              <w:rPr>
                <w:szCs w:val="18"/>
              </w:rPr>
              <w:t>Paraaf</w:t>
            </w:r>
          </w:p>
        </w:tc>
        <w:tc>
          <w:tcPr>
            <w:tcW w:w="1134" w:type="dxa"/>
            <w:tcBorders>
              <w:top w:val="single" w:sz="4" w:space="0" w:color="auto"/>
              <w:left w:val="single" w:sz="4" w:space="0" w:color="auto"/>
              <w:bottom w:val="single" w:sz="4" w:space="0" w:color="auto"/>
              <w:right w:val="single" w:sz="4" w:space="0" w:color="auto"/>
            </w:tcBorders>
            <w:shd w:val="clear" w:color="auto" w:fill="FF0000"/>
          </w:tcPr>
          <w:p w14:paraId="2CB1D4D0" w14:textId="77777777" w:rsidR="0032522A" w:rsidRPr="000944CA" w:rsidRDefault="0032522A" w:rsidP="0032522A">
            <w:pPr>
              <w:pStyle w:val="tabelkopwit"/>
              <w:framePr w:hSpace="0" w:wrap="auto" w:vAnchor="margin" w:hAnchor="text" w:yAlign="inline"/>
              <w:suppressOverlap w:val="0"/>
              <w:rPr>
                <w:szCs w:val="18"/>
              </w:rPr>
            </w:pPr>
            <w:r w:rsidRPr="000944CA">
              <w:rPr>
                <w:szCs w:val="18"/>
              </w:rPr>
              <w:t>Datum</w:t>
            </w:r>
          </w:p>
        </w:tc>
      </w:tr>
      <w:tr w:rsidR="0032522A" w:rsidRPr="000944CA" w14:paraId="4F7DDFBB" w14:textId="77777777" w:rsidTr="0032522A">
        <w:trPr>
          <w:cantSplit/>
          <w:trHeight w:val="283"/>
        </w:trPr>
        <w:tc>
          <w:tcPr>
            <w:tcW w:w="3823" w:type="dxa"/>
            <w:tcBorders>
              <w:top w:val="single" w:sz="4" w:space="0" w:color="auto"/>
              <w:bottom w:val="single" w:sz="4" w:space="0" w:color="auto"/>
            </w:tcBorders>
            <w:shd w:val="clear" w:color="auto" w:fill="auto"/>
          </w:tcPr>
          <w:p w14:paraId="0C18F2D7" w14:textId="69AC7379" w:rsidR="0032522A" w:rsidRPr="00FE3587" w:rsidRDefault="00FE3587" w:rsidP="0032522A">
            <w:pPr>
              <w:suppressAutoHyphens/>
              <w:rPr>
                <w:highlight w:val="yellow"/>
              </w:rPr>
            </w:pPr>
            <w:r w:rsidRPr="00FE3587">
              <w:t>Paul van Namen</w:t>
            </w:r>
          </w:p>
        </w:tc>
        <w:tc>
          <w:tcPr>
            <w:tcW w:w="2551" w:type="dxa"/>
            <w:tcBorders>
              <w:top w:val="single" w:sz="4" w:space="0" w:color="auto"/>
              <w:bottom w:val="single" w:sz="4" w:space="0" w:color="auto"/>
            </w:tcBorders>
            <w:shd w:val="clear" w:color="auto" w:fill="auto"/>
          </w:tcPr>
          <w:p w14:paraId="3428DB94" w14:textId="2600998C" w:rsidR="0032522A" w:rsidRPr="00A977CC" w:rsidRDefault="00735169" w:rsidP="0032522A">
            <w:pPr>
              <w:suppressAutoHyphens/>
              <w:rPr>
                <w:highlight w:val="yellow"/>
              </w:rPr>
            </w:pPr>
            <w:r w:rsidRPr="003B102D">
              <w:t xml:space="preserve">Veiligheidskundige </w:t>
            </w:r>
            <w:r w:rsidR="003B102D" w:rsidRPr="003B102D">
              <w:t>IKAS</w:t>
            </w:r>
          </w:p>
        </w:tc>
        <w:tc>
          <w:tcPr>
            <w:tcW w:w="1276" w:type="dxa"/>
            <w:tcBorders>
              <w:top w:val="single" w:sz="4" w:space="0" w:color="auto"/>
              <w:bottom w:val="single" w:sz="4" w:space="0" w:color="auto"/>
            </w:tcBorders>
            <w:shd w:val="clear" w:color="auto" w:fill="auto"/>
          </w:tcPr>
          <w:p w14:paraId="1E7C7C75" w14:textId="2C7E9F45" w:rsidR="0032522A" w:rsidRPr="000944CA" w:rsidRDefault="00E74C38"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r>
              <w:rPr>
                <w:rFonts w:ascii="Arial" w:eastAsia="Times New Roman" w:hAnsi="Arial"/>
                <w:noProof/>
                <w:sz w:val="18"/>
                <w:szCs w:val="18"/>
                <w:lang w:eastAsia="nl-NL"/>
              </w:rPr>
              <mc:AlternateContent>
                <mc:Choice Requires="wpi">
                  <w:drawing>
                    <wp:anchor distT="0" distB="0" distL="114300" distR="114300" simplePos="0" relativeHeight="251661312" behindDoc="0" locked="0" layoutInCell="1" allowOverlap="1" wp14:anchorId="418B5017" wp14:editId="6C5C0DFB">
                      <wp:simplePos x="0" y="0"/>
                      <wp:positionH relativeFrom="column">
                        <wp:posOffset>106045</wp:posOffset>
                      </wp:positionH>
                      <wp:positionV relativeFrom="paragraph">
                        <wp:posOffset>-150495</wp:posOffset>
                      </wp:positionV>
                      <wp:extent cx="499745" cy="433070"/>
                      <wp:effectExtent l="57150" t="57150" r="33655" b="43180"/>
                      <wp:wrapNone/>
                      <wp:docPr id="112867131" name="Inkt 3"/>
                      <wp:cNvGraphicFramePr/>
                      <a:graphic xmlns:a="http://schemas.openxmlformats.org/drawingml/2006/main">
                        <a:graphicData uri="http://schemas.microsoft.com/office/word/2010/wordprocessingInk">
                          <w14:contentPart bwMode="auto" r:id="rId12">
                            <w14:nvContentPartPr>
                              <w14:cNvContentPartPr/>
                            </w14:nvContentPartPr>
                            <w14:xfrm>
                              <a:off x="0" y="0"/>
                              <a:ext cx="499745" cy="433070"/>
                            </w14:xfrm>
                          </w14:contentPart>
                        </a:graphicData>
                      </a:graphic>
                    </wp:anchor>
                  </w:drawing>
                </mc:Choice>
                <mc:Fallback>
                  <w:pict>
                    <v:shapetype w14:anchorId="0711D72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t 3" o:spid="_x0000_s1026" type="#_x0000_t75" style="position:absolute;margin-left:7.65pt;margin-top:-12.55pt;width:40.75pt;height:35.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">
                      <v:imagedata r:id="rId13" o:title=""/>
                    </v:shape>
                  </w:pict>
                </mc:Fallback>
              </mc:AlternateContent>
            </w:r>
          </w:p>
        </w:tc>
        <w:tc>
          <w:tcPr>
            <w:tcW w:w="1134" w:type="dxa"/>
            <w:tcBorders>
              <w:top w:val="single" w:sz="4" w:space="0" w:color="auto"/>
              <w:bottom w:val="single" w:sz="4" w:space="0" w:color="auto"/>
            </w:tcBorders>
          </w:tcPr>
          <w:p w14:paraId="28BF571E" w14:textId="54D571F9" w:rsidR="0032522A" w:rsidRPr="000944CA" w:rsidRDefault="00E74C38"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r>
              <w:rPr>
                <w:rFonts w:ascii="Arial" w:eastAsia="Times New Roman" w:hAnsi="Arial"/>
                <w:sz w:val="18"/>
                <w:szCs w:val="18"/>
                <w:lang w:eastAsia="nl-NL"/>
              </w:rPr>
              <w:t>11</w:t>
            </w:r>
            <w:r w:rsidR="00FE3587">
              <w:rPr>
                <w:rFonts w:ascii="Arial" w:eastAsia="Times New Roman" w:hAnsi="Arial"/>
                <w:sz w:val="18"/>
                <w:szCs w:val="18"/>
                <w:lang w:eastAsia="nl-NL"/>
              </w:rPr>
              <w:t>-06-25</w:t>
            </w:r>
          </w:p>
        </w:tc>
      </w:tr>
      <w:tr w:rsidR="0032522A" w:rsidRPr="000944CA" w14:paraId="18C39EF6" w14:textId="77777777" w:rsidTr="0032522A">
        <w:trPr>
          <w:cantSplit/>
          <w:trHeight w:val="283"/>
        </w:trPr>
        <w:tc>
          <w:tcPr>
            <w:tcW w:w="3823" w:type="dxa"/>
            <w:tcBorders>
              <w:top w:val="single" w:sz="4" w:space="0" w:color="auto"/>
            </w:tcBorders>
            <w:shd w:val="clear" w:color="auto" w:fill="auto"/>
          </w:tcPr>
          <w:p w14:paraId="2AFCEDDD" w14:textId="77777777" w:rsidR="0032522A" w:rsidRPr="00A977CC" w:rsidRDefault="0032522A" w:rsidP="0032522A">
            <w:pPr>
              <w:suppressAutoHyphens/>
              <w:rPr>
                <w:highlight w:val="yellow"/>
              </w:rPr>
            </w:pPr>
          </w:p>
        </w:tc>
        <w:tc>
          <w:tcPr>
            <w:tcW w:w="2551" w:type="dxa"/>
            <w:tcBorders>
              <w:top w:val="single" w:sz="4" w:space="0" w:color="auto"/>
            </w:tcBorders>
            <w:shd w:val="clear" w:color="auto" w:fill="auto"/>
          </w:tcPr>
          <w:p w14:paraId="443E0476" w14:textId="77777777" w:rsidR="0032522A" w:rsidRPr="00A977CC" w:rsidRDefault="0032522A" w:rsidP="0032522A">
            <w:pPr>
              <w:suppressAutoHyphens/>
              <w:rPr>
                <w:highlight w:val="yellow"/>
              </w:rPr>
            </w:pPr>
          </w:p>
        </w:tc>
        <w:tc>
          <w:tcPr>
            <w:tcW w:w="1276" w:type="dxa"/>
            <w:tcBorders>
              <w:top w:val="single" w:sz="4" w:space="0" w:color="auto"/>
            </w:tcBorders>
            <w:shd w:val="clear" w:color="auto" w:fill="auto"/>
          </w:tcPr>
          <w:p w14:paraId="1A3E0028" w14:textId="77777777" w:rsidR="0032522A" w:rsidRPr="000944CA" w:rsidRDefault="0032522A"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1134" w:type="dxa"/>
            <w:tcBorders>
              <w:top w:val="single" w:sz="4" w:space="0" w:color="auto"/>
            </w:tcBorders>
          </w:tcPr>
          <w:p w14:paraId="5798B77A" w14:textId="77777777" w:rsidR="0032522A" w:rsidRPr="000944CA" w:rsidRDefault="0032522A" w:rsidP="0032522A">
            <w:pPr>
              <w:suppressAutoHyphens/>
              <w:overflowPunct w:val="0"/>
              <w:autoSpaceDE w:val="0"/>
              <w:spacing w:line="270" w:lineRule="atLeast"/>
              <w:contextualSpacing/>
              <w:textAlignment w:val="baseline"/>
              <w:rPr>
                <w:rFonts w:ascii="Arial" w:eastAsia="Times New Roman" w:hAnsi="Arial"/>
                <w:sz w:val="18"/>
                <w:szCs w:val="18"/>
                <w:lang w:eastAsia="nl-NL"/>
              </w:rPr>
            </w:pPr>
          </w:p>
        </w:tc>
      </w:tr>
    </w:tbl>
    <w:p w14:paraId="5B8DA788" w14:textId="77777777" w:rsidR="00DA3429" w:rsidRDefault="00DA3429" w:rsidP="001D4750"/>
    <w:p w14:paraId="6460E08C" w14:textId="77777777" w:rsidR="00DA3429" w:rsidRDefault="00DA3429" w:rsidP="001D4750"/>
    <w:p w14:paraId="73935A62" w14:textId="77777777" w:rsidR="00DA3429" w:rsidRDefault="00DA3429" w:rsidP="001D4750"/>
    <w:p w14:paraId="3F38237F" w14:textId="77777777" w:rsidR="00E77CB4" w:rsidRDefault="00E77CB4" w:rsidP="001D4750">
      <w:pPr>
        <w:spacing w:line="260" w:lineRule="atLeast"/>
      </w:pPr>
      <w:r>
        <w:br w:type="page"/>
      </w:r>
    </w:p>
    <w:bookmarkEnd w:id="3" w:displacedByCustomXml="next"/>
    <w:bookmarkEnd w:id="4" w:displacedByCustomXml="next"/>
    <w:sdt>
      <w:sdtPr>
        <w:id w:val="354929256"/>
        <w:docPartObj>
          <w:docPartGallery w:val="Table of Contents"/>
          <w:docPartUnique/>
        </w:docPartObj>
      </w:sdtPr>
      <w:sdtEndPr/>
      <w:sdtContent>
        <w:p w14:paraId="2A28E1C0" w14:textId="43123F82" w:rsidR="00BB7A5B" w:rsidRDefault="00BB7A5B" w:rsidP="001D4750">
          <w:pPr>
            <w:rPr>
              <w:color w:val="FF0000"/>
              <w:sz w:val="44"/>
              <w:szCs w:val="44"/>
            </w:rPr>
          </w:pPr>
          <w:r w:rsidRPr="00284F3C">
            <w:rPr>
              <w:color w:val="FF0000"/>
              <w:sz w:val="44"/>
              <w:szCs w:val="44"/>
            </w:rPr>
            <w:t>Inhoud</w:t>
          </w:r>
        </w:p>
        <w:p w14:paraId="6FEE5CF3" w14:textId="77777777" w:rsidR="004921DE" w:rsidRPr="00284F3C" w:rsidRDefault="004921DE" w:rsidP="001D4750">
          <w:pPr>
            <w:rPr>
              <w:color w:val="FF0000"/>
              <w:sz w:val="44"/>
              <w:szCs w:val="44"/>
            </w:rPr>
          </w:pPr>
        </w:p>
        <w:p w14:paraId="68E8C9DB" w14:textId="5DB6919F" w:rsidR="00EB0486" w:rsidRDefault="00BB7A5B">
          <w:pPr>
            <w:pStyle w:val="Inhopg1"/>
            <w:rPr>
              <w:rFonts w:asciiTheme="minorHAnsi" w:hAnsiTheme="minorHAnsi"/>
              <w:b w:val="0"/>
              <w:bCs w:val="0"/>
              <w:color w:val="auto"/>
              <w:kern w:val="2"/>
              <w:sz w:val="24"/>
              <w:szCs w:val="24"/>
              <w14:ligatures w14:val="standardContextual"/>
            </w:rPr>
          </w:pPr>
          <w:r>
            <w:fldChar w:fldCharType="begin"/>
          </w:r>
          <w:r>
            <w:instrText xml:space="preserve"> TOC \o "1-3" \h \z \u </w:instrText>
          </w:r>
          <w:r>
            <w:fldChar w:fldCharType="separate"/>
          </w:r>
          <w:hyperlink w:anchor="_Toc200543659" w:history="1">
            <w:r w:rsidR="00EB0486" w:rsidRPr="00437951">
              <w:rPr>
                <w:rStyle w:val="Hyperlink"/>
              </w:rPr>
              <w:t>1</w:t>
            </w:r>
            <w:r w:rsidR="00EB0486">
              <w:rPr>
                <w:rFonts w:asciiTheme="minorHAnsi" w:hAnsiTheme="minorHAnsi"/>
                <w:b w:val="0"/>
                <w:bCs w:val="0"/>
                <w:color w:val="auto"/>
                <w:kern w:val="2"/>
                <w:sz w:val="24"/>
                <w:szCs w:val="24"/>
                <w14:ligatures w14:val="standardContextual"/>
              </w:rPr>
              <w:tab/>
            </w:r>
            <w:r w:rsidR="00EB0486" w:rsidRPr="00437951">
              <w:rPr>
                <w:rStyle w:val="Hyperlink"/>
              </w:rPr>
              <w:t>Inleiding</w:t>
            </w:r>
            <w:r w:rsidR="00EB0486">
              <w:rPr>
                <w:webHidden/>
              </w:rPr>
              <w:tab/>
            </w:r>
            <w:r w:rsidR="00EB0486">
              <w:rPr>
                <w:webHidden/>
              </w:rPr>
              <w:fldChar w:fldCharType="begin"/>
            </w:r>
            <w:r w:rsidR="00EB0486">
              <w:rPr>
                <w:webHidden/>
              </w:rPr>
              <w:instrText xml:space="preserve"> PAGEREF _Toc200543659 \h </w:instrText>
            </w:r>
            <w:r w:rsidR="00EB0486">
              <w:rPr>
                <w:webHidden/>
              </w:rPr>
            </w:r>
            <w:r w:rsidR="00EB0486">
              <w:rPr>
                <w:webHidden/>
              </w:rPr>
              <w:fldChar w:fldCharType="separate"/>
            </w:r>
            <w:r w:rsidR="007B277A">
              <w:rPr>
                <w:webHidden/>
              </w:rPr>
              <w:t>4</w:t>
            </w:r>
            <w:r w:rsidR="00EB0486">
              <w:rPr>
                <w:webHidden/>
              </w:rPr>
              <w:fldChar w:fldCharType="end"/>
            </w:r>
          </w:hyperlink>
        </w:p>
        <w:p w14:paraId="4594D018" w14:textId="294864AF" w:rsidR="00EB0486" w:rsidRDefault="00EB0486">
          <w:pPr>
            <w:pStyle w:val="Inhopg1"/>
            <w:rPr>
              <w:rFonts w:asciiTheme="minorHAnsi" w:hAnsiTheme="minorHAnsi"/>
              <w:b w:val="0"/>
              <w:bCs w:val="0"/>
              <w:color w:val="auto"/>
              <w:kern w:val="2"/>
              <w:sz w:val="24"/>
              <w:szCs w:val="24"/>
              <w14:ligatures w14:val="standardContextual"/>
            </w:rPr>
          </w:pPr>
          <w:hyperlink w:anchor="_Toc200543660" w:history="1">
            <w:r w:rsidRPr="00437951">
              <w:rPr>
                <w:rStyle w:val="Hyperlink"/>
              </w:rPr>
              <w:t>2</w:t>
            </w:r>
            <w:r>
              <w:rPr>
                <w:rFonts w:asciiTheme="minorHAnsi" w:hAnsiTheme="minorHAnsi"/>
                <w:b w:val="0"/>
                <w:bCs w:val="0"/>
                <w:color w:val="auto"/>
                <w:kern w:val="2"/>
                <w:sz w:val="24"/>
                <w:szCs w:val="24"/>
                <w14:ligatures w14:val="standardContextual"/>
              </w:rPr>
              <w:tab/>
            </w:r>
            <w:r w:rsidRPr="00437951">
              <w:rPr>
                <w:rStyle w:val="Hyperlink"/>
              </w:rPr>
              <w:t>Bouwwerkgegevens</w:t>
            </w:r>
            <w:r>
              <w:rPr>
                <w:webHidden/>
              </w:rPr>
              <w:tab/>
            </w:r>
            <w:r>
              <w:rPr>
                <w:webHidden/>
              </w:rPr>
              <w:fldChar w:fldCharType="begin"/>
            </w:r>
            <w:r>
              <w:rPr>
                <w:webHidden/>
              </w:rPr>
              <w:instrText xml:space="preserve"> PAGEREF _Toc200543660 \h </w:instrText>
            </w:r>
            <w:r>
              <w:rPr>
                <w:webHidden/>
              </w:rPr>
            </w:r>
            <w:r>
              <w:rPr>
                <w:webHidden/>
              </w:rPr>
              <w:fldChar w:fldCharType="separate"/>
            </w:r>
            <w:r w:rsidR="007B277A">
              <w:rPr>
                <w:webHidden/>
              </w:rPr>
              <w:t>5</w:t>
            </w:r>
            <w:r>
              <w:rPr>
                <w:webHidden/>
              </w:rPr>
              <w:fldChar w:fldCharType="end"/>
            </w:r>
          </w:hyperlink>
        </w:p>
        <w:p w14:paraId="78FFF405" w14:textId="388C9011"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1" w:history="1">
            <w:r w:rsidRPr="00437951">
              <w:rPr>
                <w:rStyle w:val="Hyperlink"/>
              </w:rPr>
              <w:t>2.1</w:t>
            </w:r>
            <w:r>
              <w:rPr>
                <w:rFonts w:asciiTheme="minorHAnsi" w:eastAsiaTheme="minorEastAsia" w:hAnsiTheme="minorHAnsi" w:cstheme="minorBidi"/>
                <w:kern w:val="2"/>
                <w:sz w:val="24"/>
                <w:szCs w:val="24"/>
                <w:lang w:eastAsia="nl-NL"/>
                <w14:ligatures w14:val="standardContextual"/>
              </w:rPr>
              <w:tab/>
            </w:r>
            <w:r w:rsidRPr="00437951">
              <w:rPr>
                <w:rStyle w:val="Hyperlink"/>
              </w:rPr>
              <w:t>Beschrijving van de werkzaamheden</w:t>
            </w:r>
            <w:r>
              <w:rPr>
                <w:webHidden/>
              </w:rPr>
              <w:tab/>
            </w:r>
            <w:r>
              <w:rPr>
                <w:webHidden/>
              </w:rPr>
              <w:fldChar w:fldCharType="begin"/>
            </w:r>
            <w:r>
              <w:rPr>
                <w:webHidden/>
              </w:rPr>
              <w:instrText xml:space="preserve"> PAGEREF _Toc200543661 \h </w:instrText>
            </w:r>
            <w:r>
              <w:rPr>
                <w:webHidden/>
              </w:rPr>
            </w:r>
            <w:r>
              <w:rPr>
                <w:webHidden/>
              </w:rPr>
              <w:fldChar w:fldCharType="separate"/>
            </w:r>
            <w:r w:rsidR="007B277A">
              <w:rPr>
                <w:webHidden/>
              </w:rPr>
              <w:t>5</w:t>
            </w:r>
            <w:r>
              <w:rPr>
                <w:webHidden/>
              </w:rPr>
              <w:fldChar w:fldCharType="end"/>
            </w:r>
          </w:hyperlink>
        </w:p>
        <w:p w14:paraId="0E4152B7" w14:textId="5320A406"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2" w:history="1">
            <w:r w:rsidRPr="00437951">
              <w:rPr>
                <w:rStyle w:val="Hyperlink"/>
                <w:b/>
                <w:bCs/>
              </w:rPr>
              <w:t>2.2</w:t>
            </w:r>
            <w:r>
              <w:rPr>
                <w:rFonts w:asciiTheme="minorHAnsi" w:eastAsiaTheme="minorEastAsia" w:hAnsiTheme="minorHAnsi" w:cstheme="minorBidi"/>
                <w:kern w:val="2"/>
                <w:sz w:val="24"/>
                <w:szCs w:val="24"/>
                <w:lang w:eastAsia="nl-NL"/>
                <w14:ligatures w14:val="standardContextual"/>
              </w:rPr>
              <w:tab/>
            </w:r>
            <w:r w:rsidRPr="00437951">
              <w:rPr>
                <w:rStyle w:val="Hyperlink"/>
                <w:b/>
                <w:bCs/>
              </w:rPr>
              <w:t>Planning en uitvoeringsgegevens</w:t>
            </w:r>
            <w:r>
              <w:rPr>
                <w:webHidden/>
              </w:rPr>
              <w:tab/>
            </w:r>
            <w:r>
              <w:rPr>
                <w:webHidden/>
              </w:rPr>
              <w:fldChar w:fldCharType="begin"/>
            </w:r>
            <w:r>
              <w:rPr>
                <w:webHidden/>
              </w:rPr>
              <w:instrText xml:space="preserve"> PAGEREF _Toc200543662 \h </w:instrText>
            </w:r>
            <w:r>
              <w:rPr>
                <w:webHidden/>
              </w:rPr>
            </w:r>
            <w:r>
              <w:rPr>
                <w:webHidden/>
              </w:rPr>
              <w:fldChar w:fldCharType="separate"/>
            </w:r>
            <w:r w:rsidR="007B277A">
              <w:rPr>
                <w:webHidden/>
              </w:rPr>
              <w:t>5</w:t>
            </w:r>
            <w:r>
              <w:rPr>
                <w:webHidden/>
              </w:rPr>
              <w:fldChar w:fldCharType="end"/>
            </w:r>
          </w:hyperlink>
        </w:p>
        <w:p w14:paraId="7B0EE35C" w14:textId="3529BF81"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3" w:history="1">
            <w:r w:rsidRPr="00437951">
              <w:rPr>
                <w:rStyle w:val="Hyperlink"/>
              </w:rPr>
              <w:t>2.3</w:t>
            </w:r>
            <w:r>
              <w:rPr>
                <w:rFonts w:asciiTheme="minorHAnsi" w:eastAsiaTheme="minorEastAsia" w:hAnsiTheme="minorHAnsi" w:cstheme="minorBidi"/>
                <w:kern w:val="2"/>
                <w:sz w:val="24"/>
                <w:szCs w:val="24"/>
                <w:lang w:eastAsia="nl-NL"/>
                <w14:ligatures w14:val="standardContextual"/>
              </w:rPr>
              <w:tab/>
            </w:r>
            <w:r w:rsidRPr="00437951">
              <w:rPr>
                <w:rStyle w:val="Hyperlink"/>
              </w:rPr>
              <w:t>Ligging van de bouwlocatie</w:t>
            </w:r>
            <w:r>
              <w:rPr>
                <w:webHidden/>
              </w:rPr>
              <w:tab/>
            </w:r>
            <w:r>
              <w:rPr>
                <w:webHidden/>
              </w:rPr>
              <w:fldChar w:fldCharType="begin"/>
            </w:r>
            <w:r>
              <w:rPr>
                <w:webHidden/>
              </w:rPr>
              <w:instrText xml:space="preserve"> PAGEREF _Toc200543663 \h </w:instrText>
            </w:r>
            <w:r>
              <w:rPr>
                <w:webHidden/>
              </w:rPr>
            </w:r>
            <w:r>
              <w:rPr>
                <w:webHidden/>
              </w:rPr>
              <w:fldChar w:fldCharType="separate"/>
            </w:r>
            <w:r w:rsidR="007B277A">
              <w:rPr>
                <w:webHidden/>
              </w:rPr>
              <w:t>5</w:t>
            </w:r>
            <w:r>
              <w:rPr>
                <w:webHidden/>
              </w:rPr>
              <w:fldChar w:fldCharType="end"/>
            </w:r>
          </w:hyperlink>
        </w:p>
        <w:p w14:paraId="0535390F" w14:textId="4BE40A2B"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4" w:history="1">
            <w:r w:rsidRPr="00437951">
              <w:rPr>
                <w:rStyle w:val="Hyperlink"/>
              </w:rPr>
              <w:t>2.4</w:t>
            </w:r>
            <w:r>
              <w:rPr>
                <w:rFonts w:asciiTheme="minorHAnsi" w:eastAsiaTheme="minorEastAsia" w:hAnsiTheme="minorHAnsi" w:cstheme="minorBidi"/>
                <w:kern w:val="2"/>
                <w:sz w:val="24"/>
                <w:szCs w:val="24"/>
                <w:lang w:eastAsia="nl-NL"/>
                <w14:ligatures w14:val="standardContextual"/>
              </w:rPr>
              <w:tab/>
            </w:r>
            <w:r w:rsidRPr="00437951">
              <w:rPr>
                <w:rStyle w:val="Hyperlink"/>
              </w:rPr>
              <w:t>Betrokken instanties</w:t>
            </w:r>
            <w:r>
              <w:rPr>
                <w:webHidden/>
              </w:rPr>
              <w:tab/>
            </w:r>
            <w:r>
              <w:rPr>
                <w:webHidden/>
              </w:rPr>
              <w:fldChar w:fldCharType="begin"/>
            </w:r>
            <w:r>
              <w:rPr>
                <w:webHidden/>
              </w:rPr>
              <w:instrText xml:space="preserve"> PAGEREF _Toc200543664 \h </w:instrText>
            </w:r>
            <w:r>
              <w:rPr>
                <w:webHidden/>
              </w:rPr>
            </w:r>
            <w:r>
              <w:rPr>
                <w:webHidden/>
              </w:rPr>
              <w:fldChar w:fldCharType="separate"/>
            </w:r>
            <w:r w:rsidR="007B277A">
              <w:rPr>
                <w:webHidden/>
              </w:rPr>
              <w:t>6</w:t>
            </w:r>
            <w:r>
              <w:rPr>
                <w:webHidden/>
              </w:rPr>
              <w:fldChar w:fldCharType="end"/>
            </w:r>
          </w:hyperlink>
        </w:p>
        <w:p w14:paraId="65DAB902" w14:textId="35D8D7BB" w:rsidR="00EB0486" w:rsidRDefault="00EB0486">
          <w:pPr>
            <w:pStyle w:val="Inhopg1"/>
            <w:rPr>
              <w:rFonts w:asciiTheme="minorHAnsi" w:hAnsiTheme="minorHAnsi"/>
              <w:b w:val="0"/>
              <w:bCs w:val="0"/>
              <w:color w:val="auto"/>
              <w:kern w:val="2"/>
              <w:sz w:val="24"/>
              <w:szCs w:val="24"/>
              <w14:ligatures w14:val="standardContextual"/>
            </w:rPr>
          </w:pPr>
          <w:hyperlink w:anchor="_Toc200543665" w:history="1">
            <w:r w:rsidRPr="00437951">
              <w:rPr>
                <w:rStyle w:val="Hyperlink"/>
              </w:rPr>
              <w:t>3</w:t>
            </w:r>
            <w:r>
              <w:rPr>
                <w:rFonts w:asciiTheme="minorHAnsi" w:hAnsiTheme="minorHAnsi"/>
                <w:b w:val="0"/>
                <w:bCs w:val="0"/>
                <w:color w:val="auto"/>
                <w:kern w:val="2"/>
                <w:sz w:val="24"/>
                <w:szCs w:val="24"/>
                <w14:ligatures w14:val="standardContextual"/>
              </w:rPr>
              <w:tab/>
            </w:r>
            <w:r w:rsidRPr="00437951">
              <w:rPr>
                <w:rStyle w:val="Hyperlink"/>
              </w:rPr>
              <w:t>Wettelijke verplichtingen</w:t>
            </w:r>
            <w:r>
              <w:rPr>
                <w:webHidden/>
              </w:rPr>
              <w:tab/>
            </w:r>
            <w:r>
              <w:rPr>
                <w:webHidden/>
              </w:rPr>
              <w:fldChar w:fldCharType="begin"/>
            </w:r>
            <w:r>
              <w:rPr>
                <w:webHidden/>
              </w:rPr>
              <w:instrText xml:space="preserve"> PAGEREF _Toc200543665 \h </w:instrText>
            </w:r>
            <w:r>
              <w:rPr>
                <w:webHidden/>
              </w:rPr>
            </w:r>
            <w:r>
              <w:rPr>
                <w:webHidden/>
              </w:rPr>
              <w:fldChar w:fldCharType="separate"/>
            </w:r>
            <w:r w:rsidR="007B277A">
              <w:rPr>
                <w:webHidden/>
              </w:rPr>
              <w:t>8</w:t>
            </w:r>
            <w:r>
              <w:rPr>
                <w:webHidden/>
              </w:rPr>
              <w:fldChar w:fldCharType="end"/>
            </w:r>
          </w:hyperlink>
        </w:p>
        <w:p w14:paraId="12F86349" w14:textId="4E2271BE"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6" w:history="1">
            <w:r w:rsidRPr="00437951">
              <w:rPr>
                <w:rStyle w:val="Hyperlink"/>
              </w:rPr>
              <w:t>3.1</w:t>
            </w:r>
            <w:r>
              <w:rPr>
                <w:rFonts w:asciiTheme="minorHAnsi" w:eastAsiaTheme="minorEastAsia" w:hAnsiTheme="minorHAnsi" w:cstheme="minorBidi"/>
                <w:kern w:val="2"/>
                <w:sz w:val="24"/>
                <w:szCs w:val="24"/>
                <w:lang w:eastAsia="nl-NL"/>
                <w14:ligatures w14:val="standardContextual"/>
              </w:rPr>
              <w:tab/>
            </w:r>
            <w:r w:rsidRPr="00437951">
              <w:rPr>
                <w:rStyle w:val="Hyperlink"/>
              </w:rPr>
              <w:t>Wettelijk kader</w:t>
            </w:r>
            <w:r>
              <w:rPr>
                <w:webHidden/>
              </w:rPr>
              <w:tab/>
            </w:r>
            <w:r>
              <w:rPr>
                <w:webHidden/>
              </w:rPr>
              <w:fldChar w:fldCharType="begin"/>
            </w:r>
            <w:r>
              <w:rPr>
                <w:webHidden/>
              </w:rPr>
              <w:instrText xml:space="preserve"> PAGEREF _Toc200543666 \h </w:instrText>
            </w:r>
            <w:r>
              <w:rPr>
                <w:webHidden/>
              </w:rPr>
            </w:r>
            <w:r>
              <w:rPr>
                <w:webHidden/>
              </w:rPr>
              <w:fldChar w:fldCharType="separate"/>
            </w:r>
            <w:r w:rsidR="007B277A">
              <w:rPr>
                <w:webHidden/>
              </w:rPr>
              <w:t>8</w:t>
            </w:r>
            <w:r>
              <w:rPr>
                <w:webHidden/>
              </w:rPr>
              <w:fldChar w:fldCharType="end"/>
            </w:r>
          </w:hyperlink>
        </w:p>
        <w:p w14:paraId="5E05AE07" w14:textId="32D41BF0"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7" w:history="1">
            <w:r w:rsidRPr="00437951">
              <w:rPr>
                <w:rStyle w:val="Hyperlink"/>
              </w:rPr>
              <w:t>3.2</w:t>
            </w:r>
            <w:r>
              <w:rPr>
                <w:rFonts w:asciiTheme="minorHAnsi" w:eastAsiaTheme="minorEastAsia" w:hAnsiTheme="minorHAnsi" w:cstheme="minorBidi"/>
                <w:kern w:val="2"/>
                <w:sz w:val="24"/>
                <w:szCs w:val="24"/>
                <w:lang w:eastAsia="nl-NL"/>
                <w14:ligatures w14:val="standardContextual"/>
              </w:rPr>
              <w:tab/>
            </w:r>
            <w:r w:rsidRPr="00437951">
              <w:rPr>
                <w:rStyle w:val="Hyperlink"/>
              </w:rPr>
              <w:t>V&amp;G-plan ontwerpfase</w:t>
            </w:r>
            <w:r>
              <w:rPr>
                <w:webHidden/>
              </w:rPr>
              <w:tab/>
            </w:r>
            <w:r>
              <w:rPr>
                <w:webHidden/>
              </w:rPr>
              <w:fldChar w:fldCharType="begin"/>
            </w:r>
            <w:r>
              <w:rPr>
                <w:webHidden/>
              </w:rPr>
              <w:instrText xml:space="preserve"> PAGEREF _Toc200543667 \h </w:instrText>
            </w:r>
            <w:r>
              <w:rPr>
                <w:webHidden/>
              </w:rPr>
            </w:r>
            <w:r>
              <w:rPr>
                <w:webHidden/>
              </w:rPr>
              <w:fldChar w:fldCharType="separate"/>
            </w:r>
            <w:r w:rsidR="007B277A">
              <w:rPr>
                <w:webHidden/>
              </w:rPr>
              <w:t>8</w:t>
            </w:r>
            <w:r>
              <w:rPr>
                <w:webHidden/>
              </w:rPr>
              <w:fldChar w:fldCharType="end"/>
            </w:r>
          </w:hyperlink>
        </w:p>
        <w:p w14:paraId="1AF21976" w14:textId="5F848702"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8" w:history="1">
            <w:r w:rsidRPr="00437951">
              <w:rPr>
                <w:rStyle w:val="Hyperlink"/>
              </w:rPr>
              <w:t>3.3</w:t>
            </w:r>
            <w:r>
              <w:rPr>
                <w:rFonts w:asciiTheme="minorHAnsi" w:eastAsiaTheme="minorEastAsia" w:hAnsiTheme="minorHAnsi" w:cstheme="minorBidi"/>
                <w:kern w:val="2"/>
                <w:sz w:val="24"/>
                <w:szCs w:val="24"/>
                <w:lang w:eastAsia="nl-NL"/>
                <w14:ligatures w14:val="standardContextual"/>
              </w:rPr>
              <w:tab/>
            </w:r>
            <w:r w:rsidRPr="00437951">
              <w:rPr>
                <w:rStyle w:val="Hyperlink"/>
              </w:rPr>
              <w:t>V&amp;G-plan uitvoeringsfase</w:t>
            </w:r>
            <w:r>
              <w:rPr>
                <w:webHidden/>
              </w:rPr>
              <w:tab/>
            </w:r>
            <w:r>
              <w:rPr>
                <w:webHidden/>
              </w:rPr>
              <w:fldChar w:fldCharType="begin"/>
            </w:r>
            <w:r>
              <w:rPr>
                <w:webHidden/>
              </w:rPr>
              <w:instrText xml:space="preserve"> PAGEREF _Toc200543668 \h </w:instrText>
            </w:r>
            <w:r>
              <w:rPr>
                <w:webHidden/>
              </w:rPr>
            </w:r>
            <w:r>
              <w:rPr>
                <w:webHidden/>
              </w:rPr>
              <w:fldChar w:fldCharType="separate"/>
            </w:r>
            <w:r w:rsidR="007B277A">
              <w:rPr>
                <w:webHidden/>
              </w:rPr>
              <w:t>9</w:t>
            </w:r>
            <w:r>
              <w:rPr>
                <w:webHidden/>
              </w:rPr>
              <w:fldChar w:fldCharType="end"/>
            </w:r>
          </w:hyperlink>
        </w:p>
        <w:p w14:paraId="54C79251" w14:textId="73F585F2"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69" w:history="1">
            <w:r w:rsidRPr="00437951">
              <w:rPr>
                <w:rStyle w:val="Hyperlink"/>
              </w:rPr>
              <w:t>3.4</w:t>
            </w:r>
            <w:r>
              <w:rPr>
                <w:rFonts w:asciiTheme="minorHAnsi" w:eastAsiaTheme="minorEastAsia" w:hAnsiTheme="minorHAnsi" w:cstheme="minorBidi"/>
                <w:kern w:val="2"/>
                <w:sz w:val="24"/>
                <w:szCs w:val="24"/>
                <w:lang w:eastAsia="nl-NL"/>
                <w14:ligatures w14:val="standardContextual"/>
              </w:rPr>
              <w:tab/>
            </w:r>
            <w:r w:rsidRPr="00437951">
              <w:rPr>
                <w:rStyle w:val="Hyperlink"/>
              </w:rPr>
              <w:t>Verplichtingen opdrachtgever in de ontwerpfase</w:t>
            </w:r>
            <w:r>
              <w:rPr>
                <w:webHidden/>
              </w:rPr>
              <w:tab/>
            </w:r>
            <w:r>
              <w:rPr>
                <w:webHidden/>
              </w:rPr>
              <w:fldChar w:fldCharType="begin"/>
            </w:r>
            <w:r>
              <w:rPr>
                <w:webHidden/>
              </w:rPr>
              <w:instrText xml:space="preserve"> PAGEREF _Toc200543669 \h </w:instrText>
            </w:r>
            <w:r>
              <w:rPr>
                <w:webHidden/>
              </w:rPr>
            </w:r>
            <w:r>
              <w:rPr>
                <w:webHidden/>
              </w:rPr>
              <w:fldChar w:fldCharType="separate"/>
            </w:r>
            <w:r w:rsidR="007B277A">
              <w:rPr>
                <w:webHidden/>
              </w:rPr>
              <w:t>9</w:t>
            </w:r>
            <w:r>
              <w:rPr>
                <w:webHidden/>
              </w:rPr>
              <w:fldChar w:fldCharType="end"/>
            </w:r>
          </w:hyperlink>
        </w:p>
        <w:p w14:paraId="07450E16" w14:textId="554D79EC"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70" w:history="1">
            <w:r w:rsidRPr="00437951">
              <w:rPr>
                <w:rStyle w:val="Hyperlink"/>
              </w:rPr>
              <w:t>3.5</w:t>
            </w:r>
            <w:r>
              <w:rPr>
                <w:rFonts w:asciiTheme="minorHAnsi" w:eastAsiaTheme="minorEastAsia" w:hAnsiTheme="minorHAnsi" w:cstheme="minorBidi"/>
                <w:kern w:val="2"/>
                <w:sz w:val="24"/>
                <w:szCs w:val="24"/>
                <w:lang w:eastAsia="nl-NL"/>
                <w14:ligatures w14:val="standardContextual"/>
              </w:rPr>
              <w:tab/>
            </w:r>
            <w:r w:rsidRPr="00437951">
              <w:rPr>
                <w:rStyle w:val="Hyperlink"/>
              </w:rPr>
              <w:t>V&amp;G-dossier</w:t>
            </w:r>
            <w:r>
              <w:rPr>
                <w:webHidden/>
              </w:rPr>
              <w:tab/>
            </w:r>
            <w:r>
              <w:rPr>
                <w:webHidden/>
              </w:rPr>
              <w:fldChar w:fldCharType="begin"/>
            </w:r>
            <w:r>
              <w:rPr>
                <w:webHidden/>
              </w:rPr>
              <w:instrText xml:space="preserve"> PAGEREF _Toc200543670 \h </w:instrText>
            </w:r>
            <w:r>
              <w:rPr>
                <w:webHidden/>
              </w:rPr>
            </w:r>
            <w:r>
              <w:rPr>
                <w:webHidden/>
              </w:rPr>
              <w:fldChar w:fldCharType="separate"/>
            </w:r>
            <w:r w:rsidR="007B277A">
              <w:rPr>
                <w:webHidden/>
              </w:rPr>
              <w:t>10</w:t>
            </w:r>
            <w:r>
              <w:rPr>
                <w:webHidden/>
              </w:rPr>
              <w:fldChar w:fldCharType="end"/>
            </w:r>
          </w:hyperlink>
        </w:p>
        <w:p w14:paraId="7F3A219A" w14:textId="173BF21A"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71" w:history="1">
            <w:r w:rsidRPr="00437951">
              <w:rPr>
                <w:rStyle w:val="Hyperlink"/>
              </w:rPr>
              <w:t>3.6</w:t>
            </w:r>
            <w:r>
              <w:rPr>
                <w:rFonts w:asciiTheme="minorHAnsi" w:eastAsiaTheme="minorEastAsia" w:hAnsiTheme="minorHAnsi" w:cstheme="minorBidi"/>
                <w:kern w:val="2"/>
                <w:sz w:val="24"/>
                <w:szCs w:val="24"/>
                <w:lang w:eastAsia="nl-NL"/>
                <w14:ligatures w14:val="standardContextual"/>
              </w:rPr>
              <w:tab/>
            </w:r>
            <w:r w:rsidRPr="00437951">
              <w:rPr>
                <w:rStyle w:val="Hyperlink"/>
              </w:rPr>
              <w:t>Verplichtingen opdrachtnemer in de uitvoeringsfase</w:t>
            </w:r>
            <w:r>
              <w:rPr>
                <w:webHidden/>
              </w:rPr>
              <w:tab/>
            </w:r>
            <w:r>
              <w:rPr>
                <w:webHidden/>
              </w:rPr>
              <w:fldChar w:fldCharType="begin"/>
            </w:r>
            <w:r>
              <w:rPr>
                <w:webHidden/>
              </w:rPr>
              <w:instrText xml:space="preserve"> PAGEREF _Toc200543671 \h </w:instrText>
            </w:r>
            <w:r>
              <w:rPr>
                <w:webHidden/>
              </w:rPr>
            </w:r>
            <w:r>
              <w:rPr>
                <w:webHidden/>
              </w:rPr>
              <w:fldChar w:fldCharType="separate"/>
            </w:r>
            <w:r w:rsidR="007B277A">
              <w:rPr>
                <w:webHidden/>
              </w:rPr>
              <w:t>10</w:t>
            </w:r>
            <w:r>
              <w:rPr>
                <w:webHidden/>
              </w:rPr>
              <w:fldChar w:fldCharType="end"/>
            </w:r>
          </w:hyperlink>
        </w:p>
        <w:p w14:paraId="74281950" w14:textId="777C2722"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72" w:history="1">
            <w:r w:rsidRPr="00437951">
              <w:rPr>
                <w:rStyle w:val="Hyperlink"/>
              </w:rPr>
              <w:t>3.7</w:t>
            </w:r>
            <w:r>
              <w:rPr>
                <w:rFonts w:asciiTheme="minorHAnsi" w:eastAsiaTheme="minorEastAsia" w:hAnsiTheme="minorHAnsi" w:cstheme="minorBidi"/>
                <w:kern w:val="2"/>
                <w:sz w:val="24"/>
                <w:szCs w:val="24"/>
                <w:lang w:eastAsia="nl-NL"/>
                <w14:ligatures w14:val="standardContextual"/>
              </w:rPr>
              <w:tab/>
            </w:r>
            <w:r w:rsidRPr="00437951">
              <w:rPr>
                <w:rStyle w:val="Hyperlink"/>
              </w:rPr>
              <w:t>Risicomatrix, Veiligheidscoördinator Directe Omgeving (VDO) en Veiligheidsplan</w:t>
            </w:r>
            <w:r>
              <w:rPr>
                <w:webHidden/>
              </w:rPr>
              <w:tab/>
            </w:r>
            <w:r>
              <w:rPr>
                <w:webHidden/>
              </w:rPr>
              <w:fldChar w:fldCharType="begin"/>
            </w:r>
            <w:r>
              <w:rPr>
                <w:webHidden/>
              </w:rPr>
              <w:instrText xml:space="preserve"> PAGEREF _Toc200543672 \h </w:instrText>
            </w:r>
            <w:r>
              <w:rPr>
                <w:webHidden/>
              </w:rPr>
            </w:r>
            <w:r>
              <w:rPr>
                <w:webHidden/>
              </w:rPr>
              <w:fldChar w:fldCharType="separate"/>
            </w:r>
            <w:r w:rsidR="007B277A">
              <w:rPr>
                <w:webHidden/>
              </w:rPr>
              <w:t>10</w:t>
            </w:r>
            <w:r>
              <w:rPr>
                <w:webHidden/>
              </w:rPr>
              <w:fldChar w:fldCharType="end"/>
            </w:r>
          </w:hyperlink>
        </w:p>
        <w:p w14:paraId="41600261" w14:textId="2FCD0FE4" w:rsidR="00EB0486" w:rsidRDefault="00EB0486">
          <w:pPr>
            <w:pStyle w:val="Inhopg3"/>
            <w:rPr>
              <w:rFonts w:asciiTheme="minorHAnsi" w:eastAsiaTheme="minorEastAsia" w:hAnsiTheme="minorHAnsi" w:cstheme="minorBidi"/>
              <w:noProof/>
              <w:kern w:val="2"/>
              <w:sz w:val="24"/>
              <w:szCs w:val="24"/>
              <w:lang w:eastAsia="nl-NL"/>
              <w14:ligatures w14:val="standardContextual"/>
            </w:rPr>
          </w:pPr>
          <w:hyperlink w:anchor="_Toc200543673" w:history="1">
            <w:r w:rsidRPr="00437951">
              <w:rPr>
                <w:rStyle w:val="Hyperlink"/>
                <w:bCs/>
                <w:noProof/>
              </w:rPr>
              <w:t>3.7.1</w:t>
            </w:r>
            <w:r>
              <w:rPr>
                <w:rFonts w:asciiTheme="minorHAnsi" w:eastAsiaTheme="minorEastAsia" w:hAnsiTheme="minorHAnsi" w:cstheme="minorBidi"/>
                <w:noProof/>
                <w:kern w:val="2"/>
                <w:sz w:val="24"/>
                <w:szCs w:val="24"/>
                <w:lang w:eastAsia="nl-NL"/>
                <w14:ligatures w14:val="standardContextual"/>
              </w:rPr>
              <w:tab/>
            </w:r>
            <w:r w:rsidRPr="00437951">
              <w:rPr>
                <w:rStyle w:val="Hyperlink"/>
                <w:noProof/>
              </w:rPr>
              <w:t>Risicomatrix</w:t>
            </w:r>
            <w:r>
              <w:rPr>
                <w:noProof/>
                <w:webHidden/>
              </w:rPr>
              <w:tab/>
            </w:r>
            <w:r>
              <w:rPr>
                <w:noProof/>
                <w:webHidden/>
              </w:rPr>
              <w:fldChar w:fldCharType="begin"/>
            </w:r>
            <w:r>
              <w:rPr>
                <w:noProof/>
                <w:webHidden/>
              </w:rPr>
              <w:instrText xml:space="preserve"> PAGEREF _Toc200543673 \h </w:instrText>
            </w:r>
            <w:r>
              <w:rPr>
                <w:noProof/>
                <w:webHidden/>
              </w:rPr>
            </w:r>
            <w:r>
              <w:rPr>
                <w:noProof/>
                <w:webHidden/>
              </w:rPr>
              <w:fldChar w:fldCharType="separate"/>
            </w:r>
            <w:r w:rsidR="007B277A">
              <w:rPr>
                <w:noProof/>
                <w:webHidden/>
              </w:rPr>
              <w:t>10</w:t>
            </w:r>
            <w:r>
              <w:rPr>
                <w:noProof/>
                <w:webHidden/>
              </w:rPr>
              <w:fldChar w:fldCharType="end"/>
            </w:r>
          </w:hyperlink>
        </w:p>
        <w:p w14:paraId="1B4827DF" w14:textId="0F5A55AA" w:rsidR="00EB0486" w:rsidRDefault="00EB0486">
          <w:pPr>
            <w:pStyle w:val="Inhopg1"/>
            <w:rPr>
              <w:rFonts w:asciiTheme="minorHAnsi" w:hAnsiTheme="minorHAnsi"/>
              <w:b w:val="0"/>
              <w:bCs w:val="0"/>
              <w:color w:val="auto"/>
              <w:kern w:val="2"/>
              <w:sz w:val="24"/>
              <w:szCs w:val="24"/>
              <w14:ligatures w14:val="standardContextual"/>
            </w:rPr>
          </w:pPr>
          <w:hyperlink w:anchor="_Toc200543674" w:history="1">
            <w:r w:rsidRPr="00437951">
              <w:rPr>
                <w:rStyle w:val="Hyperlink"/>
              </w:rPr>
              <w:t>4</w:t>
            </w:r>
            <w:r>
              <w:rPr>
                <w:rFonts w:asciiTheme="minorHAnsi" w:hAnsiTheme="minorHAnsi"/>
                <w:b w:val="0"/>
                <w:bCs w:val="0"/>
                <w:color w:val="auto"/>
                <w:kern w:val="2"/>
                <w:sz w:val="24"/>
                <w:szCs w:val="24"/>
                <w14:ligatures w14:val="standardContextual"/>
              </w:rPr>
              <w:tab/>
            </w:r>
            <w:r w:rsidRPr="00437951">
              <w:rPr>
                <w:rStyle w:val="Hyperlink"/>
              </w:rPr>
              <w:t>Risico-inventarisatie en evaluatie</w:t>
            </w:r>
            <w:r>
              <w:rPr>
                <w:webHidden/>
              </w:rPr>
              <w:tab/>
            </w:r>
            <w:r>
              <w:rPr>
                <w:webHidden/>
              </w:rPr>
              <w:fldChar w:fldCharType="begin"/>
            </w:r>
            <w:r>
              <w:rPr>
                <w:webHidden/>
              </w:rPr>
              <w:instrText xml:space="preserve"> PAGEREF _Toc200543674 \h </w:instrText>
            </w:r>
            <w:r>
              <w:rPr>
                <w:webHidden/>
              </w:rPr>
            </w:r>
            <w:r>
              <w:rPr>
                <w:webHidden/>
              </w:rPr>
              <w:fldChar w:fldCharType="separate"/>
            </w:r>
            <w:r w:rsidR="007B277A">
              <w:rPr>
                <w:webHidden/>
              </w:rPr>
              <w:t>12</w:t>
            </w:r>
            <w:r>
              <w:rPr>
                <w:webHidden/>
              </w:rPr>
              <w:fldChar w:fldCharType="end"/>
            </w:r>
          </w:hyperlink>
        </w:p>
        <w:p w14:paraId="3A2E4751" w14:textId="4BEE29DE"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75" w:history="1">
            <w:r w:rsidRPr="00437951">
              <w:rPr>
                <w:rStyle w:val="Hyperlink"/>
              </w:rPr>
              <w:t>4.1</w:t>
            </w:r>
            <w:r>
              <w:rPr>
                <w:rFonts w:asciiTheme="minorHAnsi" w:eastAsiaTheme="minorEastAsia" w:hAnsiTheme="minorHAnsi" w:cstheme="minorBidi"/>
                <w:kern w:val="2"/>
                <w:sz w:val="24"/>
                <w:szCs w:val="24"/>
                <w:lang w:eastAsia="nl-NL"/>
                <w14:ligatures w14:val="standardContextual"/>
              </w:rPr>
              <w:tab/>
            </w:r>
            <w:r w:rsidRPr="00437951">
              <w:rPr>
                <w:rStyle w:val="Hyperlink"/>
              </w:rPr>
              <w:t>Asbest in bouwwerken of objecten</w:t>
            </w:r>
            <w:r>
              <w:rPr>
                <w:webHidden/>
              </w:rPr>
              <w:tab/>
            </w:r>
            <w:r>
              <w:rPr>
                <w:webHidden/>
              </w:rPr>
              <w:fldChar w:fldCharType="begin"/>
            </w:r>
            <w:r>
              <w:rPr>
                <w:webHidden/>
              </w:rPr>
              <w:instrText xml:space="preserve"> PAGEREF _Toc200543675 \h </w:instrText>
            </w:r>
            <w:r>
              <w:rPr>
                <w:webHidden/>
              </w:rPr>
            </w:r>
            <w:r>
              <w:rPr>
                <w:webHidden/>
              </w:rPr>
              <w:fldChar w:fldCharType="separate"/>
            </w:r>
            <w:r w:rsidR="007B277A">
              <w:rPr>
                <w:webHidden/>
              </w:rPr>
              <w:t>12</w:t>
            </w:r>
            <w:r>
              <w:rPr>
                <w:webHidden/>
              </w:rPr>
              <w:fldChar w:fldCharType="end"/>
            </w:r>
          </w:hyperlink>
        </w:p>
        <w:p w14:paraId="1C72B5D6" w14:textId="5A86BBE0"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76" w:history="1">
            <w:r w:rsidRPr="00437951">
              <w:rPr>
                <w:rStyle w:val="Hyperlink"/>
              </w:rPr>
              <w:t>4.2</w:t>
            </w:r>
            <w:r>
              <w:rPr>
                <w:rFonts w:asciiTheme="minorHAnsi" w:eastAsiaTheme="minorEastAsia" w:hAnsiTheme="minorHAnsi" w:cstheme="minorBidi"/>
                <w:kern w:val="2"/>
                <w:sz w:val="24"/>
                <w:szCs w:val="24"/>
                <w:lang w:eastAsia="nl-NL"/>
                <w14:ligatures w14:val="standardContextual"/>
              </w:rPr>
              <w:tab/>
            </w:r>
            <w:r w:rsidRPr="00437951">
              <w:rPr>
                <w:rStyle w:val="Hyperlink"/>
              </w:rPr>
              <w:t>Chroom-6 verontreinigingen</w:t>
            </w:r>
            <w:r>
              <w:rPr>
                <w:webHidden/>
              </w:rPr>
              <w:tab/>
            </w:r>
            <w:r>
              <w:rPr>
                <w:webHidden/>
              </w:rPr>
              <w:fldChar w:fldCharType="begin"/>
            </w:r>
            <w:r>
              <w:rPr>
                <w:webHidden/>
              </w:rPr>
              <w:instrText xml:space="preserve"> PAGEREF _Toc200543676 \h </w:instrText>
            </w:r>
            <w:r>
              <w:rPr>
                <w:webHidden/>
              </w:rPr>
            </w:r>
            <w:r>
              <w:rPr>
                <w:webHidden/>
              </w:rPr>
              <w:fldChar w:fldCharType="separate"/>
            </w:r>
            <w:r w:rsidR="007B277A">
              <w:rPr>
                <w:webHidden/>
              </w:rPr>
              <w:t>12</w:t>
            </w:r>
            <w:r>
              <w:rPr>
                <w:webHidden/>
              </w:rPr>
              <w:fldChar w:fldCharType="end"/>
            </w:r>
          </w:hyperlink>
        </w:p>
        <w:p w14:paraId="77B68A30" w14:textId="74014FBB"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77" w:history="1">
            <w:r w:rsidRPr="00437951">
              <w:rPr>
                <w:rStyle w:val="Hyperlink"/>
              </w:rPr>
              <w:t>4.3</w:t>
            </w:r>
            <w:r>
              <w:rPr>
                <w:rFonts w:asciiTheme="minorHAnsi" w:eastAsiaTheme="minorEastAsia" w:hAnsiTheme="minorHAnsi" w:cstheme="minorBidi"/>
                <w:kern w:val="2"/>
                <w:sz w:val="24"/>
                <w:szCs w:val="24"/>
                <w:lang w:eastAsia="nl-NL"/>
                <w14:ligatures w14:val="standardContextual"/>
              </w:rPr>
              <w:tab/>
            </w:r>
            <w:r w:rsidRPr="00437951">
              <w:rPr>
                <w:rStyle w:val="Hyperlink"/>
              </w:rPr>
              <w:t>Ontplofbare oorlogsresten (OOO)</w:t>
            </w:r>
            <w:r>
              <w:rPr>
                <w:webHidden/>
              </w:rPr>
              <w:tab/>
            </w:r>
            <w:r>
              <w:rPr>
                <w:webHidden/>
              </w:rPr>
              <w:fldChar w:fldCharType="begin"/>
            </w:r>
            <w:r>
              <w:rPr>
                <w:webHidden/>
              </w:rPr>
              <w:instrText xml:space="preserve"> PAGEREF _Toc200543677 \h </w:instrText>
            </w:r>
            <w:r>
              <w:rPr>
                <w:webHidden/>
              </w:rPr>
            </w:r>
            <w:r>
              <w:rPr>
                <w:webHidden/>
              </w:rPr>
              <w:fldChar w:fldCharType="separate"/>
            </w:r>
            <w:r w:rsidR="007B277A">
              <w:rPr>
                <w:webHidden/>
              </w:rPr>
              <w:t>13</w:t>
            </w:r>
            <w:r>
              <w:rPr>
                <w:webHidden/>
              </w:rPr>
              <w:fldChar w:fldCharType="end"/>
            </w:r>
          </w:hyperlink>
        </w:p>
        <w:p w14:paraId="30E03D2A" w14:textId="0A79E505"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78" w:history="1">
            <w:r w:rsidRPr="00437951">
              <w:rPr>
                <w:rStyle w:val="Hyperlink"/>
              </w:rPr>
              <w:t>4.4</w:t>
            </w:r>
            <w:r>
              <w:rPr>
                <w:rFonts w:asciiTheme="minorHAnsi" w:eastAsiaTheme="minorEastAsia" w:hAnsiTheme="minorHAnsi" w:cstheme="minorBidi"/>
                <w:kern w:val="2"/>
                <w:sz w:val="24"/>
                <w:szCs w:val="24"/>
                <w:lang w:eastAsia="nl-NL"/>
                <w14:ligatures w14:val="standardContextual"/>
              </w:rPr>
              <w:tab/>
            </w:r>
            <w:r w:rsidRPr="00437951">
              <w:rPr>
                <w:rStyle w:val="Hyperlink"/>
              </w:rPr>
              <w:t>Openbaar vervoer door het werkvak.</w:t>
            </w:r>
            <w:r>
              <w:rPr>
                <w:webHidden/>
              </w:rPr>
              <w:tab/>
            </w:r>
            <w:r>
              <w:rPr>
                <w:webHidden/>
              </w:rPr>
              <w:fldChar w:fldCharType="begin"/>
            </w:r>
            <w:r>
              <w:rPr>
                <w:webHidden/>
              </w:rPr>
              <w:instrText xml:space="preserve"> PAGEREF _Toc200543678 \h </w:instrText>
            </w:r>
            <w:r>
              <w:rPr>
                <w:webHidden/>
              </w:rPr>
            </w:r>
            <w:r>
              <w:rPr>
                <w:webHidden/>
              </w:rPr>
              <w:fldChar w:fldCharType="separate"/>
            </w:r>
            <w:r w:rsidR="007B277A">
              <w:rPr>
                <w:webHidden/>
              </w:rPr>
              <w:t>13</w:t>
            </w:r>
            <w:r>
              <w:rPr>
                <w:webHidden/>
              </w:rPr>
              <w:fldChar w:fldCharType="end"/>
            </w:r>
          </w:hyperlink>
        </w:p>
        <w:p w14:paraId="25973320" w14:textId="03060993" w:rsidR="00EB0486" w:rsidRDefault="00EB0486">
          <w:pPr>
            <w:pStyle w:val="Inhopg1"/>
            <w:rPr>
              <w:rFonts w:asciiTheme="minorHAnsi" w:hAnsiTheme="minorHAnsi"/>
              <w:b w:val="0"/>
              <w:bCs w:val="0"/>
              <w:color w:val="auto"/>
              <w:kern w:val="2"/>
              <w:sz w:val="24"/>
              <w:szCs w:val="24"/>
              <w14:ligatures w14:val="standardContextual"/>
            </w:rPr>
          </w:pPr>
          <w:hyperlink w:anchor="_Toc200543679" w:history="1">
            <w:r w:rsidRPr="00437951">
              <w:rPr>
                <w:rStyle w:val="Hyperlink"/>
              </w:rPr>
              <w:t>5</w:t>
            </w:r>
            <w:r>
              <w:rPr>
                <w:rFonts w:asciiTheme="minorHAnsi" w:hAnsiTheme="minorHAnsi"/>
                <w:b w:val="0"/>
                <w:bCs w:val="0"/>
                <w:color w:val="auto"/>
                <w:kern w:val="2"/>
                <w:sz w:val="24"/>
                <w:szCs w:val="24"/>
                <w14:ligatures w14:val="standardContextual"/>
              </w:rPr>
              <w:tab/>
            </w:r>
            <w:r w:rsidRPr="00437951">
              <w:rPr>
                <w:rStyle w:val="Hyperlink"/>
              </w:rPr>
              <w:t>Uitvoeringsfase</w:t>
            </w:r>
            <w:r>
              <w:rPr>
                <w:webHidden/>
              </w:rPr>
              <w:tab/>
            </w:r>
            <w:r>
              <w:rPr>
                <w:webHidden/>
              </w:rPr>
              <w:fldChar w:fldCharType="begin"/>
            </w:r>
            <w:r>
              <w:rPr>
                <w:webHidden/>
              </w:rPr>
              <w:instrText xml:space="preserve"> PAGEREF _Toc200543679 \h </w:instrText>
            </w:r>
            <w:r>
              <w:rPr>
                <w:webHidden/>
              </w:rPr>
            </w:r>
            <w:r>
              <w:rPr>
                <w:webHidden/>
              </w:rPr>
              <w:fldChar w:fldCharType="separate"/>
            </w:r>
            <w:r w:rsidR="007B277A">
              <w:rPr>
                <w:webHidden/>
              </w:rPr>
              <w:t>14</w:t>
            </w:r>
            <w:r>
              <w:rPr>
                <w:webHidden/>
              </w:rPr>
              <w:fldChar w:fldCharType="end"/>
            </w:r>
          </w:hyperlink>
        </w:p>
        <w:p w14:paraId="34911550" w14:textId="29687C4F"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0" w:history="1">
            <w:r w:rsidRPr="00437951">
              <w:rPr>
                <w:rStyle w:val="Hyperlink"/>
              </w:rPr>
              <w:t>5.1</w:t>
            </w:r>
            <w:r>
              <w:rPr>
                <w:rFonts w:asciiTheme="minorHAnsi" w:eastAsiaTheme="minorEastAsia" w:hAnsiTheme="minorHAnsi" w:cstheme="minorBidi"/>
                <w:kern w:val="2"/>
                <w:sz w:val="24"/>
                <w:szCs w:val="24"/>
                <w:lang w:eastAsia="nl-NL"/>
                <w14:ligatures w14:val="standardContextual"/>
              </w:rPr>
              <w:tab/>
            </w:r>
            <w:r w:rsidRPr="00437951">
              <w:rPr>
                <w:rStyle w:val="Hyperlink"/>
              </w:rPr>
              <w:t>TRA en Werkplannen</w:t>
            </w:r>
            <w:r>
              <w:rPr>
                <w:webHidden/>
              </w:rPr>
              <w:tab/>
            </w:r>
            <w:r>
              <w:rPr>
                <w:webHidden/>
              </w:rPr>
              <w:fldChar w:fldCharType="begin"/>
            </w:r>
            <w:r>
              <w:rPr>
                <w:webHidden/>
              </w:rPr>
              <w:instrText xml:space="preserve"> PAGEREF _Toc200543680 \h </w:instrText>
            </w:r>
            <w:r>
              <w:rPr>
                <w:webHidden/>
              </w:rPr>
            </w:r>
            <w:r>
              <w:rPr>
                <w:webHidden/>
              </w:rPr>
              <w:fldChar w:fldCharType="separate"/>
            </w:r>
            <w:r w:rsidR="007B277A">
              <w:rPr>
                <w:webHidden/>
              </w:rPr>
              <w:t>15</w:t>
            </w:r>
            <w:r>
              <w:rPr>
                <w:webHidden/>
              </w:rPr>
              <w:fldChar w:fldCharType="end"/>
            </w:r>
          </w:hyperlink>
        </w:p>
        <w:p w14:paraId="3CEB6ADD" w14:textId="447D6205"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1" w:history="1">
            <w:r w:rsidRPr="00437951">
              <w:rPr>
                <w:rStyle w:val="Hyperlink"/>
              </w:rPr>
              <w:t>5.2</w:t>
            </w:r>
            <w:r>
              <w:rPr>
                <w:rFonts w:asciiTheme="minorHAnsi" w:eastAsiaTheme="minorEastAsia" w:hAnsiTheme="minorHAnsi" w:cstheme="minorBidi"/>
                <w:kern w:val="2"/>
                <w:sz w:val="24"/>
                <w:szCs w:val="24"/>
                <w:lang w:eastAsia="nl-NL"/>
                <w14:ligatures w14:val="standardContextual"/>
              </w:rPr>
              <w:tab/>
            </w:r>
            <w:r w:rsidRPr="00437951">
              <w:rPr>
                <w:rStyle w:val="Hyperlink"/>
              </w:rPr>
              <w:t>Werkplekinspecties en inzet veiligheidskundige door opdrachtnemer</w:t>
            </w:r>
            <w:r>
              <w:rPr>
                <w:webHidden/>
              </w:rPr>
              <w:tab/>
            </w:r>
            <w:r>
              <w:rPr>
                <w:webHidden/>
              </w:rPr>
              <w:fldChar w:fldCharType="begin"/>
            </w:r>
            <w:r>
              <w:rPr>
                <w:webHidden/>
              </w:rPr>
              <w:instrText xml:space="preserve"> PAGEREF _Toc200543681 \h </w:instrText>
            </w:r>
            <w:r>
              <w:rPr>
                <w:webHidden/>
              </w:rPr>
            </w:r>
            <w:r>
              <w:rPr>
                <w:webHidden/>
              </w:rPr>
              <w:fldChar w:fldCharType="separate"/>
            </w:r>
            <w:r w:rsidR="007B277A">
              <w:rPr>
                <w:webHidden/>
              </w:rPr>
              <w:t>17</w:t>
            </w:r>
            <w:r>
              <w:rPr>
                <w:webHidden/>
              </w:rPr>
              <w:fldChar w:fldCharType="end"/>
            </w:r>
          </w:hyperlink>
        </w:p>
        <w:p w14:paraId="2E6F8118" w14:textId="6AED2657" w:rsidR="00EB0486" w:rsidRDefault="00EB0486">
          <w:pPr>
            <w:pStyle w:val="Inhopg3"/>
            <w:rPr>
              <w:rFonts w:asciiTheme="minorHAnsi" w:eastAsiaTheme="minorEastAsia" w:hAnsiTheme="minorHAnsi" w:cstheme="minorBidi"/>
              <w:noProof/>
              <w:kern w:val="2"/>
              <w:sz w:val="24"/>
              <w:szCs w:val="24"/>
              <w:lang w:eastAsia="nl-NL"/>
              <w14:ligatures w14:val="standardContextual"/>
            </w:rPr>
          </w:pPr>
          <w:hyperlink w:anchor="_Toc200543682" w:history="1">
            <w:r w:rsidRPr="00437951">
              <w:rPr>
                <w:rStyle w:val="Hyperlink"/>
                <w:bCs/>
                <w:noProof/>
              </w:rPr>
              <w:t>5.2.1</w:t>
            </w:r>
            <w:r>
              <w:rPr>
                <w:rFonts w:asciiTheme="minorHAnsi" w:eastAsiaTheme="minorEastAsia" w:hAnsiTheme="minorHAnsi" w:cstheme="minorBidi"/>
                <w:noProof/>
                <w:kern w:val="2"/>
                <w:sz w:val="24"/>
                <w:szCs w:val="24"/>
                <w:lang w:eastAsia="nl-NL"/>
                <w14:ligatures w14:val="standardContextual"/>
              </w:rPr>
              <w:tab/>
            </w:r>
            <w:r w:rsidRPr="00437951">
              <w:rPr>
                <w:rStyle w:val="Hyperlink"/>
                <w:noProof/>
              </w:rPr>
              <w:t>Inzet van veiligheidsinspecties en veiligheidskundige</w:t>
            </w:r>
            <w:r>
              <w:rPr>
                <w:noProof/>
                <w:webHidden/>
              </w:rPr>
              <w:tab/>
            </w:r>
            <w:r>
              <w:rPr>
                <w:noProof/>
                <w:webHidden/>
              </w:rPr>
              <w:fldChar w:fldCharType="begin"/>
            </w:r>
            <w:r>
              <w:rPr>
                <w:noProof/>
                <w:webHidden/>
              </w:rPr>
              <w:instrText xml:space="preserve"> PAGEREF _Toc200543682 \h </w:instrText>
            </w:r>
            <w:r>
              <w:rPr>
                <w:noProof/>
                <w:webHidden/>
              </w:rPr>
            </w:r>
            <w:r>
              <w:rPr>
                <w:noProof/>
                <w:webHidden/>
              </w:rPr>
              <w:fldChar w:fldCharType="separate"/>
            </w:r>
            <w:r w:rsidR="007B277A">
              <w:rPr>
                <w:noProof/>
                <w:webHidden/>
              </w:rPr>
              <w:t>17</w:t>
            </w:r>
            <w:r>
              <w:rPr>
                <w:noProof/>
                <w:webHidden/>
              </w:rPr>
              <w:fldChar w:fldCharType="end"/>
            </w:r>
          </w:hyperlink>
        </w:p>
        <w:p w14:paraId="06B84346" w14:textId="2F6F690A"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3" w:history="1">
            <w:r w:rsidRPr="00437951">
              <w:rPr>
                <w:rStyle w:val="Hyperlink"/>
              </w:rPr>
              <w:t>5.3</w:t>
            </w:r>
            <w:r>
              <w:rPr>
                <w:rFonts w:asciiTheme="minorHAnsi" w:eastAsiaTheme="minorEastAsia" w:hAnsiTheme="minorHAnsi" w:cstheme="minorBidi"/>
                <w:kern w:val="2"/>
                <w:sz w:val="24"/>
                <w:szCs w:val="24"/>
                <w:lang w:eastAsia="nl-NL"/>
                <w14:ligatures w14:val="standardContextual"/>
              </w:rPr>
              <w:tab/>
            </w:r>
            <w:r w:rsidRPr="00437951">
              <w:rPr>
                <w:rStyle w:val="Hyperlink"/>
              </w:rPr>
              <w:t>Werkplekobservatierondes</w:t>
            </w:r>
            <w:r>
              <w:rPr>
                <w:webHidden/>
              </w:rPr>
              <w:tab/>
            </w:r>
            <w:r>
              <w:rPr>
                <w:webHidden/>
              </w:rPr>
              <w:fldChar w:fldCharType="begin"/>
            </w:r>
            <w:r>
              <w:rPr>
                <w:webHidden/>
              </w:rPr>
              <w:instrText xml:space="preserve"> PAGEREF _Toc200543683 \h </w:instrText>
            </w:r>
            <w:r>
              <w:rPr>
                <w:webHidden/>
              </w:rPr>
            </w:r>
            <w:r>
              <w:rPr>
                <w:webHidden/>
              </w:rPr>
              <w:fldChar w:fldCharType="separate"/>
            </w:r>
            <w:r w:rsidR="007B277A">
              <w:rPr>
                <w:webHidden/>
              </w:rPr>
              <w:t>19</w:t>
            </w:r>
            <w:r>
              <w:rPr>
                <w:webHidden/>
              </w:rPr>
              <w:fldChar w:fldCharType="end"/>
            </w:r>
          </w:hyperlink>
        </w:p>
        <w:p w14:paraId="65F987D4" w14:textId="66251E27" w:rsidR="00EB0486" w:rsidRDefault="00EB0486">
          <w:pPr>
            <w:pStyle w:val="Inhopg1"/>
            <w:rPr>
              <w:rFonts w:asciiTheme="minorHAnsi" w:hAnsiTheme="minorHAnsi"/>
              <w:b w:val="0"/>
              <w:bCs w:val="0"/>
              <w:color w:val="auto"/>
              <w:kern w:val="2"/>
              <w:sz w:val="24"/>
              <w:szCs w:val="24"/>
              <w14:ligatures w14:val="standardContextual"/>
            </w:rPr>
          </w:pPr>
          <w:hyperlink w:anchor="_Toc200543684" w:history="1">
            <w:r w:rsidRPr="00437951">
              <w:rPr>
                <w:rStyle w:val="Hyperlink"/>
              </w:rPr>
              <w:t>6</w:t>
            </w:r>
            <w:r>
              <w:rPr>
                <w:rFonts w:asciiTheme="minorHAnsi" w:hAnsiTheme="minorHAnsi"/>
                <w:b w:val="0"/>
                <w:bCs w:val="0"/>
                <w:color w:val="auto"/>
                <w:kern w:val="2"/>
                <w:sz w:val="24"/>
                <w:szCs w:val="24"/>
                <w14:ligatures w14:val="standardContextual"/>
              </w:rPr>
              <w:tab/>
            </w:r>
            <w:r w:rsidRPr="00437951">
              <w:rPr>
                <w:rStyle w:val="Hyperlink"/>
              </w:rPr>
              <w:t>Calamiteiten tijdens de uitvoeringsfase</w:t>
            </w:r>
            <w:r>
              <w:rPr>
                <w:webHidden/>
              </w:rPr>
              <w:tab/>
            </w:r>
            <w:r>
              <w:rPr>
                <w:webHidden/>
              </w:rPr>
              <w:fldChar w:fldCharType="begin"/>
            </w:r>
            <w:r>
              <w:rPr>
                <w:webHidden/>
              </w:rPr>
              <w:instrText xml:space="preserve"> PAGEREF _Toc200543684 \h </w:instrText>
            </w:r>
            <w:r>
              <w:rPr>
                <w:webHidden/>
              </w:rPr>
            </w:r>
            <w:r>
              <w:rPr>
                <w:webHidden/>
              </w:rPr>
              <w:fldChar w:fldCharType="separate"/>
            </w:r>
            <w:r w:rsidR="007B277A">
              <w:rPr>
                <w:webHidden/>
              </w:rPr>
              <w:t>20</w:t>
            </w:r>
            <w:r>
              <w:rPr>
                <w:webHidden/>
              </w:rPr>
              <w:fldChar w:fldCharType="end"/>
            </w:r>
          </w:hyperlink>
        </w:p>
        <w:p w14:paraId="30DCC115" w14:textId="37DB44DE"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5" w:history="1">
            <w:r w:rsidRPr="00437951">
              <w:rPr>
                <w:rStyle w:val="Hyperlink"/>
              </w:rPr>
              <w:t>6.1</w:t>
            </w:r>
            <w:r>
              <w:rPr>
                <w:rFonts w:asciiTheme="minorHAnsi" w:eastAsiaTheme="minorEastAsia" w:hAnsiTheme="minorHAnsi" w:cstheme="minorBidi"/>
                <w:kern w:val="2"/>
                <w:sz w:val="24"/>
                <w:szCs w:val="24"/>
                <w:lang w:eastAsia="nl-NL"/>
                <w14:ligatures w14:val="standardContextual"/>
              </w:rPr>
              <w:tab/>
            </w:r>
            <w:r w:rsidRPr="00437951">
              <w:rPr>
                <w:rStyle w:val="Hyperlink"/>
              </w:rPr>
              <w:t>BHV organisatie</w:t>
            </w:r>
            <w:r>
              <w:rPr>
                <w:webHidden/>
              </w:rPr>
              <w:tab/>
            </w:r>
            <w:r>
              <w:rPr>
                <w:webHidden/>
              </w:rPr>
              <w:fldChar w:fldCharType="begin"/>
            </w:r>
            <w:r>
              <w:rPr>
                <w:webHidden/>
              </w:rPr>
              <w:instrText xml:space="preserve"> PAGEREF _Toc200543685 \h </w:instrText>
            </w:r>
            <w:r>
              <w:rPr>
                <w:webHidden/>
              </w:rPr>
            </w:r>
            <w:r>
              <w:rPr>
                <w:webHidden/>
              </w:rPr>
              <w:fldChar w:fldCharType="separate"/>
            </w:r>
            <w:r w:rsidR="007B277A">
              <w:rPr>
                <w:webHidden/>
              </w:rPr>
              <w:t>20</w:t>
            </w:r>
            <w:r>
              <w:rPr>
                <w:webHidden/>
              </w:rPr>
              <w:fldChar w:fldCharType="end"/>
            </w:r>
          </w:hyperlink>
        </w:p>
        <w:p w14:paraId="1FE82024" w14:textId="4ACDC14C"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6" w:history="1">
            <w:r w:rsidRPr="00437951">
              <w:rPr>
                <w:rStyle w:val="Hyperlink"/>
              </w:rPr>
              <w:t>6.2</w:t>
            </w:r>
            <w:r>
              <w:rPr>
                <w:rFonts w:asciiTheme="minorHAnsi" w:eastAsiaTheme="minorEastAsia" w:hAnsiTheme="minorHAnsi" w:cstheme="minorBidi"/>
                <w:kern w:val="2"/>
                <w:sz w:val="24"/>
                <w:szCs w:val="24"/>
                <w:lang w:eastAsia="nl-NL"/>
                <w14:ligatures w14:val="standardContextual"/>
              </w:rPr>
              <w:tab/>
            </w:r>
            <w:r w:rsidRPr="00437951">
              <w:rPr>
                <w:rStyle w:val="Hyperlink"/>
              </w:rPr>
              <w:t>Alarmkaart en calamiteitenplan</w:t>
            </w:r>
            <w:r>
              <w:rPr>
                <w:webHidden/>
              </w:rPr>
              <w:tab/>
            </w:r>
            <w:r>
              <w:rPr>
                <w:webHidden/>
              </w:rPr>
              <w:fldChar w:fldCharType="begin"/>
            </w:r>
            <w:r>
              <w:rPr>
                <w:webHidden/>
              </w:rPr>
              <w:instrText xml:space="preserve"> PAGEREF _Toc200543686 \h </w:instrText>
            </w:r>
            <w:r>
              <w:rPr>
                <w:webHidden/>
              </w:rPr>
            </w:r>
            <w:r>
              <w:rPr>
                <w:webHidden/>
              </w:rPr>
              <w:fldChar w:fldCharType="separate"/>
            </w:r>
            <w:r w:rsidR="007B277A">
              <w:rPr>
                <w:webHidden/>
              </w:rPr>
              <w:t>20</w:t>
            </w:r>
            <w:r>
              <w:rPr>
                <w:webHidden/>
              </w:rPr>
              <w:fldChar w:fldCharType="end"/>
            </w:r>
          </w:hyperlink>
        </w:p>
        <w:p w14:paraId="2725D2EE" w14:textId="30C11FE5"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7" w:history="1">
            <w:r w:rsidRPr="00437951">
              <w:rPr>
                <w:rStyle w:val="Hyperlink"/>
              </w:rPr>
              <w:t>6.3</w:t>
            </w:r>
            <w:r>
              <w:rPr>
                <w:rFonts w:asciiTheme="minorHAnsi" w:eastAsiaTheme="minorEastAsia" w:hAnsiTheme="minorHAnsi" w:cstheme="minorBidi"/>
                <w:kern w:val="2"/>
                <w:sz w:val="24"/>
                <w:szCs w:val="24"/>
                <w:lang w:eastAsia="nl-NL"/>
                <w14:ligatures w14:val="standardContextual"/>
              </w:rPr>
              <w:tab/>
            </w:r>
            <w:r w:rsidRPr="00437951">
              <w:rPr>
                <w:rStyle w:val="Hyperlink"/>
              </w:rPr>
              <w:t>Melden van ongevallen en incidenten</w:t>
            </w:r>
            <w:r>
              <w:rPr>
                <w:webHidden/>
              </w:rPr>
              <w:tab/>
            </w:r>
            <w:r>
              <w:rPr>
                <w:webHidden/>
              </w:rPr>
              <w:fldChar w:fldCharType="begin"/>
            </w:r>
            <w:r>
              <w:rPr>
                <w:webHidden/>
              </w:rPr>
              <w:instrText xml:space="preserve"> PAGEREF _Toc200543687 \h </w:instrText>
            </w:r>
            <w:r>
              <w:rPr>
                <w:webHidden/>
              </w:rPr>
            </w:r>
            <w:r>
              <w:rPr>
                <w:webHidden/>
              </w:rPr>
              <w:fldChar w:fldCharType="separate"/>
            </w:r>
            <w:r w:rsidR="007B277A">
              <w:rPr>
                <w:webHidden/>
              </w:rPr>
              <w:t>20</w:t>
            </w:r>
            <w:r>
              <w:rPr>
                <w:webHidden/>
              </w:rPr>
              <w:fldChar w:fldCharType="end"/>
            </w:r>
          </w:hyperlink>
        </w:p>
        <w:p w14:paraId="7119C3BB" w14:textId="76CF4951"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8" w:history="1">
            <w:r w:rsidRPr="00437951">
              <w:rPr>
                <w:rStyle w:val="Hyperlink"/>
              </w:rPr>
              <w:t>6.4</w:t>
            </w:r>
            <w:r>
              <w:rPr>
                <w:rFonts w:asciiTheme="minorHAnsi" w:eastAsiaTheme="minorEastAsia" w:hAnsiTheme="minorHAnsi" w:cstheme="minorBidi"/>
                <w:kern w:val="2"/>
                <w:sz w:val="24"/>
                <w:szCs w:val="24"/>
                <w:lang w:eastAsia="nl-NL"/>
                <w14:ligatures w14:val="standardContextual"/>
              </w:rPr>
              <w:tab/>
            </w:r>
            <w:r w:rsidRPr="00437951">
              <w:rPr>
                <w:rStyle w:val="Hyperlink"/>
              </w:rPr>
              <w:t>Incidenten en ongevallen onderzoek</w:t>
            </w:r>
            <w:r>
              <w:rPr>
                <w:webHidden/>
              </w:rPr>
              <w:tab/>
            </w:r>
            <w:r>
              <w:rPr>
                <w:webHidden/>
              </w:rPr>
              <w:fldChar w:fldCharType="begin"/>
            </w:r>
            <w:r>
              <w:rPr>
                <w:webHidden/>
              </w:rPr>
              <w:instrText xml:space="preserve"> PAGEREF _Toc200543688 \h </w:instrText>
            </w:r>
            <w:r>
              <w:rPr>
                <w:webHidden/>
              </w:rPr>
            </w:r>
            <w:r>
              <w:rPr>
                <w:webHidden/>
              </w:rPr>
              <w:fldChar w:fldCharType="separate"/>
            </w:r>
            <w:r w:rsidR="007B277A">
              <w:rPr>
                <w:webHidden/>
              </w:rPr>
              <w:t>21</w:t>
            </w:r>
            <w:r>
              <w:rPr>
                <w:webHidden/>
              </w:rPr>
              <w:fldChar w:fldCharType="end"/>
            </w:r>
          </w:hyperlink>
        </w:p>
        <w:p w14:paraId="0476E3E2" w14:textId="7876EAB6" w:rsidR="00EB0486" w:rsidRDefault="00EB0486">
          <w:pPr>
            <w:pStyle w:val="Inhopg2"/>
            <w:rPr>
              <w:rFonts w:asciiTheme="minorHAnsi" w:eastAsiaTheme="minorEastAsia" w:hAnsiTheme="minorHAnsi" w:cstheme="minorBidi"/>
              <w:kern w:val="2"/>
              <w:sz w:val="24"/>
              <w:szCs w:val="24"/>
              <w:lang w:eastAsia="nl-NL"/>
              <w14:ligatures w14:val="standardContextual"/>
            </w:rPr>
          </w:pPr>
          <w:hyperlink w:anchor="_Toc200543689" w:history="1">
            <w:r w:rsidRPr="00437951">
              <w:rPr>
                <w:rStyle w:val="Hyperlink"/>
              </w:rPr>
              <w:t>6.5</w:t>
            </w:r>
            <w:r>
              <w:rPr>
                <w:rFonts w:asciiTheme="minorHAnsi" w:eastAsiaTheme="minorEastAsia" w:hAnsiTheme="minorHAnsi" w:cstheme="minorBidi"/>
                <w:kern w:val="2"/>
                <w:sz w:val="24"/>
                <w:szCs w:val="24"/>
                <w:lang w:eastAsia="nl-NL"/>
                <w14:ligatures w14:val="standardContextual"/>
              </w:rPr>
              <w:tab/>
            </w:r>
            <w:r w:rsidRPr="00437951">
              <w:rPr>
                <w:rStyle w:val="Hyperlink"/>
              </w:rPr>
              <w:t>Communicatie/Pers</w:t>
            </w:r>
            <w:r>
              <w:rPr>
                <w:webHidden/>
              </w:rPr>
              <w:tab/>
            </w:r>
            <w:r>
              <w:rPr>
                <w:webHidden/>
              </w:rPr>
              <w:fldChar w:fldCharType="begin"/>
            </w:r>
            <w:r>
              <w:rPr>
                <w:webHidden/>
              </w:rPr>
              <w:instrText xml:space="preserve"> PAGEREF _Toc200543689 \h </w:instrText>
            </w:r>
            <w:r>
              <w:rPr>
                <w:webHidden/>
              </w:rPr>
            </w:r>
            <w:r>
              <w:rPr>
                <w:webHidden/>
              </w:rPr>
              <w:fldChar w:fldCharType="separate"/>
            </w:r>
            <w:r w:rsidR="007B277A">
              <w:rPr>
                <w:webHidden/>
              </w:rPr>
              <w:t>21</w:t>
            </w:r>
            <w:r>
              <w:rPr>
                <w:webHidden/>
              </w:rPr>
              <w:fldChar w:fldCharType="end"/>
            </w:r>
          </w:hyperlink>
        </w:p>
        <w:p w14:paraId="60110DD2" w14:textId="6AD9511D" w:rsidR="00EB0486" w:rsidRDefault="00EB0486">
          <w:pPr>
            <w:pStyle w:val="Inhopg1"/>
            <w:rPr>
              <w:rFonts w:asciiTheme="minorHAnsi" w:hAnsiTheme="minorHAnsi"/>
              <w:b w:val="0"/>
              <w:bCs w:val="0"/>
              <w:color w:val="auto"/>
              <w:kern w:val="2"/>
              <w:sz w:val="24"/>
              <w:szCs w:val="24"/>
              <w14:ligatures w14:val="standardContextual"/>
            </w:rPr>
          </w:pPr>
          <w:hyperlink w:anchor="_Toc200543690" w:history="1">
            <w:r w:rsidRPr="00437951">
              <w:rPr>
                <w:rStyle w:val="Hyperlink"/>
              </w:rPr>
              <w:t>Bijlage(n)</w:t>
            </w:r>
            <w:r>
              <w:rPr>
                <w:webHidden/>
              </w:rPr>
              <w:tab/>
            </w:r>
            <w:r>
              <w:rPr>
                <w:webHidden/>
              </w:rPr>
              <w:fldChar w:fldCharType="begin"/>
            </w:r>
            <w:r>
              <w:rPr>
                <w:webHidden/>
              </w:rPr>
              <w:instrText xml:space="preserve"> PAGEREF _Toc200543690 \h </w:instrText>
            </w:r>
            <w:r>
              <w:rPr>
                <w:webHidden/>
              </w:rPr>
            </w:r>
            <w:r>
              <w:rPr>
                <w:webHidden/>
              </w:rPr>
              <w:fldChar w:fldCharType="separate"/>
            </w:r>
            <w:r w:rsidR="007B277A">
              <w:rPr>
                <w:webHidden/>
              </w:rPr>
              <w:t>22</w:t>
            </w:r>
            <w:r>
              <w:rPr>
                <w:webHidden/>
              </w:rPr>
              <w:fldChar w:fldCharType="end"/>
            </w:r>
          </w:hyperlink>
        </w:p>
        <w:p w14:paraId="094C1E63" w14:textId="47E55621" w:rsidR="00EB0486" w:rsidRDefault="00EB0486">
          <w:pPr>
            <w:pStyle w:val="Inhopg1"/>
            <w:rPr>
              <w:rFonts w:asciiTheme="minorHAnsi" w:hAnsiTheme="minorHAnsi"/>
              <w:b w:val="0"/>
              <w:bCs w:val="0"/>
              <w:color w:val="auto"/>
              <w:kern w:val="2"/>
              <w:sz w:val="24"/>
              <w:szCs w:val="24"/>
              <w14:ligatures w14:val="standardContextual"/>
            </w:rPr>
          </w:pPr>
          <w:hyperlink w:anchor="_Toc200543691" w:history="1">
            <w:r w:rsidRPr="00437951">
              <w:rPr>
                <w:rStyle w:val="Hyperlink"/>
              </w:rPr>
              <w:t>Bijlage 1 Veiligheid beleidsverklaring</w:t>
            </w:r>
            <w:r>
              <w:rPr>
                <w:webHidden/>
              </w:rPr>
              <w:tab/>
            </w:r>
            <w:r>
              <w:rPr>
                <w:webHidden/>
              </w:rPr>
              <w:fldChar w:fldCharType="begin"/>
            </w:r>
            <w:r>
              <w:rPr>
                <w:webHidden/>
              </w:rPr>
              <w:instrText xml:space="preserve"> PAGEREF _Toc200543691 \h </w:instrText>
            </w:r>
            <w:r>
              <w:rPr>
                <w:webHidden/>
              </w:rPr>
            </w:r>
            <w:r>
              <w:rPr>
                <w:webHidden/>
              </w:rPr>
              <w:fldChar w:fldCharType="separate"/>
            </w:r>
            <w:r w:rsidR="007B277A">
              <w:rPr>
                <w:webHidden/>
              </w:rPr>
              <w:t>23</w:t>
            </w:r>
            <w:r>
              <w:rPr>
                <w:webHidden/>
              </w:rPr>
              <w:fldChar w:fldCharType="end"/>
            </w:r>
          </w:hyperlink>
        </w:p>
        <w:p w14:paraId="4836816C" w14:textId="01B00310" w:rsidR="00EB0486" w:rsidRDefault="00EB0486">
          <w:pPr>
            <w:pStyle w:val="Inhopg1"/>
            <w:rPr>
              <w:rFonts w:asciiTheme="minorHAnsi" w:hAnsiTheme="minorHAnsi"/>
              <w:b w:val="0"/>
              <w:bCs w:val="0"/>
              <w:color w:val="auto"/>
              <w:kern w:val="2"/>
              <w:sz w:val="24"/>
              <w:szCs w:val="24"/>
              <w14:ligatures w14:val="standardContextual"/>
            </w:rPr>
          </w:pPr>
          <w:hyperlink w:anchor="_Toc200543692" w:history="1">
            <w:r w:rsidRPr="00437951">
              <w:rPr>
                <w:rStyle w:val="Hyperlink"/>
              </w:rPr>
              <w:t>Bijlage 2 Project RI&amp;E</w:t>
            </w:r>
            <w:r>
              <w:rPr>
                <w:webHidden/>
              </w:rPr>
              <w:tab/>
            </w:r>
            <w:r>
              <w:rPr>
                <w:webHidden/>
              </w:rPr>
              <w:fldChar w:fldCharType="begin"/>
            </w:r>
            <w:r>
              <w:rPr>
                <w:webHidden/>
              </w:rPr>
              <w:instrText xml:space="preserve"> PAGEREF _Toc200543692 \h </w:instrText>
            </w:r>
            <w:r>
              <w:rPr>
                <w:webHidden/>
              </w:rPr>
            </w:r>
            <w:r>
              <w:rPr>
                <w:webHidden/>
              </w:rPr>
              <w:fldChar w:fldCharType="separate"/>
            </w:r>
            <w:r w:rsidR="007B277A">
              <w:rPr>
                <w:webHidden/>
              </w:rPr>
              <w:t>24</w:t>
            </w:r>
            <w:r>
              <w:rPr>
                <w:webHidden/>
              </w:rPr>
              <w:fldChar w:fldCharType="end"/>
            </w:r>
          </w:hyperlink>
        </w:p>
        <w:p w14:paraId="6E0FF4AF" w14:textId="30573130" w:rsidR="00EB0486" w:rsidRDefault="00EB0486">
          <w:pPr>
            <w:pStyle w:val="Inhopg1"/>
            <w:rPr>
              <w:rFonts w:asciiTheme="minorHAnsi" w:hAnsiTheme="minorHAnsi"/>
              <w:b w:val="0"/>
              <w:bCs w:val="0"/>
              <w:color w:val="auto"/>
              <w:kern w:val="2"/>
              <w:sz w:val="24"/>
              <w:szCs w:val="24"/>
              <w14:ligatures w14:val="standardContextual"/>
            </w:rPr>
          </w:pPr>
          <w:hyperlink w:anchor="_Toc200543693" w:history="1">
            <w:r w:rsidRPr="00437951">
              <w:rPr>
                <w:rStyle w:val="Hyperlink"/>
              </w:rPr>
              <w:t>Bijlage 3 Melding aan Nederlandse Arbeidsinspectie</w:t>
            </w:r>
            <w:r>
              <w:rPr>
                <w:webHidden/>
              </w:rPr>
              <w:tab/>
            </w:r>
            <w:r>
              <w:rPr>
                <w:webHidden/>
              </w:rPr>
              <w:fldChar w:fldCharType="begin"/>
            </w:r>
            <w:r>
              <w:rPr>
                <w:webHidden/>
              </w:rPr>
              <w:instrText xml:space="preserve"> PAGEREF _Toc200543693 \h </w:instrText>
            </w:r>
            <w:r>
              <w:rPr>
                <w:webHidden/>
              </w:rPr>
            </w:r>
            <w:r>
              <w:rPr>
                <w:webHidden/>
              </w:rPr>
              <w:fldChar w:fldCharType="separate"/>
            </w:r>
            <w:r w:rsidR="007B277A">
              <w:rPr>
                <w:webHidden/>
              </w:rPr>
              <w:t>39</w:t>
            </w:r>
            <w:r>
              <w:rPr>
                <w:webHidden/>
              </w:rPr>
              <w:fldChar w:fldCharType="end"/>
            </w:r>
          </w:hyperlink>
        </w:p>
        <w:p w14:paraId="752ABF5A" w14:textId="4A9050E6" w:rsidR="00EB0486" w:rsidRDefault="00EB0486">
          <w:pPr>
            <w:pStyle w:val="Inhopg1"/>
            <w:rPr>
              <w:rFonts w:asciiTheme="minorHAnsi" w:hAnsiTheme="minorHAnsi"/>
              <w:b w:val="0"/>
              <w:bCs w:val="0"/>
              <w:color w:val="auto"/>
              <w:kern w:val="2"/>
              <w:sz w:val="24"/>
              <w:szCs w:val="24"/>
              <w14:ligatures w14:val="standardContextual"/>
            </w:rPr>
          </w:pPr>
          <w:hyperlink w:anchor="_Toc200543694" w:history="1">
            <w:r w:rsidRPr="00437951">
              <w:rPr>
                <w:rStyle w:val="Hyperlink"/>
              </w:rPr>
              <w:t>Bijlage 4 Maatregelenplan CROW500 Kabels en Leidingen</w:t>
            </w:r>
            <w:r>
              <w:rPr>
                <w:webHidden/>
              </w:rPr>
              <w:tab/>
            </w:r>
            <w:r>
              <w:rPr>
                <w:webHidden/>
              </w:rPr>
              <w:fldChar w:fldCharType="begin"/>
            </w:r>
            <w:r>
              <w:rPr>
                <w:webHidden/>
              </w:rPr>
              <w:instrText xml:space="preserve"> PAGEREF _Toc200543694 \h </w:instrText>
            </w:r>
            <w:r>
              <w:rPr>
                <w:webHidden/>
              </w:rPr>
            </w:r>
            <w:r>
              <w:rPr>
                <w:webHidden/>
              </w:rPr>
              <w:fldChar w:fldCharType="separate"/>
            </w:r>
            <w:r w:rsidR="007B277A">
              <w:rPr>
                <w:webHidden/>
              </w:rPr>
              <w:t>41</w:t>
            </w:r>
            <w:r>
              <w:rPr>
                <w:webHidden/>
              </w:rPr>
              <w:fldChar w:fldCharType="end"/>
            </w:r>
          </w:hyperlink>
        </w:p>
        <w:p w14:paraId="03FBE18D" w14:textId="4A1E156E" w:rsidR="00EB0486" w:rsidRDefault="00EB0486">
          <w:pPr>
            <w:pStyle w:val="Inhopg1"/>
            <w:rPr>
              <w:rFonts w:asciiTheme="minorHAnsi" w:hAnsiTheme="minorHAnsi"/>
              <w:b w:val="0"/>
              <w:bCs w:val="0"/>
              <w:color w:val="auto"/>
              <w:kern w:val="2"/>
              <w:sz w:val="24"/>
              <w:szCs w:val="24"/>
              <w14:ligatures w14:val="standardContextual"/>
            </w:rPr>
          </w:pPr>
          <w:hyperlink w:anchor="_Toc200543695" w:history="1">
            <w:r w:rsidRPr="00437951">
              <w:rPr>
                <w:rStyle w:val="Hyperlink"/>
              </w:rPr>
              <w:t>Bijlage 5 BTO keuzes (bouwkundige technische organisatorische keuzes.</w:t>
            </w:r>
            <w:r>
              <w:rPr>
                <w:webHidden/>
              </w:rPr>
              <w:tab/>
            </w:r>
            <w:r>
              <w:rPr>
                <w:webHidden/>
              </w:rPr>
              <w:fldChar w:fldCharType="begin"/>
            </w:r>
            <w:r>
              <w:rPr>
                <w:webHidden/>
              </w:rPr>
              <w:instrText xml:space="preserve"> PAGEREF _Toc200543695 \h </w:instrText>
            </w:r>
            <w:r>
              <w:rPr>
                <w:webHidden/>
              </w:rPr>
            </w:r>
            <w:r>
              <w:rPr>
                <w:webHidden/>
              </w:rPr>
              <w:fldChar w:fldCharType="separate"/>
            </w:r>
            <w:r w:rsidR="007B277A">
              <w:rPr>
                <w:webHidden/>
              </w:rPr>
              <w:t>42</w:t>
            </w:r>
            <w:r>
              <w:rPr>
                <w:webHidden/>
              </w:rPr>
              <w:fldChar w:fldCharType="end"/>
            </w:r>
          </w:hyperlink>
        </w:p>
        <w:p w14:paraId="71088974" w14:textId="6054B65E" w:rsidR="00EB0486" w:rsidRDefault="00EB0486">
          <w:pPr>
            <w:pStyle w:val="Inhopg1"/>
            <w:rPr>
              <w:rFonts w:asciiTheme="minorHAnsi" w:hAnsiTheme="minorHAnsi"/>
              <w:b w:val="0"/>
              <w:bCs w:val="0"/>
              <w:color w:val="auto"/>
              <w:kern w:val="2"/>
              <w:sz w:val="24"/>
              <w:szCs w:val="24"/>
              <w14:ligatures w14:val="standardContextual"/>
            </w:rPr>
          </w:pPr>
          <w:hyperlink w:anchor="_Toc200543696" w:history="1">
            <w:r w:rsidRPr="00437951">
              <w:rPr>
                <w:rStyle w:val="Hyperlink"/>
              </w:rPr>
              <w:t>Bijlage 6 Risicomatrix bouw- en sloopveiligheid</w:t>
            </w:r>
            <w:r>
              <w:rPr>
                <w:webHidden/>
              </w:rPr>
              <w:tab/>
            </w:r>
            <w:r>
              <w:rPr>
                <w:webHidden/>
              </w:rPr>
              <w:fldChar w:fldCharType="begin"/>
            </w:r>
            <w:r>
              <w:rPr>
                <w:webHidden/>
              </w:rPr>
              <w:instrText xml:space="preserve"> PAGEREF _Toc200543696 \h </w:instrText>
            </w:r>
            <w:r>
              <w:rPr>
                <w:webHidden/>
              </w:rPr>
            </w:r>
            <w:r>
              <w:rPr>
                <w:webHidden/>
              </w:rPr>
              <w:fldChar w:fldCharType="separate"/>
            </w:r>
            <w:r w:rsidR="007B277A">
              <w:rPr>
                <w:webHidden/>
              </w:rPr>
              <w:t>43</w:t>
            </w:r>
            <w:r>
              <w:rPr>
                <w:webHidden/>
              </w:rPr>
              <w:fldChar w:fldCharType="end"/>
            </w:r>
          </w:hyperlink>
        </w:p>
        <w:p w14:paraId="7D6941FC" w14:textId="6F8E1FEC" w:rsidR="00BB7A5B" w:rsidRDefault="00BB7A5B" w:rsidP="001D4750">
          <w:r>
            <w:rPr>
              <w:b/>
              <w:bCs/>
            </w:rPr>
            <w:fldChar w:fldCharType="end"/>
          </w:r>
        </w:p>
      </w:sdtContent>
    </w:sdt>
    <w:p w14:paraId="04F5EC7D" w14:textId="77777777" w:rsidR="00731762" w:rsidRDefault="00731762">
      <w:pPr>
        <w:spacing w:line="260" w:lineRule="atLeast"/>
        <w:rPr>
          <w:b/>
          <w:bCs/>
          <w:color w:val="FF0000"/>
          <w:sz w:val="42"/>
          <w:szCs w:val="28"/>
        </w:rPr>
      </w:pPr>
      <w:r>
        <w:br w:type="page"/>
      </w:r>
    </w:p>
    <w:p w14:paraId="247885B2" w14:textId="6E18FAB7" w:rsidR="00750FD5" w:rsidRDefault="29B87D59" w:rsidP="2514B9F3">
      <w:pPr>
        <w:pStyle w:val="Kop1"/>
        <w:rPr>
          <w:color w:val="FF0000" w:themeColor="text2"/>
          <w:szCs w:val="42"/>
        </w:rPr>
      </w:pPr>
      <w:bookmarkStart w:id="5" w:name="_Toc461245935"/>
      <w:bookmarkStart w:id="6" w:name="_Toc461252772"/>
      <w:bookmarkStart w:id="7" w:name="_Toc461255859"/>
      <w:bookmarkStart w:id="8" w:name="_Toc461256021"/>
      <w:bookmarkStart w:id="9" w:name="_Toc461256917"/>
      <w:bookmarkStart w:id="10" w:name="_Toc1742927"/>
      <w:r>
        <w:lastRenderedPageBreak/>
        <w:t xml:space="preserve"> </w:t>
      </w:r>
      <w:bookmarkStart w:id="11" w:name="_Toc200543659"/>
      <w:r w:rsidR="7A226FA3">
        <w:t>Inleiding</w:t>
      </w:r>
      <w:bookmarkEnd w:id="11"/>
    </w:p>
    <w:p w14:paraId="3EADCE23" w14:textId="77777777" w:rsidR="00750FD5" w:rsidRDefault="00750FD5" w:rsidP="00750FD5">
      <w:r>
        <w:t xml:space="preserve">Het veiligheids- en gezondheidsbeleid van de Gemeente Amsterdam is gericht op het voorkomen van onveilige situaties met mogelijk letsel en gezondheidsschade tot gevolg. </w:t>
      </w:r>
      <w:r w:rsidRPr="00351497">
        <w:t>Voor de beleidsverklaring veiligheid van het Ingenieursbureau Amsterdam verwijzen wij u naar bijlage 1.</w:t>
      </w:r>
      <w:r>
        <w:t xml:space="preserve"> Hulpmiddel bij het uitvoeren van dit beleid is dit </w:t>
      </w:r>
      <w:r w:rsidRPr="004A4E6D">
        <w:t xml:space="preserve">Veiligheids- en Gezondheidsplan </w:t>
      </w:r>
      <w:r>
        <w:t>(hierna genoemd V&amp;G-plan) ontwerpfase. Dit V&amp;G-plan ontwerpfase is van toepassing voor iedereen die betrokken is bij de totstandkoming van het project en verder uit te werken tot een V&amp;G plan uitvoeringsfase door de aannemende partij. Dit V&amp;G-plan maakt onderdeel uit van het bestek.</w:t>
      </w:r>
    </w:p>
    <w:p w14:paraId="2CC9F1B4" w14:textId="77777777" w:rsidR="00750FD5" w:rsidRDefault="00750FD5" w:rsidP="00750FD5"/>
    <w:p w14:paraId="5A4A49D3" w14:textId="77777777" w:rsidR="00750FD5" w:rsidRDefault="00750FD5" w:rsidP="00750FD5">
      <w:r>
        <w:t xml:space="preserve">De opdrachtgever stelt een V&amp;G coördinator ontwerpfase (hierna VGCO) aan en de uitvoerende partij een V&amp;G coördinator uitvoeringsfase (hierna VGCU) voor </w:t>
      </w:r>
      <w:r w:rsidRPr="00B47A29">
        <w:rPr>
          <w:u w:val="single"/>
        </w:rPr>
        <w:t>alle</w:t>
      </w:r>
      <w:r>
        <w:t xml:space="preserve"> projecten van het Ingenieursbureau van Amsterdam. Beide coördinatoren dragen zorg dat maatregelen beschreven in het V&amp;G plan ontwerpfase en uitvoeringsfase in de praktijk worden uitgevoerd. Indien er afwijkingen zijn dienen de coördinatoren hierover met elkaar in overleg te gaan en wordt zo nodig het V&amp;G-plannen geactualiseerd.</w:t>
      </w:r>
    </w:p>
    <w:p w14:paraId="6EFF0FC5" w14:textId="77777777" w:rsidR="00750FD5" w:rsidRDefault="00750FD5" w:rsidP="00750FD5"/>
    <w:p w14:paraId="4A0CFCE4" w14:textId="250A6E10" w:rsidR="00750FD5" w:rsidRDefault="00750FD5" w:rsidP="00750FD5">
      <w:r>
        <w:t xml:space="preserve">De VGCO draagt ook zorg voor het invullen van de </w:t>
      </w:r>
      <w:r w:rsidR="006D7E98">
        <w:t>r</w:t>
      </w:r>
      <w:r>
        <w:t>isicomatrix en</w:t>
      </w:r>
      <w:r w:rsidR="002646A0">
        <w:t>,</w:t>
      </w:r>
      <w:r>
        <w:t xml:space="preserve"> indien dit vanuit deze matrix is vereist</w:t>
      </w:r>
      <w:r w:rsidR="002646A0">
        <w:t>,</w:t>
      </w:r>
      <w:r>
        <w:t xml:space="preserve"> het aanstellen van een Veiligheidscoördinator Directe Omgeving (hierna VDO) en het maken van een (</w:t>
      </w:r>
      <w:r w:rsidR="005D78F5">
        <w:t>b</w:t>
      </w:r>
      <w:r>
        <w:t>ouw- en sloop) Veiligheidsplan.</w:t>
      </w:r>
    </w:p>
    <w:p w14:paraId="6D3956BD" w14:textId="6AA9FDEA" w:rsidR="003322E4" w:rsidRDefault="2B0540FF" w:rsidP="003322E4">
      <w:pPr>
        <w:pStyle w:val="Kop1"/>
      </w:pPr>
      <w:r>
        <w:lastRenderedPageBreak/>
        <w:t xml:space="preserve"> </w:t>
      </w:r>
      <w:bookmarkStart w:id="12" w:name="_Toc200543660"/>
      <w:r w:rsidR="7B7FFB79">
        <w:t>Bouwwerkgegevens</w:t>
      </w:r>
      <w:bookmarkEnd w:id="5"/>
      <w:bookmarkEnd w:id="6"/>
      <w:bookmarkEnd w:id="7"/>
      <w:bookmarkEnd w:id="8"/>
      <w:bookmarkEnd w:id="9"/>
      <w:bookmarkEnd w:id="10"/>
      <w:bookmarkEnd w:id="12"/>
    </w:p>
    <w:p w14:paraId="4BC191E9" w14:textId="77777777" w:rsidR="003322E4" w:rsidRPr="00965E70" w:rsidRDefault="71F657DF" w:rsidP="00965E70">
      <w:pPr>
        <w:pStyle w:val="Kop2"/>
        <w:rPr>
          <w:color w:val="FF0000" w:themeColor="text2"/>
          <w:szCs w:val="28"/>
        </w:rPr>
      </w:pPr>
      <w:bookmarkStart w:id="13" w:name="_Toc461245936"/>
      <w:bookmarkStart w:id="14" w:name="_Toc461252773"/>
      <w:bookmarkStart w:id="15" w:name="_Toc461255860"/>
      <w:bookmarkStart w:id="16" w:name="_Toc461256022"/>
      <w:bookmarkStart w:id="17" w:name="_Toc461256918"/>
      <w:bookmarkStart w:id="18" w:name="_Toc1742928"/>
      <w:bookmarkStart w:id="19" w:name="_Toc200543661"/>
      <w:r>
        <w:t>Beschrijving van de werkzaamheden</w:t>
      </w:r>
      <w:bookmarkEnd w:id="13"/>
      <w:bookmarkEnd w:id="14"/>
      <w:bookmarkEnd w:id="15"/>
      <w:bookmarkEnd w:id="16"/>
      <w:bookmarkEnd w:id="17"/>
      <w:bookmarkEnd w:id="18"/>
      <w:bookmarkEnd w:id="19"/>
    </w:p>
    <w:p w14:paraId="5C077E38" w14:textId="77777777" w:rsidR="003322E4" w:rsidRDefault="71F657DF" w:rsidP="00965E70">
      <w:pPr>
        <w:suppressAutoHyphens/>
        <w:ind w:left="1" w:firstLine="359"/>
      </w:pPr>
      <w:r>
        <w:t>Het werk bestaat in hoofdzaak uit:</w:t>
      </w:r>
    </w:p>
    <w:p w14:paraId="479D124C" w14:textId="0BAE477B" w:rsidR="00AB794C" w:rsidRDefault="00215063" w:rsidP="00AB794C">
      <w:pPr>
        <w:pStyle w:val="Lijstalinea"/>
        <w:numPr>
          <w:ilvl w:val="0"/>
          <w:numId w:val="17"/>
        </w:numPr>
        <w:suppressAutoHyphens/>
      </w:pPr>
      <w:r w:rsidRPr="00215063">
        <w:t>Het schoonmaken, w.o. het verwijderen van graffiti en stickers, voorbehandelen</w:t>
      </w:r>
      <w:r w:rsidR="0097091A">
        <w:t xml:space="preserve">, </w:t>
      </w:r>
      <w:r w:rsidRPr="00215063">
        <w:t>conserveren</w:t>
      </w:r>
      <w:r w:rsidR="0097091A">
        <w:t xml:space="preserve"> en schilderen</w:t>
      </w:r>
      <w:r w:rsidRPr="00215063">
        <w:t xml:space="preserve"> van</w:t>
      </w:r>
      <w:r>
        <w:t xml:space="preserve"> masten, portalen en zweepmasten in het verkeerregelinstallatie areaal van de gemeente Amsterdam</w:t>
      </w:r>
      <w:r w:rsidR="0005638A">
        <w:t xml:space="preserve">. </w:t>
      </w:r>
    </w:p>
    <w:p w14:paraId="787F00B2" w14:textId="77777777" w:rsidR="00F93318" w:rsidRPr="00F93318" w:rsidRDefault="00F93318" w:rsidP="00F93318">
      <w:pPr>
        <w:pStyle w:val="Lijstalinea"/>
        <w:numPr>
          <w:ilvl w:val="0"/>
          <w:numId w:val="17"/>
        </w:numPr>
        <w:suppressAutoHyphens/>
      </w:pPr>
      <w:r w:rsidRPr="00F93318">
        <w:t>Incidenteel zullen er ook masten van verkeersinformatie systemen (DRIPS, cameramasten</w:t>
      </w:r>
    </w:p>
    <w:p w14:paraId="40FCB857" w14:textId="48AFD1C4" w:rsidR="00F93318" w:rsidRDefault="00F93318" w:rsidP="00F93318">
      <w:pPr>
        <w:pStyle w:val="Lijstalinea"/>
        <w:suppressAutoHyphens/>
      </w:pPr>
      <w:r w:rsidRPr="00F93318">
        <w:t>etc.) of openbare verlichtingsmasten worden opgedragen om schoon te</w:t>
      </w:r>
      <w:r>
        <w:t xml:space="preserve"> </w:t>
      </w:r>
      <w:r w:rsidRPr="00F93318">
        <w:t>maken, conserveren en schilderen.</w:t>
      </w:r>
    </w:p>
    <w:p w14:paraId="7469A79C" w14:textId="77777777" w:rsidR="00B06661" w:rsidRPr="00B06661" w:rsidRDefault="00B06661" w:rsidP="00B06661">
      <w:pPr>
        <w:keepNext/>
        <w:keepLines/>
        <w:numPr>
          <w:ilvl w:val="1"/>
          <w:numId w:val="25"/>
        </w:numPr>
        <w:tabs>
          <w:tab w:val="left" w:pos="454"/>
        </w:tabs>
        <w:spacing w:before="560" w:after="280"/>
        <w:ind w:left="653"/>
        <w:outlineLvl w:val="1"/>
        <w:rPr>
          <w:b/>
          <w:bCs/>
          <w:color w:val="FF0000"/>
          <w:sz w:val="28"/>
          <w:szCs w:val="26"/>
        </w:rPr>
      </w:pPr>
      <w:bookmarkStart w:id="20" w:name="_Toc199762032"/>
      <w:bookmarkStart w:id="21" w:name="_Toc200543662"/>
      <w:r w:rsidRPr="00B06661">
        <w:rPr>
          <w:b/>
          <w:bCs/>
          <w:color w:val="FF0000"/>
          <w:sz w:val="28"/>
          <w:szCs w:val="26"/>
        </w:rPr>
        <w:t>Planning en uitvoeringsgegevens</w:t>
      </w:r>
      <w:bookmarkEnd w:id="20"/>
      <w:bookmarkEnd w:id="21"/>
    </w:p>
    <w:p w14:paraId="144FFE51" w14:textId="77777777" w:rsidR="00B06661" w:rsidRPr="00B06661" w:rsidRDefault="00B06661" w:rsidP="00B06661">
      <w:pPr>
        <w:suppressAutoHyphens/>
        <w:ind w:left="228" w:hanging="709"/>
      </w:pPr>
    </w:p>
    <w:p w14:paraId="5BDC199A" w14:textId="0465BFCC" w:rsidR="00B06661" w:rsidRPr="00B06661" w:rsidRDefault="00B06661" w:rsidP="00B06661">
      <w:pPr>
        <w:numPr>
          <w:ilvl w:val="0"/>
          <w:numId w:val="14"/>
        </w:numPr>
        <w:suppressAutoHyphens/>
        <w:spacing w:line="240" w:lineRule="auto"/>
      </w:pPr>
      <w:r w:rsidRPr="00B06661">
        <w:t xml:space="preserve">Geplande aanvangsdatum van de bouwwerkzaamheden: </w:t>
      </w:r>
      <w:r>
        <w:t>2025</w:t>
      </w:r>
      <w:r w:rsidRPr="00B06661">
        <w:br/>
      </w:r>
    </w:p>
    <w:p w14:paraId="25CF2148" w14:textId="0D8F4AC7" w:rsidR="00B06661" w:rsidRPr="00B06661" w:rsidRDefault="00B06661" w:rsidP="00B06661">
      <w:pPr>
        <w:numPr>
          <w:ilvl w:val="0"/>
          <w:numId w:val="14"/>
        </w:numPr>
        <w:suppressAutoHyphens/>
        <w:spacing w:line="240" w:lineRule="auto"/>
      </w:pPr>
      <w:r w:rsidRPr="00B06661">
        <w:t xml:space="preserve">Geplande bouwtijd: </w:t>
      </w:r>
      <w:r>
        <w:t>NNB</w:t>
      </w:r>
      <w:r w:rsidRPr="00B06661">
        <w:br/>
      </w:r>
    </w:p>
    <w:p w14:paraId="163C960F" w14:textId="2B222993" w:rsidR="00B06661" w:rsidRPr="00B06661" w:rsidRDefault="00B06661" w:rsidP="00B06661">
      <w:pPr>
        <w:numPr>
          <w:ilvl w:val="0"/>
          <w:numId w:val="14"/>
        </w:numPr>
        <w:suppressAutoHyphens/>
        <w:spacing w:line="240" w:lineRule="auto"/>
      </w:pPr>
      <w:r w:rsidRPr="00B06661">
        <w:t xml:space="preserve">Vermoedelijke maximum aantal werknemers dat gelijktijdig op de bouwlocatie aanwezig zal zijn: </w:t>
      </w:r>
      <w:r>
        <w:t>NNB</w:t>
      </w:r>
      <w:r w:rsidRPr="00B06661">
        <w:br/>
      </w:r>
    </w:p>
    <w:p w14:paraId="2D557B31" w14:textId="23AB0774" w:rsidR="00B06661" w:rsidRPr="00B06661" w:rsidRDefault="00B06661" w:rsidP="00B06661">
      <w:pPr>
        <w:numPr>
          <w:ilvl w:val="0"/>
          <w:numId w:val="14"/>
        </w:numPr>
        <w:suppressAutoHyphens/>
        <w:spacing w:line="240" w:lineRule="auto"/>
      </w:pPr>
      <w:r w:rsidRPr="00B06661">
        <w:t xml:space="preserve">Geplande werkgevers en zelfstandige op de bouwplaats: </w:t>
      </w:r>
      <w:r>
        <w:t>NNB</w:t>
      </w:r>
      <w:r w:rsidRPr="00B06661">
        <w:br/>
      </w:r>
    </w:p>
    <w:p w14:paraId="4363D40D" w14:textId="78FB0D6B" w:rsidR="00B06661" w:rsidRPr="00B06661" w:rsidRDefault="00B06661" w:rsidP="00B06661">
      <w:pPr>
        <w:numPr>
          <w:ilvl w:val="0"/>
          <w:numId w:val="14"/>
        </w:numPr>
        <w:suppressAutoHyphens/>
        <w:spacing w:line="240" w:lineRule="auto"/>
      </w:pPr>
      <w:r w:rsidRPr="00B06661">
        <w:t xml:space="preserve">Namen van reeds geselecteerde opdrachtnemer: </w:t>
      </w:r>
      <w:r>
        <w:t>NVT</w:t>
      </w:r>
      <w:r w:rsidRPr="00B06661">
        <w:br/>
      </w:r>
    </w:p>
    <w:p w14:paraId="67CADAF9" w14:textId="60A9F537" w:rsidR="00B06661" w:rsidRPr="00B06661" w:rsidRDefault="00B06661" w:rsidP="00B06661">
      <w:pPr>
        <w:numPr>
          <w:ilvl w:val="0"/>
          <w:numId w:val="14"/>
        </w:numPr>
        <w:suppressAutoHyphens/>
        <w:spacing w:line="240" w:lineRule="auto"/>
      </w:pPr>
      <w:r w:rsidRPr="00B06661">
        <w:t xml:space="preserve">Namen van ingeschakelde/ in te schakelen deskundige diensten: </w:t>
      </w:r>
      <w:r>
        <w:t>NVT</w:t>
      </w:r>
    </w:p>
    <w:p w14:paraId="6B24C3FF" w14:textId="77777777" w:rsidR="00B06661" w:rsidRDefault="00B06661" w:rsidP="00B06661">
      <w:pPr>
        <w:pStyle w:val="Lijstalinea"/>
        <w:suppressAutoHyphens/>
      </w:pPr>
    </w:p>
    <w:p w14:paraId="605D900F" w14:textId="2E61707A" w:rsidR="00B06661" w:rsidRDefault="00B06661" w:rsidP="00B06661">
      <w:pPr>
        <w:pStyle w:val="Lijstalinea"/>
        <w:suppressAutoHyphens/>
      </w:pPr>
      <w:r>
        <w:t>NB</w:t>
      </w:r>
    </w:p>
    <w:p w14:paraId="6565E87D" w14:textId="46753CA2" w:rsidR="00B06661" w:rsidRDefault="00B06661" w:rsidP="00B06661">
      <w:pPr>
        <w:pStyle w:val="Lijstalinea"/>
        <w:suppressAutoHyphens/>
      </w:pPr>
      <w:r>
        <w:t xml:space="preserve">Planning en uitvoeringsgegevens zijn niet ingevuld aangezien dit nog niet in te vullen is, bouwlocatie is alleen globaal </w:t>
      </w:r>
      <w:r w:rsidR="00597E39">
        <w:t>bekend</w:t>
      </w:r>
      <w:r>
        <w:t>. Er wordt voornamelijk (circa 75%) meegegaan op andere projecten waar gewerkt zal worden onder de BLVC maatregelen van de desbetreffende projecten. Daarnaast zullen er ook opdrachten worden verstrekt op basis van inspecties vanuit VIS. Opdrachten moeten dus nog bepaald worden waardoor planningsgegevens + locaties nog te bepalen zijn.</w:t>
      </w:r>
    </w:p>
    <w:p w14:paraId="7881E620" w14:textId="58C84533" w:rsidR="00115A81" w:rsidRDefault="00E5523C" w:rsidP="00115A81">
      <w:pPr>
        <w:pStyle w:val="Kop2"/>
      </w:pPr>
      <w:bookmarkStart w:id="22" w:name="_Toc200543663"/>
      <w:bookmarkStart w:id="23" w:name="_Toc461245939"/>
      <w:bookmarkStart w:id="24" w:name="_Toc461252776"/>
      <w:bookmarkStart w:id="25" w:name="_Toc461255863"/>
      <w:bookmarkStart w:id="26" w:name="_Toc461256025"/>
      <w:bookmarkStart w:id="27" w:name="_Toc461256921"/>
      <w:bookmarkStart w:id="28" w:name="_Toc1742930"/>
      <w:r>
        <w:t>Ligging van de bouwlocatie</w:t>
      </w:r>
      <w:bookmarkEnd w:id="22"/>
    </w:p>
    <w:p w14:paraId="33E4F369" w14:textId="48CF34F1" w:rsidR="00115A81" w:rsidRDefault="00115A81" w:rsidP="00882C1E">
      <w:pPr>
        <w:suppressAutoHyphens/>
      </w:pPr>
      <w:r>
        <w:t xml:space="preserve">Het </w:t>
      </w:r>
      <w:r w:rsidR="00882C1E">
        <w:t xml:space="preserve">uit voeren werk is hoofdzakelijk gelegen in de gemeente Amsterdam, specifieke </w:t>
      </w:r>
      <w:r w:rsidR="00563097">
        <w:t xml:space="preserve">informatie betreft de bouwlocatie zal per deelopdracht verstrekt worden. </w:t>
      </w:r>
    </w:p>
    <w:p w14:paraId="2C6CA1C5" w14:textId="3DC6C62A" w:rsidR="00115A81" w:rsidRPr="00115A81" w:rsidRDefault="00115A81" w:rsidP="00115A81">
      <w:pPr>
        <w:spacing w:line="260" w:lineRule="atLeast"/>
      </w:pPr>
      <w:r>
        <w:br w:type="page"/>
      </w:r>
    </w:p>
    <w:p w14:paraId="0288E8A7" w14:textId="6D23AA56" w:rsidR="003322E4" w:rsidRDefault="7B7FFB79" w:rsidP="00115A81">
      <w:pPr>
        <w:pStyle w:val="Kop2"/>
        <w:ind w:left="426"/>
      </w:pPr>
      <w:bookmarkStart w:id="29" w:name="_Toc200543664"/>
      <w:r>
        <w:lastRenderedPageBreak/>
        <w:t>Betrokken instanties</w:t>
      </w:r>
      <w:bookmarkEnd w:id="23"/>
      <w:bookmarkEnd w:id="24"/>
      <w:bookmarkEnd w:id="25"/>
      <w:bookmarkEnd w:id="26"/>
      <w:bookmarkEnd w:id="27"/>
      <w:bookmarkEnd w:id="28"/>
      <w:bookmarkEnd w:id="29"/>
    </w:p>
    <w:p w14:paraId="37323942" w14:textId="77777777" w:rsidR="003322E4" w:rsidRDefault="003322E4" w:rsidP="00174329">
      <w:pPr>
        <w:numPr>
          <w:ilvl w:val="0"/>
          <w:numId w:val="6"/>
        </w:numPr>
        <w:suppressAutoHyphens/>
        <w:spacing w:line="240" w:lineRule="auto"/>
      </w:pPr>
      <w:r>
        <w:rPr>
          <w:i/>
        </w:rPr>
        <w:t>Opdrachtgever:</w:t>
      </w:r>
    </w:p>
    <w:p w14:paraId="1CCB70CC" w14:textId="653B11DC" w:rsidR="003322E4" w:rsidRPr="007F539A" w:rsidRDefault="003322E4" w:rsidP="003322E4">
      <w:pPr>
        <w:tabs>
          <w:tab w:val="left" w:pos="2127"/>
        </w:tabs>
        <w:suppressAutoHyphens/>
        <w:ind w:left="2268" w:hanging="1560"/>
      </w:pPr>
      <w:r w:rsidRPr="007F539A">
        <w:t>naam</w:t>
      </w:r>
      <w:r w:rsidRPr="007F539A">
        <w:tab/>
        <w:t xml:space="preserve">: </w:t>
      </w:r>
      <w:r w:rsidR="00322414" w:rsidRPr="007F539A">
        <w:t>V&amp;OR Gemeente Amsterdam</w:t>
      </w:r>
    </w:p>
    <w:p w14:paraId="43B2F117" w14:textId="49BD03E9" w:rsidR="003322E4" w:rsidRPr="007F539A" w:rsidRDefault="003322E4" w:rsidP="003322E4">
      <w:pPr>
        <w:tabs>
          <w:tab w:val="left" w:pos="2127"/>
        </w:tabs>
        <w:suppressAutoHyphens/>
        <w:ind w:left="2268" w:hanging="1560"/>
      </w:pPr>
      <w:r w:rsidRPr="007F539A">
        <w:t>adres</w:t>
      </w:r>
      <w:r w:rsidRPr="007F539A">
        <w:tab/>
        <w:t xml:space="preserve">: </w:t>
      </w:r>
      <w:r w:rsidRPr="007F539A">
        <w:tab/>
      </w:r>
      <w:proofErr w:type="spellStart"/>
      <w:r w:rsidR="00B54A74" w:rsidRPr="007F539A">
        <w:t>Weesperstraat</w:t>
      </w:r>
      <w:proofErr w:type="spellEnd"/>
      <w:r w:rsidR="00B54A74" w:rsidRPr="007F539A">
        <w:t xml:space="preserve"> 113</w:t>
      </w:r>
    </w:p>
    <w:p w14:paraId="42D7D4EC" w14:textId="5A3F41C7" w:rsidR="003322E4" w:rsidRPr="007F539A" w:rsidRDefault="003322E4" w:rsidP="003322E4">
      <w:pPr>
        <w:tabs>
          <w:tab w:val="left" w:pos="2127"/>
        </w:tabs>
        <w:suppressAutoHyphens/>
        <w:ind w:left="2268" w:hanging="1560"/>
      </w:pPr>
      <w:r w:rsidRPr="007F539A">
        <w:t>postcode/plaats</w:t>
      </w:r>
      <w:r w:rsidRPr="007F539A">
        <w:tab/>
        <w:t xml:space="preserve">: </w:t>
      </w:r>
      <w:r w:rsidRPr="007F539A">
        <w:tab/>
      </w:r>
      <w:r w:rsidR="00B54A74" w:rsidRPr="007F539A">
        <w:t>1018 VN / Amsterdam</w:t>
      </w:r>
    </w:p>
    <w:p w14:paraId="6D104C34" w14:textId="7F49BBF5" w:rsidR="003322E4" w:rsidRPr="007F539A" w:rsidRDefault="003322E4" w:rsidP="003322E4">
      <w:pPr>
        <w:tabs>
          <w:tab w:val="left" w:pos="2127"/>
        </w:tabs>
        <w:suppressAutoHyphens/>
        <w:ind w:left="2268" w:hanging="1560"/>
      </w:pPr>
      <w:r w:rsidRPr="007F539A">
        <w:t>contactpersoon</w:t>
      </w:r>
      <w:r w:rsidRPr="007F539A">
        <w:tab/>
        <w:t xml:space="preserve">: </w:t>
      </w:r>
      <w:r w:rsidRPr="007F539A">
        <w:tab/>
      </w:r>
      <w:proofErr w:type="spellStart"/>
      <w:r w:rsidR="00B54A74" w:rsidRPr="007F539A">
        <w:t>B.Velzel</w:t>
      </w:r>
      <w:proofErr w:type="spellEnd"/>
    </w:p>
    <w:p w14:paraId="25486B5E" w14:textId="33A29038" w:rsidR="003322E4" w:rsidRPr="007F539A" w:rsidRDefault="003322E4" w:rsidP="003322E4">
      <w:pPr>
        <w:tabs>
          <w:tab w:val="left" w:pos="2127"/>
        </w:tabs>
        <w:suppressAutoHyphens/>
        <w:ind w:left="2268" w:hanging="1560"/>
      </w:pPr>
      <w:r w:rsidRPr="007F539A">
        <w:t>telefoon</w:t>
      </w:r>
      <w:r w:rsidRPr="007F539A">
        <w:tab/>
        <w:t xml:space="preserve">: </w:t>
      </w:r>
      <w:r w:rsidRPr="007F539A">
        <w:tab/>
      </w:r>
      <w:r w:rsidR="00B54A74" w:rsidRPr="007F539A">
        <w:t>06 - 14 81 89 73</w:t>
      </w:r>
    </w:p>
    <w:p w14:paraId="664BAE04" w14:textId="2B0919BF" w:rsidR="003322E4" w:rsidRDefault="003322E4" w:rsidP="003322E4">
      <w:pPr>
        <w:tabs>
          <w:tab w:val="left" w:pos="2127"/>
        </w:tabs>
        <w:suppressAutoHyphens/>
        <w:ind w:left="2268" w:hanging="1560"/>
      </w:pPr>
      <w:r w:rsidRPr="007F539A">
        <w:t>email</w:t>
      </w:r>
      <w:r w:rsidRPr="007F539A">
        <w:tab/>
        <w:t>:</w:t>
      </w:r>
      <w:r w:rsidRPr="007F539A">
        <w:tab/>
      </w:r>
      <w:r w:rsidR="007F539A" w:rsidRPr="007F539A">
        <w:t>b.velzel@amsterdam.nl</w:t>
      </w:r>
    </w:p>
    <w:p w14:paraId="005FCA7D" w14:textId="77777777" w:rsidR="003322E4" w:rsidRDefault="003322E4" w:rsidP="003322E4">
      <w:pPr>
        <w:suppressAutoHyphens/>
        <w:ind w:left="709" w:hanging="709"/>
      </w:pPr>
    </w:p>
    <w:p w14:paraId="75E7DAA0" w14:textId="77777777" w:rsidR="003322E4" w:rsidRDefault="003322E4" w:rsidP="00174329">
      <w:pPr>
        <w:numPr>
          <w:ilvl w:val="0"/>
          <w:numId w:val="6"/>
        </w:numPr>
        <w:suppressAutoHyphens/>
        <w:spacing w:line="240" w:lineRule="auto"/>
      </w:pPr>
      <w:r>
        <w:rPr>
          <w:i/>
        </w:rPr>
        <w:t>Ontwerpende partij:</w:t>
      </w:r>
    </w:p>
    <w:p w14:paraId="5ABB1553" w14:textId="5618006C" w:rsidR="003322E4" w:rsidRPr="00B06661" w:rsidRDefault="003322E4" w:rsidP="003322E4">
      <w:pPr>
        <w:tabs>
          <w:tab w:val="left" w:pos="2127"/>
        </w:tabs>
        <w:suppressAutoHyphens/>
        <w:ind w:left="2268" w:hanging="1559"/>
      </w:pPr>
      <w:r>
        <w:t>naam</w:t>
      </w:r>
      <w:r>
        <w:tab/>
        <w:t>:</w:t>
      </w:r>
      <w:r>
        <w:tab/>
      </w:r>
      <w:r w:rsidR="007F539A" w:rsidRPr="00B06661">
        <w:t>Ingenieursbureau Amsterdam</w:t>
      </w:r>
    </w:p>
    <w:p w14:paraId="562DFA47" w14:textId="4BD47599" w:rsidR="003322E4" w:rsidRPr="00B06661" w:rsidRDefault="003322E4" w:rsidP="003322E4">
      <w:pPr>
        <w:tabs>
          <w:tab w:val="left" w:pos="2127"/>
        </w:tabs>
        <w:suppressAutoHyphens/>
        <w:ind w:left="2268" w:hanging="1559"/>
      </w:pPr>
      <w:r w:rsidRPr="00B06661">
        <w:t>adres</w:t>
      </w:r>
      <w:r w:rsidRPr="00B06661">
        <w:tab/>
        <w:t>:</w:t>
      </w:r>
      <w:r w:rsidRPr="00B06661">
        <w:tab/>
      </w:r>
      <w:proofErr w:type="spellStart"/>
      <w:r w:rsidR="007F539A" w:rsidRPr="00B06661">
        <w:t>Weesperstraat</w:t>
      </w:r>
      <w:proofErr w:type="spellEnd"/>
      <w:r w:rsidR="007F539A" w:rsidRPr="00B06661">
        <w:t xml:space="preserve"> 430</w:t>
      </w:r>
    </w:p>
    <w:p w14:paraId="3CE74990" w14:textId="39FF55D5" w:rsidR="003322E4" w:rsidRPr="00B06661" w:rsidRDefault="003322E4" w:rsidP="003322E4">
      <w:pPr>
        <w:tabs>
          <w:tab w:val="left" w:pos="2127"/>
        </w:tabs>
        <w:suppressAutoHyphens/>
        <w:ind w:left="2268" w:hanging="1559"/>
      </w:pPr>
      <w:r w:rsidRPr="00B06661">
        <w:t>postcode/plaats</w:t>
      </w:r>
      <w:r w:rsidRPr="00B06661">
        <w:tab/>
        <w:t>:</w:t>
      </w:r>
      <w:r w:rsidRPr="00B06661">
        <w:tab/>
      </w:r>
      <w:r w:rsidR="0089761D" w:rsidRPr="00B06661">
        <w:t>1018 DN Amsterdam</w:t>
      </w:r>
    </w:p>
    <w:p w14:paraId="0FFDF601" w14:textId="3807674F" w:rsidR="003322E4" w:rsidRPr="00B06661" w:rsidRDefault="003322E4" w:rsidP="003322E4">
      <w:pPr>
        <w:tabs>
          <w:tab w:val="left" w:pos="2127"/>
        </w:tabs>
        <w:suppressAutoHyphens/>
        <w:ind w:left="2268" w:hanging="1559"/>
      </w:pPr>
      <w:r w:rsidRPr="00B06661">
        <w:t>contactpersoon</w:t>
      </w:r>
      <w:r w:rsidRPr="00B06661">
        <w:tab/>
        <w:t>:</w:t>
      </w:r>
      <w:r w:rsidRPr="00B06661">
        <w:tab/>
      </w:r>
      <w:r w:rsidR="00AD7EBA">
        <w:t>Ste</w:t>
      </w:r>
      <w:r w:rsidR="00BB708C">
        <w:t xml:space="preserve">ven </w:t>
      </w:r>
      <w:proofErr w:type="spellStart"/>
      <w:r w:rsidR="00BB708C">
        <w:t>Fortes</w:t>
      </w:r>
      <w:proofErr w:type="spellEnd"/>
    </w:p>
    <w:p w14:paraId="1CD32BEE" w14:textId="5D72865D" w:rsidR="003322E4" w:rsidRPr="00B06661" w:rsidRDefault="003322E4" w:rsidP="003322E4">
      <w:pPr>
        <w:tabs>
          <w:tab w:val="left" w:pos="2127"/>
        </w:tabs>
        <w:suppressAutoHyphens/>
        <w:ind w:left="2268" w:hanging="1559"/>
      </w:pPr>
      <w:r w:rsidRPr="00B06661">
        <w:t>telefoon</w:t>
      </w:r>
      <w:r w:rsidRPr="00B06661">
        <w:tab/>
        <w:t>:</w:t>
      </w:r>
      <w:r w:rsidRPr="00B06661">
        <w:tab/>
      </w:r>
      <w:r w:rsidR="0089761D" w:rsidRPr="00B06661">
        <w:t xml:space="preserve">06 - </w:t>
      </w:r>
      <w:r w:rsidR="009277E7">
        <w:t>1481</w:t>
      </w:r>
      <w:r w:rsidR="00BC4C82">
        <w:t>4058</w:t>
      </w:r>
    </w:p>
    <w:p w14:paraId="6C48F956" w14:textId="44F5B4E5" w:rsidR="003322E4" w:rsidRDefault="003322E4" w:rsidP="00905102">
      <w:pPr>
        <w:tabs>
          <w:tab w:val="left" w:pos="2127"/>
        </w:tabs>
        <w:suppressAutoHyphens/>
        <w:ind w:left="2268" w:hanging="1560"/>
      </w:pPr>
      <w:r w:rsidRPr="00B06661">
        <w:t>email</w:t>
      </w:r>
      <w:r w:rsidRPr="00B06661">
        <w:tab/>
        <w:t>:</w:t>
      </w:r>
      <w:r w:rsidRPr="00B06661">
        <w:tab/>
      </w:r>
      <w:r w:rsidR="00BC4C82">
        <w:t>s.fortes@amsterdam.nl</w:t>
      </w:r>
    </w:p>
    <w:p w14:paraId="46925B11" w14:textId="77777777" w:rsidR="003322E4" w:rsidRDefault="003322E4" w:rsidP="003322E4">
      <w:pPr>
        <w:suppressAutoHyphens/>
        <w:ind w:left="709"/>
      </w:pPr>
    </w:p>
    <w:p w14:paraId="77BC7AB5" w14:textId="77777777" w:rsidR="003322E4" w:rsidRDefault="003322E4" w:rsidP="00174329">
      <w:pPr>
        <w:numPr>
          <w:ilvl w:val="0"/>
          <w:numId w:val="6"/>
        </w:numPr>
        <w:suppressAutoHyphens/>
        <w:spacing w:line="240" w:lineRule="auto"/>
      </w:pPr>
      <w:r>
        <w:rPr>
          <w:i/>
        </w:rPr>
        <w:t>V&amp;G coördinator Ontwerpfase:</w:t>
      </w:r>
    </w:p>
    <w:p w14:paraId="5E9EDDE5" w14:textId="77777777" w:rsidR="00905102" w:rsidRPr="005F32DF" w:rsidRDefault="00905102" w:rsidP="00905102">
      <w:pPr>
        <w:pStyle w:val="Lijstalinea"/>
        <w:autoSpaceDE w:val="0"/>
        <w:autoSpaceDN w:val="0"/>
        <w:adjustRightInd w:val="0"/>
        <w:spacing w:line="240" w:lineRule="auto"/>
        <w:rPr>
          <w:rFonts w:cs="Corbel"/>
          <w:color w:val="000000"/>
        </w:rPr>
      </w:pPr>
      <w:r w:rsidRPr="005F32DF">
        <w:rPr>
          <w:rFonts w:cs="Corbel"/>
          <w:color w:val="000000"/>
        </w:rPr>
        <w:t>Naam</w:t>
      </w:r>
      <w:r>
        <w:rPr>
          <w:rFonts w:cs="Corbel"/>
          <w:color w:val="000000"/>
        </w:rPr>
        <w:tab/>
      </w:r>
      <w:r>
        <w:rPr>
          <w:rFonts w:cs="Corbel"/>
          <w:color w:val="000000"/>
        </w:rPr>
        <w:tab/>
      </w:r>
      <w:r w:rsidRPr="005F32DF">
        <w:rPr>
          <w:rFonts w:cs="Corbel"/>
          <w:color w:val="000000"/>
        </w:rPr>
        <w:t>: Ingenieursbureau Amsterdam</w:t>
      </w:r>
    </w:p>
    <w:p w14:paraId="0FB37276" w14:textId="77777777" w:rsidR="00905102" w:rsidRPr="005F32DF" w:rsidRDefault="00905102" w:rsidP="00905102">
      <w:pPr>
        <w:pStyle w:val="Lijstalinea"/>
        <w:autoSpaceDE w:val="0"/>
        <w:autoSpaceDN w:val="0"/>
        <w:adjustRightInd w:val="0"/>
        <w:spacing w:line="240" w:lineRule="auto"/>
        <w:rPr>
          <w:rFonts w:cs="Corbel"/>
          <w:color w:val="000000"/>
        </w:rPr>
      </w:pPr>
      <w:r w:rsidRPr="005F32DF">
        <w:rPr>
          <w:rFonts w:cs="Corbel"/>
          <w:color w:val="000000"/>
        </w:rPr>
        <w:t xml:space="preserve">adres </w:t>
      </w:r>
      <w:r>
        <w:rPr>
          <w:rFonts w:cs="Corbel"/>
          <w:color w:val="000000"/>
        </w:rPr>
        <w:tab/>
      </w:r>
      <w:r>
        <w:rPr>
          <w:rFonts w:cs="Corbel"/>
          <w:color w:val="000000"/>
        </w:rPr>
        <w:tab/>
      </w:r>
      <w:r w:rsidRPr="005F32DF">
        <w:rPr>
          <w:rFonts w:cs="Corbel"/>
          <w:color w:val="000000"/>
        </w:rPr>
        <w:t xml:space="preserve">: </w:t>
      </w:r>
      <w:proofErr w:type="spellStart"/>
      <w:r w:rsidRPr="005F32DF">
        <w:rPr>
          <w:rFonts w:cs="Corbel"/>
          <w:color w:val="000000"/>
        </w:rPr>
        <w:t>Weesperstraat</w:t>
      </w:r>
      <w:proofErr w:type="spellEnd"/>
      <w:r w:rsidRPr="005F32DF">
        <w:rPr>
          <w:rFonts w:cs="Corbel"/>
          <w:color w:val="000000"/>
        </w:rPr>
        <w:t xml:space="preserve"> 430</w:t>
      </w:r>
    </w:p>
    <w:p w14:paraId="723ACB4B" w14:textId="77777777" w:rsidR="00905102" w:rsidRPr="00905102" w:rsidRDefault="00905102" w:rsidP="00905102">
      <w:pPr>
        <w:autoSpaceDE w:val="0"/>
        <w:autoSpaceDN w:val="0"/>
        <w:adjustRightInd w:val="0"/>
        <w:spacing w:line="240" w:lineRule="auto"/>
        <w:ind w:left="360" w:firstLine="349"/>
        <w:rPr>
          <w:rFonts w:cs="Corbel"/>
          <w:color w:val="000000"/>
        </w:rPr>
      </w:pPr>
      <w:r w:rsidRPr="00905102">
        <w:rPr>
          <w:rFonts w:cs="Corbel"/>
          <w:color w:val="000000"/>
        </w:rPr>
        <w:t>postcode/plaats</w:t>
      </w:r>
      <w:r w:rsidRPr="00905102">
        <w:rPr>
          <w:rFonts w:cs="Corbel"/>
          <w:color w:val="000000"/>
        </w:rPr>
        <w:tab/>
        <w:t>: 1018 DN Amsterdam</w:t>
      </w:r>
    </w:p>
    <w:p w14:paraId="5495DF73" w14:textId="77777777" w:rsidR="00905102" w:rsidRPr="005F32DF" w:rsidRDefault="00905102" w:rsidP="00905102">
      <w:pPr>
        <w:pStyle w:val="Lijstalinea"/>
        <w:autoSpaceDE w:val="0"/>
        <w:autoSpaceDN w:val="0"/>
        <w:adjustRightInd w:val="0"/>
        <w:spacing w:line="240" w:lineRule="auto"/>
        <w:rPr>
          <w:rFonts w:cs="Corbel"/>
          <w:color w:val="000000"/>
        </w:rPr>
      </w:pPr>
      <w:r w:rsidRPr="005F32DF">
        <w:rPr>
          <w:rFonts w:cs="Corbel"/>
          <w:color w:val="000000"/>
        </w:rPr>
        <w:t>contactpersoon</w:t>
      </w:r>
      <w:r>
        <w:rPr>
          <w:rFonts w:cs="Corbel"/>
          <w:color w:val="000000"/>
        </w:rPr>
        <w:tab/>
      </w:r>
      <w:r w:rsidRPr="005F32DF">
        <w:rPr>
          <w:rFonts w:cs="Corbel"/>
          <w:color w:val="000000"/>
        </w:rPr>
        <w:t>: John van Amerongen</w:t>
      </w:r>
    </w:p>
    <w:p w14:paraId="14AA2B80" w14:textId="77777777" w:rsidR="00905102" w:rsidRPr="005F32DF" w:rsidRDefault="00905102" w:rsidP="00905102">
      <w:pPr>
        <w:pStyle w:val="Lijstalinea"/>
        <w:autoSpaceDE w:val="0"/>
        <w:autoSpaceDN w:val="0"/>
        <w:adjustRightInd w:val="0"/>
        <w:spacing w:line="240" w:lineRule="auto"/>
        <w:rPr>
          <w:rFonts w:cs="Corbel"/>
          <w:color w:val="000000"/>
        </w:rPr>
      </w:pPr>
      <w:r w:rsidRPr="005F32DF">
        <w:rPr>
          <w:rFonts w:cs="Corbel"/>
          <w:color w:val="000000"/>
        </w:rPr>
        <w:t>telefoon</w:t>
      </w:r>
      <w:r>
        <w:rPr>
          <w:rFonts w:cs="Corbel"/>
          <w:color w:val="000000"/>
        </w:rPr>
        <w:tab/>
      </w:r>
      <w:r w:rsidRPr="005F32DF">
        <w:rPr>
          <w:rFonts w:cs="Corbel"/>
          <w:color w:val="000000"/>
        </w:rPr>
        <w:t>: 06-48513771</w:t>
      </w:r>
    </w:p>
    <w:p w14:paraId="5F53967B" w14:textId="77777777" w:rsidR="00905102" w:rsidRPr="005F32DF" w:rsidRDefault="00905102" w:rsidP="00905102">
      <w:pPr>
        <w:pStyle w:val="Lijstalinea"/>
        <w:suppressAutoHyphens/>
        <w:rPr>
          <w:lang w:val="en-US"/>
        </w:rPr>
      </w:pPr>
      <w:r w:rsidRPr="005F32DF">
        <w:rPr>
          <w:rFonts w:cs="Corbel"/>
          <w:color w:val="000000"/>
          <w:lang w:val="en-US"/>
        </w:rPr>
        <w:t>email</w:t>
      </w:r>
      <w:r>
        <w:rPr>
          <w:rFonts w:cs="Corbel"/>
          <w:color w:val="000000"/>
          <w:lang w:val="en-US"/>
        </w:rPr>
        <w:tab/>
      </w:r>
      <w:r>
        <w:rPr>
          <w:rFonts w:cs="Corbel"/>
          <w:color w:val="000000"/>
          <w:lang w:val="en-US"/>
        </w:rPr>
        <w:tab/>
      </w:r>
      <w:r w:rsidRPr="005F32DF">
        <w:rPr>
          <w:rFonts w:cs="Corbel"/>
          <w:color w:val="000000"/>
          <w:lang w:val="en-US"/>
        </w:rPr>
        <w:t xml:space="preserve">: </w:t>
      </w:r>
      <w:r w:rsidRPr="005F32DF">
        <w:rPr>
          <w:rFonts w:cs="Corbel"/>
          <w:color w:val="0000FF"/>
          <w:lang w:val="en-US"/>
        </w:rPr>
        <w:t>j.van.amerongen@amsterdam.nl</w:t>
      </w:r>
    </w:p>
    <w:p w14:paraId="53F5DEB4" w14:textId="77777777" w:rsidR="003322E4" w:rsidRPr="00905102" w:rsidRDefault="003322E4" w:rsidP="003322E4">
      <w:pPr>
        <w:suppressAutoHyphens/>
        <w:ind w:left="709" w:hanging="709"/>
        <w:rPr>
          <w:lang w:val="en-US"/>
        </w:rPr>
      </w:pPr>
      <w:r w:rsidRPr="00905102">
        <w:rPr>
          <w:lang w:val="en-US"/>
        </w:rPr>
        <w:tab/>
      </w:r>
    </w:p>
    <w:p w14:paraId="1A6D74E3" w14:textId="6E7455B5" w:rsidR="003322E4" w:rsidRDefault="003322E4" w:rsidP="00174329">
      <w:pPr>
        <w:numPr>
          <w:ilvl w:val="0"/>
          <w:numId w:val="6"/>
        </w:numPr>
        <w:suppressAutoHyphens/>
        <w:spacing w:line="240" w:lineRule="auto"/>
      </w:pPr>
      <w:r>
        <w:rPr>
          <w:i/>
        </w:rPr>
        <w:t>V&amp;G deskundige Ontwerpfase (veiligheidskundige</w:t>
      </w:r>
      <w:r w:rsidR="008E5D9B">
        <w:rPr>
          <w:i/>
        </w:rPr>
        <w:t xml:space="preserve"> die dit plan toetst</w:t>
      </w:r>
      <w:r>
        <w:rPr>
          <w:i/>
        </w:rPr>
        <w:t>):</w:t>
      </w:r>
    </w:p>
    <w:p w14:paraId="4FF0FBC9" w14:textId="3FF7A199" w:rsidR="00C87760" w:rsidRPr="00B06661" w:rsidRDefault="00C87760" w:rsidP="00C87760">
      <w:pPr>
        <w:pStyle w:val="Lijstalinea"/>
        <w:tabs>
          <w:tab w:val="left" w:pos="2127"/>
        </w:tabs>
        <w:suppressAutoHyphens/>
      </w:pPr>
      <w:r>
        <w:t>naam</w:t>
      </w:r>
      <w:r>
        <w:tab/>
        <w:t>:</w:t>
      </w:r>
      <w:r w:rsidR="001C23BF">
        <w:t xml:space="preserve"> </w:t>
      </w:r>
      <w:r w:rsidRPr="00B06661">
        <w:t>Ingenieursbureau Amsterdam</w:t>
      </w:r>
    </w:p>
    <w:p w14:paraId="6AF8381E" w14:textId="242B2BA8" w:rsidR="00C87760" w:rsidRPr="00B06661" w:rsidRDefault="00C87760" w:rsidP="00C87760">
      <w:pPr>
        <w:pStyle w:val="Lijstalinea"/>
        <w:tabs>
          <w:tab w:val="left" w:pos="2127"/>
        </w:tabs>
        <w:suppressAutoHyphens/>
      </w:pPr>
      <w:r w:rsidRPr="00B06661">
        <w:t>adres</w:t>
      </w:r>
      <w:r w:rsidRPr="00B06661">
        <w:tab/>
        <w:t>:</w:t>
      </w:r>
      <w:r w:rsidR="001C23BF" w:rsidRPr="00B06661">
        <w:t xml:space="preserve"> </w:t>
      </w:r>
      <w:proofErr w:type="spellStart"/>
      <w:r w:rsidRPr="00B06661">
        <w:t>Weesperstraat</w:t>
      </w:r>
      <w:proofErr w:type="spellEnd"/>
      <w:r w:rsidRPr="00B06661">
        <w:t xml:space="preserve"> 430</w:t>
      </w:r>
    </w:p>
    <w:p w14:paraId="4F8DB888" w14:textId="5C20F09E" w:rsidR="00C87760" w:rsidRPr="00B06661" w:rsidRDefault="00C87760" w:rsidP="00C87760">
      <w:pPr>
        <w:pStyle w:val="Lijstalinea"/>
        <w:tabs>
          <w:tab w:val="left" w:pos="2127"/>
        </w:tabs>
        <w:suppressAutoHyphens/>
      </w:pPr>
      <w:r w:rsidRPr="00B06661">
        <w:t>postcode/plaats</w:t>
      </w:r>
      <w:r w:rsidRPr="00B06661">
        <w:tab/>
        <w:t>:</w:t>
      </w:r>
      <w:r w:rsidR="001C23BF" w:rsidRPr="00B06661">
        <w:t xml:space="preserve"> </w:t>
      </w:r>
      <w:r w:rsidRPr="00B06661">
        <w:t>1018 DN Amsterdam</w:t>
      </w:r>
    </w:p>
    <w:p w14:paraId="0AED06F6" w14:textId="649E7F9E" w:rsidR="00C87760" w:rsidRPr="00B06661" w:rsidRDefault="00C87760" w:rsidP="00C87760">
      <w:pPr>
        <w:pStyle w:val="Lijstalinea"/>
        <w:tabs>
          <w:tab w:val="left" w:pos="2127"/>
        </w:tabs>
        <w:suppressAutoHyphens/>
      </w:pPr>
      <w:r w:rsidRPr="00B06661">
        <w:t>contactpersoon</w:t>
      </w:r>
      <w:r w:rsidRPr="00B06661">
        <w:tab/>
        <w:t>:</w:t>
      </w:r>
      <w:r w:rsidR="001C23BF" w:rsidRPr="00B06661">
        <w:t xml:space="preserve"> </w:t>
      </w:r>
      <w:r w:rsidR="00597E39">
        <w:t>Paul van Namen</w:t>
      </w:r>
    </w:p>
    <w:p w14:paraId="4230BEC5" w14:textId="05D1BEBE" w:rsidR="00C87760" w:rsidRPr="00B06661" w:rsidRDefault="00C87760" w:rsidP="00C87760">
      <w:pPr>
        <w:pStyle w:val="Lijstalinea"/>
        <w:tabs>
          <w:tab w:val="left" w:pos="2127"/>
        </w:tabs>
        <w:suppressAutoHyphens/>
      </w:pPr>
      <w:r w:rsidRPr="00B06661">
        <w:t>telefoon</w:t>
      </w:r>
      <w:r w:rsidRPr="00B06661">
        <w:tab/>
        <w:t>:</w:t>
      </w:r>
      <w:r w:rsidR="001C23BF" w:rsidRPr="00B06661">
        <w:t xml:space="preserve"> </w:t>
      </w:r>
      <w:r w:rsidRPr="00B06661">
        <w:t xml:space="preserve">06 - </w:t>
      </w:r>
      <w:r w:rsidR="00597E39">
        <w:t>18728116</w:t>
      </w:r>
    </w:p>
    <w:p w14:paraId="63135645" w14:textId="2A9A6BB6" w:rsidR="00C87760" w:rsidRPr="005435E9" w:rsidRDefault="00C87760" w:rsidP="00C87760">
      <w:pPr>
        <w:pStyle w:val="Lijstalinea"/>
        <w:tabs>
          <w:tab w:val="left" w:pos="2127"/>
        </w:tabs>
        <w:suppressAutoHyphens/>
      </w:pPr>
      <w:r w:rsidRPr="00B06661">
        <w:t>email</w:t>
      </w:r>
      <w:r w:rsidRPr="00B06661">
        <w:tab/>
        <w:t>:</w:t>
      </w:r>
      <w:r w:rsidR="001C23BF" w:rsidRPr="00B06661">
        <w:t xml:space="preserve"> </w:t>
      </w:r>
      <w:r w:rsidR="00597E39">
        <w:t>p.van.namen</w:t>
      </w:r>
      <w:r w:rsidRPr="00B06661">
        <w:t>@amsterdam.nl</w:t>
      </w:r>
    </w:p>
    <w:p w14:paraId="62E7FE13" w14:textId="77777777" w:rsidR="003322E4" w:rsidRPr="005435E9" w:rsidRDefault="003322E4" w:rsidP="003322E4">
      <w:pPr>
        <w:suppressAutoHyphens/>
        <w:ind w:left="709" w:hanging="709"/>
      </w:pPr>
      <w:r w:rsidRPr="005435E9">
        <w:tab/>
      </w:r>
    </w:p>
    <w:p w14:paraId="790AFD29" w14:textId="295AC577" w:rsidR="003322E4" w:rsidRDefault="003322E4" w:rsidP="00174329">
      <w:pPr>
        <w:numPr>
          <w:ilvl w:val="0"/>
          <w:numId w:val="6"/>
        </w:numPr>
        <w:suppressAutoHyphens/>
        <w:spacing w:line="240" w:lineRule="auto"/>
      </w:pPr>
      <w:r>
        <w:rPr>
          <w:i/>
        </w:rPr>
        <w:t>Directie</w:t>
      </w:r>
      <w:r w:rsidR="0046552B">
        <w:rPr>
          <w:i/>
        </w:rPr>
        <w:t xml:space="preserve"> </w:t>
      </w:r>
      <w:r>
        <w:rPr>
          <w:i/>
        </w:rPr>
        <w:t>&amp;Toezicht:</w:t>
      </w:r>
    </w:p>
    <w:p w14:paraId="415C6362" w14:textId="0CBEA780" w:rsidR="005F32DF" w:rsidRPr="005F32DF" w:rsidRDefault="005F32DF" w:rsidP="005F32DF">
      <w:pPr>
        <w:pStyle w:val="Lijstalinea"/>
        <w:autoSpaceDE w:val="0"/>
        <w:autoSpaceDN w:val="0"/>
        <w:adjustRightInd w:val="0"/>
        <w:spacing w:line="240" w:lineRule="auto"/>
        <w:rPr>
          <w:rFonts w:cs="Corbel"/>
          <w:color w:val="000000"/>
        </w:rPr>
      </w:pPr>
      <w:r w:rsidRPr="005F32DF">
        <w:rPr>
          <w:rFonts w:cs="Corbel"/>
          <w:color w:val="000000"/>
        </w:rPr>
        <w:t>Naam</w:t>
      </w:r>
      <w:r>
        <w:rPr>
          <w:rFonts w:cs="Corbel"/>
          <w:color w:val="000000"/>
        </w:rPr>
        <w:tab/>
      </w:r>
      <w:r w:rsidR="001C23BF">
        <w:rPr>
          <w:rFonts w:cs="Corbel"/>
          <w:color w:val="000000"/>
        </w:rPr>
        <w:tab/>
      </w:r>
      <w:r w:rsidRPr="005F32DF">
        <w:rPr>
          <w:rFonts w:cs="Corbel"/>
          <w:color w:val="000000"/>
        </w:rPr>
        <w:t>: Ingenieursbureau Amsterdam</w:t>
      </w:r>
    </w:p>
    <w:p w14:paraId="105D86AA" w14:textId="1824FD1F" w:rsidR="005F32DF" w:rsidRPr="005F32DF" w:rsidRDefault="005F32DF" w:rsidP="005F32DF">
      <w:pPr>
        <w:pStyle w:val="Lijstalinea"/>
        <w:autoSpaceDE w:val="0"/>
        <w:autoSpaceDN w:val="0"/>
        <w:adjustRightInd w:val="0"/>
        <w:spacing w:line="240" w:lineRule="auto"/>
        <w:rPr>
          <w:rFonts w:cs="Corbel"/>
          <w:color w:val="000000"/>
        </w:rPr>
      </w:pPr>
      <w:r w:rsidRPr="005F32DF">
        <w:rPr>
          <w:rFonts w:cs="Corbel"/>
          <w:color w:val="000000"/>
        </w:rPr>
        <w:t xml:space="preserve">adres </w:t>
      </w:r>
      <w:r>
        <w:rPr>
          <w:rFonts w:cs="Corbel"/>
          <w:color w:val="000000"/>
        </w:rPr>
        <w:tab/>
      </w:r>
      <w:r w:rsidR="001C23BF">
        <w:rPr>
          <w:rFonts w:cs="Corbel"/>
          <w:color w:val="000000"/>
        </w:rPr>
        <w:tab/>
      </w:r>
      <w:r w:rsidRPr="005F32DF">
        <w:rPr>
          <w:rFonts w:cs="Corbel"/>
          <w:color w:val="000000"/>
        </w:rPr>
        <w:t xml:space="preserve">: </w:t>
      </w:r>
      <w:proofErr w:type="spellStart"/>
      <w:r w:rsidRPr="005F32DF">
        <w:rPr>
          <w:rFonts w:cs="Corbel"/>
          <w:color w:val="000000"/>
        </w:rPr>
        <w:t>Weesperstraat</w:t>
      </w:r>
      <w:proofErr w:type="spellEnd"/>
      <w:r w:rsidRPr="005F32DF">
        <w:rPr>
          <w:rFonts w:cs="Corbel"/>
          <w:color w:val="000000"/>
        </w:rPr>
        <w:t xml:space="preserve"> 430</w:t>
      </w:r>
    </w:p>
    <w:p w14:paraId="6F03D5FC" w14:textId="4C0A7B4F" w:rsidR="005F32DF" w:rsidRPr="005F32DF" w:rsidRDefault="005F32DF" w:rsidP="005F32DF">
      <w:pPr>
        <w:pStyle w:val="Lijstalinea"/>
        <w:autoSpaceDE w:val="0"/>
        <w:autoSpaceDN w:val="0"/>
        <w:adjustRightInd w:val="0"/>
        <w:spacing w:line="240" w:lineRule="auto"/>
        <w:rPr>
          <w:rFonts w:cs="Corbel"/>
          <w:color w:val="000000"/>
        </w:rPr>
      </w:pPr>
      <w:r w:rsidRPr="005F32DF">
        <w:rPr>
          <w:rFonts w:cs="Corbel"/>
          <w:color w:val="000000"/>
        </w:rPr>
        <w:t>postcode/plaats</w:t>
      </w:r>
      <w:r w:rsidR="001C23BF">
        <w:rPr>
          <w:rFonts w:cs="Corbel"/>
          <w:color w:val="000000"/>
        </w:rPr>
        <w:tab/>
      </w:r>
      <w:r w:rsidRPr="005F32DF">
        <w:rPr>
          <w:rFonts w:cs="Corbel"/>
          <w:color w:val="000000"/>
        </w:rPr>
        <w:t>: 1018 DN Amsterdam</w:t>
      </w:r>
    </w:p>
    <w:p w14:paraId="01352787" w14:textId="7F147FC2" w:rsidR="005F32DF" w:rsidRPr="005F32DF" w:rsidRDefault="005F32DF" w:rsidP="005F32DF">
      <w:pPr>
        <w:pStyle w:val="Lijstalinea"/>
        <w:autoSpaceDE w:val="0"/>
        <w:autoSpaceDN w:val="0"/>
        <w:adjustRightInd w:val="0"/>
        <w:spacing w:line="240" w:lineRule="auto"/>
        <w:rPr>
          <w:rFonts w:cs="Corbel"/>
          <w:color w:val="000000"/>
        </w:rPr>
      </w:pPr>
      <w:r w:rsidRPr="005F32DF">
        <w:rPr>
          <w:rFonts w:cs="Corbel"/>
          <w:color w:val="000000"/>
        </w:rPr>
        <w:t>contactpersoon</w:t>
      </w:r>
      <w:r w:rsidR="001C23BF">
        <w:rPr>
          <w:rFonts w:cs="Corbel"/>
          <w:color w:val="000000"/>
        </w:rPr>
        <w:tab/>
      </w:r>
      <w:r w:rsidRPr="005F32DF">
        <w:rPr>
          <w:rFonts w:cs="Corbel"/>
          <w:color w:val="000000"/>
        </w:rPr>
        <w:t>: John van Amerongen</w:t>
      </w:r>
    </w:p>
    <w:p w14:paraId="6F3A06A2" w14:textId="5DD3F8AB" w:rsidR="005F32DF" w:rsidRPr="005F32DF" w:rsidRDefault="005F32DF" w:rsidP="005F32DF">
      <w:pPr>
        <w:pStyle w:val="Lijstalinea"/>
        <w:autoSpaceDE w:val="0"/>
        <w:autoSpaceDN w:val="0"/>
        <w:adjustRightInd w:val="0"/>
        <w:spacing w:line="240" w:lineRule="auto"/>
        <w:rPr>
          <w:rFonts w:cs="Corbel"/>
          <w:color w:val="000000"/>
        </w:rPr>
      </w:pPr>
      <w:r w:rsidRPr="005F32DF">
        <w:rPr>
          <w:rFonts w:cs="Corbel"/>
          <w:color w:val="000000"/>
        </w:rPr>
        <w:t>telefoon</w:t>
      </w:r>
      <w:r w:rsidR="001C23BF">
        <w:rPr>
          <w:rFonts w:cs="Corbel"/>
          <w:color w:val="000000"/>
        </w:rPr>
        <w:tab/>
      </w:r>
      <w:r w:rsidRPr="005F32DF">
        <w:rPr>
          <w:rFonts w:cs="Corbel"/>
          <w:color w:val="000000"/>
        </w:rPr>
        <w:t>: 06-48513771</w:t>
      </w:r>
    </w:p>
    <w:p w14:paraId="7AE2BE66" w14:textId="54884266" w:rsidR="003322E4" w:rsidRPr="005F32DF" w:rsidRDefault="005F32DF" w:rsidP="005F32DF">
      <w:pPr>
        <w:pStyle w:val="Lijstalinea"/>
        <w:suppressAutoHyphens/>
        <w:rPr>
          <w:lang w:val="en-US"/>
        </w:rPr>
      </w:pPr>
      <w:r w:rsidRPr="005F32DF">
        <w:rPr>
          <w:rFonts w:cs="Corbel"/>
          <w:color w:val="000000"/>
          <w:lang w:val="en-US"/>
        </w:rPr>
        <w:t>email</w:t>
      </w:r>
      <w:r>
        <w:rPr>
          <w:rFonts w:cs="Corbel"/>
          <w:color w:val="000000"/>
          <w:lang w:val="en-US"/>
        </w:rPr>
        <w:tab/>
      </w:r>
      <w:r w:rsidR="001C23BF">
        <w:rPr>
          <w:rFonts w:cs="Corbel"/>
          <w:color w:val="000000"/>
          <w:lang w:val="en-US"/>
        </w:rPr>
        <w:tab/>
      </w:r>
      <w:r w:rsidRPr="005F32DF">
        <w:rPr>
          <w:rFonts w:cs="Corbel"/>
          <w:color w:val="000000"/>
          <w:lang w:val="en-US"/>
        </w:rPr>
        <w:t xml:space="preserve">: </w:t>
      </w:r>
      <w:r w:rsidRPr="005F32DF">
        <w:rPr>
          <w:rFonts w:cs="Corbel"/>
          <w:color w:val="0000FF"/>
          <w:lang w:val="en-US"/>
        </w:rPr>
        <w:t>j.van.amerongen@amsterdam.nl</w:t>
      </w:r>
    </w:p>
    <w:p w14:paraId="77D568F7" w14:textId="41746C8E" w:rsidR="2514B9F3" w:rsidRPr="005F32DF" w:rsidRDefault="2514B9F3">
      <w:pPr>
        <w:rPr>
          <w:lang w:val="en-US"/>
        </w:rPr>
      </w:pPr>
      <w:r w:rsidRPr="005F32DF">
        <w:rPr>
          <w:lang w:val="en-US"/>
        </w:rPr>
        <w:br w:type="page"/>
      </w:r>
    </w:p>
    <w:p w14:paraId="67AF4A29" w14:textId="77777777" w:rsidR="003322E4" w:rsidRDefault="003322E4" w:rsidP="00174329">
      <w:pPr>
        <w:numPr>
          <w:ilvl w:val="0"/>
          <w:numId w:val="6"/>
        </w:numPr>
        <w:suppressAutoHyphens/>
        <w:spacing w:line="240" w:lineRule="auto"/>
      </w:pPr>
      <w:r>
        <w:rPr>
          <w:i/>
        </w:rPr>
        <w:lastRenderedPageBreak/>
        <w:t>Uitvoerende partij:</w:t>
      </w:r>
    </w:p>
    <w:p w14:paraId="4ABCF184" w14:textId="31D042E9" w:rsidR="003322E4" w:rsidRDefault="003322E4" w:rsidP="003322E4">
      <w:pPr>
        <w:tabs>
          <w:tab w:val="left" w:pos="2127"/>
        </w:tabs>
        <w:suppressAutoHyphens/>
        <w:ind w:left="2268" w:hanging="1559"/>
      </w:pPr>
      <w:r>
        <w:t>naam</w:t>
      </w:r>
      <w:r>
        <w:tab/>
        <w:t>:</w:t>
      </w:r>
      <w:r>
        <w:tab/>
      </w:r>
      <w:r w:rsidR="00CE0EB1">
        <w:t>NNB</w:t>
      </w:r>
    </w:p>
    <w:p w14:paraId="4D8A4100" w14:textId="5ECFFC42" w:rsidR="003322E4" w:rsidRDefault="003322E4" w:rsidP="003322E4">
      <w:pPr>
        <w:tabs>
          <w:tab w:val="left" w:pos="2127"/>
        </w:tabs>
        <w:suppressAutoHyphens/>
        <w:ind w:left="2268" w:hanging="1559"/>
      </w:pPr>
      <w:r>
        <w:t>adres</w:t>
      </w:r>
      <w:r>
        <w:tab/>
        <w:t>:</w:t>
      </w:r>
      <w:r>
        <w:tab/>
      </w:r>
      <w:r w:rsidR="00CE0EB1">
        <w:t>NNB</w:t>
      </w:r>
    </w:p>
    <w:p w14:paraId="4BEC73FE" w14:textId="356AFBE5" w:rsidR="003322E4" w:rsidRDefault="003322E4" w:rsidP="003322E4">
      <w:pPr>
        <w:tabs>
          <w:tab w:val="left" w:pos="2127"/>
        </w:tabs>
        <w:suppressAutoHyphens/>
        <w:ind w:left="2268" w:hanging="1559"/>
      </w:pPr>
      <w:r>
        <w:t>postcode/plaats</w:t>
      </w:r>
      <w:r>
        <w:tab/>
        <w:t>:</w:t>
      </w:r>
      <w:r>
        <w:tab/>
      </w:r>
      <w:r w:rsidR="00CE0EB1">
        <w:t>NNB</w:t>
      </w:r>
    </w:p>
    <w:p w14:paraId="492AACB1" w14:textId="5B30948C" w:rsidR="003322E4" w:rsidRDefault="003322E4" w:rsidP="003322E4">
      <w:pPr>
        <w:tabs>
          <w:tab w:val="left" w:pos="2127"/>
        </w:tabs>
        <w:suppressAutoHyphens/>
        <w:ind w:left="2268" w:hanging="1559"/>
      </w:pPr>
      <w:r>
        <w:t>contactpersoon</w:t>
      </w:r>
      <w:r>
        <w:tab/>
        <w:t>:</w:t>
      </w:r>
      <w:r>
        <w:tab/>
      </w:r>
      <w:r w:rsidR="00CE0EB1">
        <w:t>NNB</w:t>
      </w:r>
    </w:p>
    <w:p w14:paraId="052FDED7" w14:textId="5DBB0717" w:rsidR="003322E4" w:rsidRDefault="003322E4" w:rsidP="003322E4">
      <w:pPr>
        <w:tabs>
          <w:tab w:val="left" w:pos="2127"/>
        </w:tabs>
        <w:suppressAutoHyphens/>
        <w:ind w:left="2268" w:hanging="1559"/>
      </w:pPr>
      <w:r>
        <w:t>VG deskundige</w:t>
      </w:r>
      <w:r>
        <w:tab/>
        <w:t>:</w:t>
      </w:r>
      <w:r>
        <w:tab/>
      </w:r>
      <w:r w:rsidR="00CE0EB1">
        <w:t>NNB</w:t>
      </w:r>
    </w:p>
    <w:p w14:paraId="18849E19" w14:textId="7EE70186" w:rsidR="003322E4" w:rsidRDefault="003322E4" w:rsidP="003322E4">
      <w:pPr>
        <w:tabs>
          <w:tab w:val="left" w:pos="2127"/>
        </w:tabs>
        <w:suppressAutoHyphens/>
        <w:ind w:left="2268" w:hanging="1559"/>
      </w:pPr>
      <w:r>
        <w:t>telefoon</w:t>
      </w:r>
      <w:r>
        <w:tab/>
        <w:t>:</w:t>
      </w:r>
      <w:r>
        <w:tab/>
      </w:r>
      <w:r w:rsidR="00CE0EB1">
        <w:t>NNB</w:t>
      </w:r>
    </w:p>
    <w:p w14:paraId="32B1DD34" w14:textId="7418F8C5" w:rsidR="003322E4" w:rsidRDefault="003322E4" w:rsidP="003322E4">
      <w:pPr>
        <w:tabs>
          <w:tab w:val="left" w:pos="2127"/>
        </w:tabs>
        <w:suppressAutoHyphens/>
        <w:ind w:left="2268" w:hanging="1560"/>
      </w:pPr>
      <w:r>
        <w:t>email</w:t>
      </w:r>
      <w:r>
        <w:tab/>
        <w:t>:</w:t>
      </w:r>
      <w:r>
        <w:tab/>
      </w:r>
      <w:r w:rsidR="00CE0EB1">
        <w:t>NNB</w:t>
      </w:r>
    </w:p>
    <w:p w14:paraId="6C7FEF9A" w14:textId="77777777" w:rsidR="003322E4" w:rsidRDefault="003322E4" w:rsidP="003322E4">
      <w:pPr>
        <w:suppressAutoHyphens/>
        <w:ind w:left="709" w:hanging="709"/>
      </w:pPr>
    </w:p>
    <w:p w14:paraId="0317CD60" w14:textId="77777777" w:rsidR="003322E4" w:rsidRDefault="003322E4" w:rsidP="00174329">
      <w:pPr>
        <w:numPr>
          <w:ilvl w:val="0"/>
          <w:numId w:val="6"/>
        </w:numPr>
        <w:suppressAutoHyphens/>
        <w:spacing w:line="240" w:lineRule="auto"/>
      </w:pPr>
      <w:r>
        <w:rPr>
          <w:i/>
        </w:rPr>
        <w:t>V&amp;G Coördinator(en) uitvoeringsfase:</w:t>
      </w:r>
    </w:p>
    <w:p w14:paraId="432E9B0A" w14:textId="374DE63C" w:rsidR="003322E4" w:rsidRDefault="003322E4" w:rsidP="003322E4">
      <w:pPr>
        <w:tabs>
          <w:tab w:val="left" w:pos="2127"/>
        </w:tabs>
        <w:suppressAutoHyphens/>
        <w:ind w:left="2268" w:hanging="1559"/>
      </w:pPr>
      <w:r>
        <w:t>naam</w:t>
      </w:r>
      <w:r>
        <w:tab/>
        <w:t>:</w:t>
      </w:r>
      <w:r>
        <w:tab/>
      </w:r>
      <w:r w:rsidR="00CE0EB1">
        <w:t>NNB</w:t>
      </w:r>
    </w:p>
    <w:p w14:paraId="6DFEAD31" w14:textId="43B55821" w:rsidR="003322E4" w:rsidRDefault="003322E4" w:rsidP="003322E4">
      <w:pPr>
        <w:tabs>
          <w:tab w:val="left" w:pos="2127"/>
        </w:tabs>
        <w:suppressAutoHyphens/>
        <w:ind w:left="2268" w:hanging="1559"/>
      </w:pPr>
      <w:r>
        <w:t>adres</w:t>
      </w:r>
      <w:r>
        <w:tab/>
        <w:t>:</w:t>
      </w:r>
      <w:r>
        <w:tab/>
      </w:r>
      <w:r w:rsidR="00CE0EB1">
        <w:t>NNB</w:t>
      </w:r>
    </w:p>
    <w:p w14:paraId="5E472A7C" w14:textId="57B81BEE" w:rsidR="003322E4" w:rsidRDefault="003322E4" w:rsidP="003322E4">
      <w:pPr>
        <w:tabs>
          <w:tab w:val="left" w:pos="2127"/>
        </w:tabs>
        <w:suppressAutoHyphens/>
        <w:ind w:left="2268" w:hanging="1559"/>
      </w:pPr>
      <w:r>
        <w:t>postcode/plaats</w:t>
      </w:r>
      <w:r>
        <w:tab/>
        <w:t>:</w:t>
      </w:r>
      <w:r>
        <w:tab/>
      </w:r>
      <w:r w:rsidR="00CE0EB1">
        <w:t>NNB</w:t>
      </w:r>
    </w:p>
    <w:p w14:paraId="6B35B049" w14:textId="7BFF8A96" w:rsidR="003322E4" w:rsidRDefault="003322E4" w:rsidP="003322E4">
      <w:pPr>
        <w:tabs>
          <w:tab w:val="left" w:pos="2127"/>
        </w:tabs>
        <w:suppressAutoHyphens/>
        <w:ind w:left="2268" w:hanging="1559"/>
      </w:pPr>
      <w:r>
        <w:t>telefoon</w:t>
      </w:r>
      <w:r>
        <w:tab/>
        <w:t>:</w:t>
      </w:r>
      <w:r>
        <w:tab/>
      </w:r>
      <w:r w:rsidR="00CE0EB1">
        <w:t>NNB</w:t>
      </w:r>
    </w:p>
    <w:p w14:paraId="05B8C72D" w14:textId="64BB136A" w:rsidR="003322E4" w:rsidRDefault="003322E4" w:rsidP="003322E4">
      <w:pPr>
        <w:tabs>
          <w:tab w:val="left" w:pos="2127"/>
        </w:tabs>
        <w:suppressAutoHyphens/>
        <w:ind w:left="2268" w:hanging="1560"/>
      </w:pPr>
      <w:r>
        <w:t>email</w:t>
      </w:r>
      <w:r>
        <w:tab/>
        <w:t>:</w:t>
      </w:r>
      <w:r>
        <w:tab/>
      </w:r>
      <w:r w:rsidR="00CE0EB1">
        <w:t>NNB</w:t>
      </w:r>
    </w:p>
    <w:p w14:paraId="3F49BF8F" w14:textId="77777777" w:rsidR="003322E4" w:rsidRDefault="003322E4" w:rsidP="001B2729">
      <w:pPr>
        <w:suppressAutoHyphens/>
        <w:spacing w:line="240" w:lineRule="auto"/>
        <w:rPr>
          <w:i/>
        </w:rPr>
      </w:pPr>
      <w:bookmarkStart w:id="30" w:name="_Toc115237291"/>
      <w:bookmarkStart w:id="31" w:name="_Toc125431540"/>
      <w:bookmarkStart w:id="32" w:name="_Toc278873309"/>
      <w:bookmarkStart w:id="33" w:name="_Toc464220845"/>
      <w:bookmarkStart w:id="34" w:name="_Toc530666803"/>
      <w:bookmarkStart w:id="35" w:name="_Toc461245940"/>
      <w:bookmarkStart w:id="36" w:name="_Toc461252777"/>
      <w:bookmarkStart w:id="37" w:name="_Toc461255864"/>
      <w:bookmarkStart w:id="38" w:name="_Toc461256026"/>
      <w:bookmarkStart w:id="39" w:name="_Toc461256922"/>
    </w:p>
    <w:p w14:paraId="0B469BA8" w14:textId="77777777" w:rsidR="003322E4" w:rsidRPr="00F369EE" w:rsidRDefault="003322E4" w:rsidP="00174329">
      <w:pPr>
        <w:numPr>
          <w:ilvl w:val="0"/>
          <w:numId w:val="6"/>
        </w:numPr>
        <w:suppressAutoHyphens/>
        <w:spacing w:line="240" w:lineRule="auto"/>
        <w:rPr>
          <w:i/>
        </w:rPr>
      </w:pPr>
      <w:r>
        <w:rPr>
          <w:i/>
        </w:rPr>
        <w:t>Nederlandse Arbeidsinspectie</w:t>
      </w:r>
      <w:r w:rsidRPr="00F369EE">
        <w:rPr>
          <w:i/>
        </w:rPr>
        <w:t>:</w:t>
      </w:r>
      <w:bookmarkEnd w:id="30"/>
      <w:bookmarkEnd w:id="31"/>
      <w:bookmarkEnd w:id="32"/>
      <w:bookmarkEnd w:id="33"/>
      <w:bookmarkEnd w:id="34"/>
    </w:p>
    <w:p w14:paraId="2ECE332E" w14:textId="77777777" w:rsidR="003322E4" w:rsidRPr="00F369EE" w:rsidRDefault="003322E4" w:rsidP="003322E4">
      <w:pPr>
        <w:suppressAutoHyphens/>
        <w:ind w:left="720"/>
        <w:rPr>
          <w:i/>
        </w:rPr>
      </w:pPr>
      <w:r>
        <w:rPr>
          <w:i/>
        </w:rPr>
        <w:t>Postbus</w:t>
      </w:r>
      <w:r>
        <w:rPr>
          <w:i/>
        </w:rPr>
        <w:tab/>
      </w:r>
      <w:r>
        <w:rPr>
          <w:i/>
        </w:rPr>
        <w:tab/>
      </w:r>
      <w:r w:rsidRPr="00F369EE">
        <w:rPr>
          <w:i/>
        </w:rPr>
        <w:t>: 820</w:t>
      </w:r>
    </w:p>
    <w:p w14:paraId="378E3990" w14:textId="77777777" w:rsidR="003322E4" w:rsidRPr="00F369EE" w:rsidRDefault="003322E4" w:rsidP="003322E4">
      <w:pPr>
        <w:suppressAutoHyphens/>
        <w:ind w:left="720"/>
        <w:rPr>
          <w:i/>
        </w:rPr>
      </w:pPr>
      <w:r w:rsidRPr="00F369EE">
        <w:rPr>
          <w:i/>
        </w:rPr>
        <w:t>Postcode/plaats</w:t>
      </w:r>
      <w:r>
        <w:rPr>
          <w:i/>
        </w:rPr>
        <w:t xml:space="preserve"> </w:t>
      </w:r>
      <w:r w:rsidRPr="00F369EE">
        <w:rPr>
          <w:i/>
        </w:rPr>
        <w:t>: 3500 AV UTRECHT</w:t>
      </w:r>
    </w:p>
    <w:p w14:paraId="66431896" w14:textId="77777777" w:rsidR="003322E4" w:rsidRPr="00EC142F" w:rsidRDefault="003322E4" w:rsidP="003322E4">
      <w:pPr>
        <w:suppressAutoHyphens/>
        <w:ind w:left="720"/>
        <w:rPr>
          <w:i/>
          <w:lang w:val="en-US"/>
        </w:rPr>
      </w:pPr>
      <w:r w:rsidRPr="00EC142F">
        <w:rPr>
          <w:i/>
          <w:lang w:val="en-US"/>
        </w:rPr>
        <w:t>E-mail</w:t>
      </w:r>
      <w:r w:rsidRPr="00EC142F">
        <w:rPr>
          <w:i/>
          <w:lang w:val="en-US"/>
        </w:rPr>
        <w:tab/>
      </w:r>
      <w:r w:rsidRPr="00EC142F">
        <w:rPr>
          <w:i/>
          <w:lang w:val="en-US"/>
        </w:rPr>
        <w:tab/>
        <w:t xml:space="preserve">: </w:t>
      </w:r>
      <w:r>
        <w:fldChar w:fldCharType="begin"/>
      </w:r>
      <w:r w:rsidRPr="007B277A">
        <w:rPr>
          <w:lang w:val="en-US"/>
        </w:rPr>
        <w:instrText>HYPERLINK "https://www.nlarbeidsinspectie.nl/"</w:instrText>
      </w:r>
      <w:r>
        <w:fldChar w:fldCharType="separate"/>
      </w:r>
      <w:r w:rsidRPr="00EC142F">
        <w:rPr>
          <w:rStyle w:val="Hyperlink"/>
          <w:lang w:val="en-US"/>
        </w:rPr>
        <w:t>https://www.nlarbeidsinspectie.nl/</w:t>
      </w:r>
      <w:r>
        <w:fldChar w:fldCharType="end"/>
      </w:r>
      <w:r w:rsidRPr="00EC142F">
        <w:rPr>
          <w:lang w:val="en-US"/>
        </w:rPr>
        <w:t xml:space="preserve"> </w:t>
      </w:r>
    </w:p>
    <w:p w14:paraId="37131313" w14:textId="77777777" w:rsidR="003322E4" w:rsidRPr="00001D57" w:rsidRDefault="003322E4" w:rsidP="003322E4">
      <w:pPr>
        <w:suppressAutoHyphens/>
        <w:ind w:left="720"/>
        <w:rPr>
          <w:i/>
          <w:lang w:val="en-US"/>
        </w:rPr>
      </w:pPr>
      <w:proofErr w:type="spellStart"/>
      <w:r w:rsidRPr="00001D57">
        <w:rPr>
          <w:i/>
          <w:lang w:val="en-US"/>
        </w:rPr>
        <w:t>Telefoon</w:t>
      </w:r>
      <w:proofErr w:type="spellEnd"/>
      <w:r w:rsidRPr="00001D57">
        <w:rPr>
          <w:i/>
          <w:lang w:val="en-US"/>
        </w:rPr>
        <w:tab/>
        <w:t>: 0800 5151</w:t>
      </w:r>
    </w:p>
    <w:p w14:paraId="5D99FE6A" w14:textId="77777777" w:rsidR="00AA6400" w:rsidRDefault="00AA6400" w:rsidP="001D4750">
      <w:bookmarkStart w:id="40" w:name="_Toc450718878"/>
      <w:bookmarkStart w:id="41" w:name="_Toc96829572"/>
      <w:bookmarkStart w:id="42" w:name="_Toc96832664"/>
      <w:bookmarkStart w:id="43" w:name="_Toc33949086"/>
      <w:bookmarkEnd w:id="35"/>
      <w:bookmarkEnd w:id="36"/>
      <w:bookmarkEnd w:id="37"/>
      <w:bookmarkEnd w:id="38"/>
      <w:bookmarkEnd w:id="39"/>
    </w:p>
    <w:bookmarkEnd w:id="40"/>
    <w:bookmarkEnd w:id="41"/>
    <w:bookmarkEnd w:id="42"/>
    <w:bookmarkEnd w:id="43"/>
    <w:p w14:paraId="1E76CF80" w14:textId="013A4489" w:rsidR="00FD6F39" w:rsidRDefault="00FD6F39" w:rsidP="001D4750">
      <w:pPr>
        <w:spacing w:line="260" w:lineRule="atLeast"/>
      </w:pPr>
      <w:r>
        <w:br w:type="page"/>
      </w:r>
    </w:p>
    <w:p w14:paraId="0DEF34D6" w14:textId="353FBC27" w:rsidR="00DA3429" w:rsidRDefault="66DE9C4A" w:rsidP="006A0A4C">
      <w:pPr>
        <w:pStyle w:val="Kop1"/>
      </w:pPr>
      <w:bookmarkStart w:id="44" w:name="_Toc461245933"/>
      <w:bookmarkStart w:id="45" w:name="_Toc461252770"/>
      <w:bookmarkStart w:id="46" w:name="_Toc461255857"/>
      <w:bookmarkStart w:id="47" w:name="_Toc461256019"/>
      <w:bookmarkStart w:id="48" w:name="_Toc461256915"/>
      <w:bookmarkStart w:id="49" w:name="_Toc1742924"/>
      <w:r>
        <w:lastRenderedPageBreak/>
        <w:t xml:space="preserve"> </w:t>
      </w:r>
      <w:bookmarkStart w:id="50" w:name="_Toc200543665"/>
      <w:r w:rsidR="735F07D3">
        <w:t>Wettelijke verplichtingen</w:t>
      </w:r>
      <w:bookmarkEnd w:id="44"/>
      <w:bookmarkEnd w:id="45"/>
      <w:bookmarkEnd w:id="46"/>
      <w:bookmarkEnd w:id="47"/>
      <w:bookmarkEnd w:id="48"/>
      <w:bookmarkEnd w:id="49"/>
      <w:bookmarkEnd w:id="50"/>
    </w:p>
    <w:p w14:paraId="78F256AC" w14:textId="77777777" w:rsidR="00DA3429" w:rsidRPr="00AD46A6" w:rsidRDefault="735F07D3" w:rsidP="2514B9F3">
      <w:pPr>
        <w:pStyle w:val="Kop2"/>
      </w:pPr>
      <w:bookmarkStart w:id="51" w:name="_Toc200543666"/>
      <w:r w:rsidRPr="2514B9F3">
        <w:t>Wettelijk kader</w:t>
      </w:r>
      <w:bookmarkEnd w:id="51"/>
    </w:p>
    <w:p w14:paraId="03F3FD1F" w14:textId="77777777" w:rsidR="00D20161" w:rsidRDefault="00DA3429" w:rsidP="001D4750">
      <w:pPr>
        <w:suppressAutoHyphens/>
      </w:pPr>
      <w:r>
        <w:t xml:space="preserve">Dit </w:t>
      </w:r>
      <w:r w:rsidR="004A4E6D">
        <w:t>V&amp;G-plan</w:t>
      </w:r>
      <w:r>
        <w:t xml:space="preserve"> is de uitwerking van het Arbobesluit, hoofdstuk 2, afdeling 5 Bouwproces</w:t>
      </w:r>
      <w:r w:rsidR="004A4E6D">
        <w:t xml:space="preserve"> artikel 2.28 Veiligheids- en gezondheidsplan</w:t>
      </w:r>
      <w:r>
        <w:t xml:space="preserve">. </w:t>
      </w:r>
    </w:p>
    <w:p w14:paraId="73ED42A2" w14:textId="77777777" w:rsidR="00453C69" w:rsidRDefault="00453C69" w:rsidP="001D4750">
      <w:pPr>
        <w:suppressAutoHyphens/>
        <w:ind w:left="1" w:hanging="1"/>
      </w:pPr>
    </w:p>
    <w:p w14:paraId="348CA0E9" w14:textId="6F797A00" w:rsidR="00C018EA" w:rsidRDefault="00453C69" w:rsidP="001D4750">
      <w:pPr>
        <w:suppressAutoHyphens/>
        <w:ind w:left="1" w:hanging="1"/>
      </w:pPr>
      <w:r>
        <w:t>De overdraagbare verplichtingen van het Arbobesluit, afdeling Bouwproces van de ontwerpfase van opdrachtgever,</w:t>
      </w:r>
      <w:r w:rsidR="006A721C">
        <w:t xml:space="preserve"> </w:t>
      </w:r>
      <w:r w:rsidR="006A721C" w:rsidRPr="006A721C">
        <w:t>V&amp;OR</w:t>
      </w:r>
      <w:r>
        <w:t>, zijn voor dit bestek overgedragen aan de ontwerpende partij het Ingenieursbureau van Amsterdam.</w:t>
      </w:r>
    </w:p>
    <w:p w14:paraId="68166A79" w14:textId="6EDF7935" w:rsidR="00010023" w:rsidRDefault="00010023" w:rsidP="001D4750">
      <w:pPr>
        <w:suppressAutoHyphens/>
        <w:ind w:left="1" w:hanging="1"/>
      </w:pPr>
    </w:p>
    <w:p w14:paraId="0E39CE2F" w14:textId="479DA088" w:rsidR="00010023" w:rsidRDefault="00010023" w:rsidP="001D4750">
      <w:pPr>
        <w:suppressAutoHyphens/>
        <w:ind w:left="1" w:hanging="1"/>
      </w:pPr>
      <w:r>
        <w:t xml:space="preserve">In dit V&amp;G-plan wordt verwezen naar bepaalde wet- en regelgeving en publicaties. Indien tijdens het </w:t>
      </w:r>
      <w:r w:rsidR="00EA7057">
        <w:t>bouwproces deze onverhoopt wijzigen dan dient de meest recente te worden aangehouden.</w:t>
      </w:r>
    </w:p>
    <w:p w14:paraId="7F9BE01C" w14:textId="77777777" w:rsidR="00AD46A6" w:rsidRDefault="00AD46A6" w:rsidP="001D4750">
      <w:pPr>
        <w:rPr>
          <w:b/>
          <w:bCs/>
          <w:color w:val="FF0000"/>
          <w:sz w:val="28"/>
          <w:szCs w:val="28"/>
        </w:rPr>
      </w:pPr>
    </w:p>
    <w:p w14:paraId="6C2657AF" w14:textId="2509B6B9" w:rsidR="00303855" w:rsidRPr="00AD46A6" w:rsidRDefault="6A22E8DF" w:rsidP="2514B9F3">
      <w:pPr>
        <w:pStyle w:val="Kop2"/>
      </w:pPr>
      <w:bookmarkStart w:id="52" w:name="_Toc200543667"/>
      <w:r w:rsidRPr="2514B9F3">
        <w:t>V&amp;G-plan ontwerpfase</w:t>
      </w:r>
      <w:bookmarkEnd w:id="52"/>
    </w:p>
    <w:p w14:paraId="79306BD5" w14:textId="77777777" w:rsidR="00F914C7" w:rsidRDefault="00F914C7" w:rsidP="001D4750">
      <w:pPr>
        <w:suppressAutoHyphens/>
        <w:ind w:left="709" w:hanging="1"/>
      </w:pPr>
    </w:p>
    <w:p w14:paraId="51A5CB98" w14:textId="77777777" w:rsidR="00DA3429" w:rsidRPr="001E1924" w:rsidRDefault="00DA3429" w:rsidP="001D4750">
      <w:pPr>
        <w:suppressAutoHyphens/>
        <w:ind w:left="1" w:hanging="1"/>
      </w:pPr>
      <w:r>
        <w:t xml:space="preserve">Het V&amp;G plan </w:t>
      </w:r>
      <w:r w:rsidRPr="001E1924">
        <w:t xml:space="preserve">ontwerpfase </w:t>
      </w:r>
      <w:r w:rsidR="00F914C7">
        <w:t>bevat</w:t>
      </w:r>
      <w:r w:rsidR="00AD5347">
        <w:t>:</w:t>
      </w:r>
    </w:p>
    <w:p w14:paraId="6080562A" w14:textId="098F2225" w:rsidR="00DA3429" w:rsidRDefault="001721C8" w:rsidP="00174329">
      <w:pPr>
        <w:numPr>
          <w:ilvl w:val="0"/>
          <w:numId w:val="5"/>
        </w:numPr>
        <w:suppressAutoHyphens/>
        <w:spacing w:line="240" w:lineRule="auto"/>
      </w:pPr>
      <w:r>
        <w:t>E</w:t>
      </w:r>
      <w:r w:rsidR="00DA3429" w:rsidRPr="001E1924">
        <w:t>en beschrijving van het tot stand te brengen bouwwerk, een overzicht van de betrokken ondernemingen op de bouwplaats, de naam van de coördinator ontwerp- en uitvoeringsfase;</w:t>
      </w:r>
    </w:p>
    <w:p w14:paraId="36768231" w14:textId="0E910A09" w:rsidR="00BB7C44" w:rsidRPr="001E1924" w:rsidRDefault="001721C8" w:rsidP="00174329">
      <w:pPr>
        <w:numPr>
          <w:ilvl w:val="0"/>
          <w:numId w:val="5"/>
        </w:numPr>
        <w:suppressAutoHyphens/>
        <w:spacing w:line="240" w:lineRule="auto"/>
      </w:pPr>
      <w:r>
        <w:t>D</w:t>
      </w:r>
      <w:r w:rsidR="00BB7C44">
        <w:t>e bouwkundige, technische en organisatorische keuzen die in verband met de veiligheid en gezondheid van de werknemers en zelfstandigen worden gemaakt alsmede de onderzoeken en rapporten die de onderbouwing van deze keuzen ondersteunen;</w:t>
      </w:r>
    </w:p>
    <w:p w14:paraId="7B6D7215" w14:textId="0B369B92" w:rsidR="00DA3429" w:rsidRPr="001E1924" w:rsidRDefault="001721C8" w:rsidP="00174329">
      <w:pPr>
        <w:numPr>
          <w:ilvl w:val="0"/>
          <w:numId w:val="5"/>
        </w:numPr>
        <w:suppressAutoHyphens/>
        <w:spacing w:line="240" w:lineRule="auto"/>
      </w:pPr>
      <w:r>
        <w:t>E</w:t>
      </w:r>
      <w:r w:rsidR="00DA3429">
        <w:t>en inventarisatie en evaluatie van de specifieke gevaren</w:t>
      </w:r>
      <w:r w:rsidR="003824A6">
        <w:t>, waaronder de eventuele aanwezigheid van asbest of asbesthoudende producten, verontreinigde grond, verontreinigd water of grondwater of verontreinigde waterbodems, en specifieke gevaren</w:t>
      </w:r>
      <w:r w:rsidR="00DA3429">
        <w:t xml:space="preserve"> die het gevolg zijn van de gelijktijdige en achtereenvolgende uitvoering van de bouwwerkzaamheden en in voorkomend geval van de wisselwerking met doorgaande exploitatiewerkzaamheden;</w:t>
      </w:r>
    </w:p>
    <w:p w14:paraId="30BE7921" w14:textId="34D315D2" w:rsidR="00DA3429" w:rsidRDefault="04AB496F" w:rsidP="00174329">
      <w:pPr>
        <w:numPr>
          <w:ilvl w:val="0"/>
          <w:numId w:val="5"/>
        </w:numPr>
        <w:suppressAutoHyphens/>
        <w:spacing w:line="240" w:lineRule="auto"/>
      </w:pPr>
      <w:r>
        <w:t>D</w:t>
      </w:r>
      <w:r w:rsidR="735F07D3">
        <w:t>e maatregelen die volgen uit de risico-inventarisatie en -evaluatie;</w:t>
      </w:r>
    </w:p>
    <w:p w14:paraId="7BAB8E74" w14:textId="6B8E9DC8" w:rsidR="2514B9F3" w:rsidRDefault="2514B9F3">
      <w:r>
        <w:br w:type="page"/>
      </w:r>
    </w:p>
    <w:p w14:paraId="4E560DDD" w14:textId="1268423F" w:rsidR="00303855" w:rsidRPr="00AD46A6" w:rsidRDefault="6A22E8DF" w:rsidP="2514B9F3">
      <w:pPr>
        <w:pStyle w:val="Kop2"/>
      </w:pPr>
      <w:bookmarkStart w:id="53" w:name="_Toc200543668"/>
      <w:r w:rsidRPr="2514B9F3">
        <w:lastRenderedPageBreak/>
        <w:t>V&amp;G-plan uitvoeringsfase</w:t>
      </w:r>
      <w:bookmarkEnd w:id="53"/>
    </w:p>
    <w:p w14:paraId="25A118EB" w14:textId="015E8F43" w:rsidR="00A21CD9" w:rsidRDefault="00A21CD9">
      <w:pPr>
        <w:spacing w:line="260" w:lineRule="atLeast"/>
      </w:pPr>
    </w:p>
    <w:p w14:paraId="7FB58561" w14:textId="5CC8FD0F" w:rsidR="00DA3429" w:rsidRDefault="008B2091" w:rsidP="001D4750">
      <w:pPr>
        <w:suppressAutoHyphens/>
      </w:pPr>
      <w:r>
        <w:t>Het V&amp;G-plan uitvoeringsfase bevat</w:t>
      </w:r>
      <w:r w:rsidR="009536DB">
        <w:t xml:space="preserve"> </w:t>
      </w:r>
      <w:r w:rsidR="00FB5808">
        <w:t xml:space="preserve">minimaal </w:t>
      </w:r>
      <w:r w:rsidR="009536DB">
        <w:t>het</w:t>
      </w:r>
      <w:r w:rsidR="00FB5808">
        <w:t xml:space="preserve"> volgende</w:t>
      </w:r>
      <w:r w:rsidR="009536DB">
        <w:t>:</w:t>
      </w:r>
    </w:p>
    <w:p w14:paraId="71CAD39F" w14:textId="08EFC18B" w:rsidR="00DF65DC" w:rsidRDefault="007071E1" w:rsidP="00174329">
      <w:pPr>
        <w:pStyle w:val="Lijstalinea"/>
        <w:numPr>
          <w:ilvl w:val="0"/>
          <w:numId w:val="8"/>
        </w:numPr>
        <w:suppressAutoHyphens/>
      </w:pPr>
      <w:r>
        <w:t>E</w:t>
      </w:r>
      <w:r w:rsidR="00DF65DC">
        <w:t>en beschrijving van het bouwwerk;</w:t>
      </w:r>
    </w:p>
    <w:p w14:paraId="0D255E7F" w14:textId="19E3DFEE" w:rsidR="00DF65DC" w:rsidRDefault="007071E1" w:rsidP="00174329">
      <w:pPr>
        <w:pStyle w:val="Lijstalinea"/>
        <w:numPr>
          <w:ilvl w:val="0"/>
          <w:numId w:val="8"/>
        </w:numPr>
        <w:suppressAutoHyphens/>
      </w:pPr>
      <w:r>
        <w:t>E</w:t>
      </w:r>
      <w:r w:rsidR="00DF65DC">
        <w:t>en overzicht van de betrokken ondernemingen op de bouwplaats (opdrachtgever, hoofdaannemer, nevenaannemers, onderaannemers, ZZ</w:t>
      </w:r>
      <w:r w:rsidR="00A87274">
        <w:t>P</w:t>
      </w:r>
      <w:r w:rsidR="00DF65DC">
        <w:t>-</w:t>
      </w:r>
      <w:proofErr w:type="spellStart"/>
      <w:r w:rsidR="00DF65DC">
        <w:t>ers</w:t>
      </w:r>
      <w:proofErr w:type="spellEnd"/>
    </w:p>
    <w:p w14:paraId="6DA6D89E" w14:textId="2771F3A1" w:rsidR="00DF65DC" w:rsidRDefault="007071E1" w:rsidP="00174329">
      <w:pPr>
        <w:pStyle w:val="Lijstalinea"/>
        <w:numPr>
          <w:ilvl w:val="0"/>
          <w:numId w:val="8"/>
        </w:numPr>
        <w:suppressAutoHyphens/>
      </w:pPr>
      <w:r>
        <w:t>D</w:t>
      </w:r>
      <w:r w:rsidR="00DF65DC">
        <w:t xml:space="preserve">e functies, namen en contactgegevens van bij het project betrokken personen zoals o.a. V&amp;G-coördinatoren, projectleiders, toezichthouders, uitvoerders en </w:t>
      </w:r>
      <w:proofErr w:type="spellStart"/>
      <w:r w:rsidR="00DF65DC">
        <w:t>veiligheidskundigen</w:t>
      </w:r>
      <w:proofErr w:type="spellEnd"/>
      <w:r w:rsidR="00DF65DC">
        <w:t>.</w:t>
      </w:r>
    </w:p>
    <w:p w14:paraId="34D1253A" w14:textId="7E585E91" w:rsidR="008B2091" w:rsidRDefault="007071E1" w:rsidP="00174329">
      <w:pPr>
        <w:pStyle w:val="Lijstalinea"/>
        <w:numPr>
          <w:ilvl w:val="0"/>
          <w:numId w:val="8"/>
        </w:numPr>
        <w:suppressAutoHyphens/>
      </w:pPr>
      <w:r>
        <w:t>E</w:t>
      </w:r>
      <w:r w:rsidR="008B2091">
        <w:t>en RI&amp;E met daarin de risico’s beschreven in het V&amp;G-plan ontwerpfase aangevuld met de</w:t>
      </w:r>
      <w:r w:rsidR="00A732B2">
        <w:t xml:space="preserve"> gedefinieerde</w:t>
      </w:r>
      <w:r w:rsidR="008B2091">
        <w:t xml:space="preserve"> risico</w:t>
      </w:r>
      <w:r w:rsidR="00A732B2">
        <w:t>’</w:t>
      </w:r>
      <w:r w:rsidR="008B2091">
        <w:t xml:space="preserve">s </w:t>
      </w:r>
      <w:r w:rsidR="00A732B2">
        <w:t xml:space="preserve">vanuit </w:t>
      </w:r>
      <w:r w:rsidR="00DF65DC">
        <w:t>de uitvoering</w:t>
      </w:r>
      <w:r w:rsidR="00A732B2">
        <w:t>;</w:t>
      </w:r>
    </w:p>
    <w:p w14:paraId="568DF76A" w14:textId="52885165" w:rsidR="00A732B2" w:rsidRDefault="007071E1" w:rsidP="00174329">
      <w:pPr>
        <w:pStyle w:val="Lijstalinea"/>
        <w:numPr>
          <w:ilvl w:val="0"/>
          <w:numId w:val="8"/>
        </w:numPr>
        <w:suppressAutoHyphens/>
      </w:pPr>
      <w:r>
        <w:t>D</w:t>
      </w:r>
      <w:r w:rsidR="00A732B2">
        <w:t xml:space="preserve">e gekozen beheersmaatregelen conform de </w:t>
      </w:r>
      <w:proofErr w:type="spellStart"/>
      <w:r w:rsidR="00A732B2">
        <w:t>arbeidshygiënische</w:t>
      </w:r>
      <w:proofErr w:type="spellEnd"/>
      <w:r w:rsidR="00A732B2">
        <w:t xml:space="preserve"> strategie;</w:t>
      </w:r>
    </w:p>
    <w:p w14:paraId="1F597314" w14:textId="32495172" w:rsidR="00A732B2" w:rsidRDefault="007071E1" w:rsidP="00174329">
      <w:pPr>
        <w:pStyle w:val="Lijstalinea"/>
        <w:numPr>
          <w:ilvl w:val="0"/>
          <w:numId w:val="8"/>
        </w:numPr>
        <w:suppressAutoHyphens/>
      </w:pPr>
      <w:r>
        <w:t>D</w:t>
      </w:r>
      <w:r w:rsidR="0041140B">
        <w:t>e wijze van samenwerking en overleg tussen de verschillende partijen;</w:t>
      </w:r>
    </w:p>
    <w:p w14:paraId="45A08A60" w14:textId="31E2D84D" w:rsidR="0041140B" w:rsidRDefault="007071E1" w:rsidP="00174329">
      <w:pPr>
        <w:pStyle w:val="Lijstalinea"/>
        <w:numPr>
          <w:ilvl w:val="0"/>
          <w:numId w:val="8"/>
        </w:numPr>
        <w:suppressAutoHyphens/>
      </w:pPr>
      <w:r>
        <w:t>D</w:t>
      </w:r>
      <w:r w:rsidR="0041140B">
        <w:t>e afspraken met betrekking tot de uitvoering van de maatregelen;</w:t>
      </w:r>
    </w:p>
    <w:p w14:paraId="3AE962FC" w14:textId="232382E9" w:rsidR="0041140B" w:rsidRDefault="007071E1" w:rsidP="00174329">
      <w:pPr>
        <w:pStyle w:val="Lijstalinea"/>
        <w:numPr>
          <w:ilvl w:val="0"/>
          <w:numId w:val="8"/>
        </w:numPr>
        <w:suppressAutoHyphens/>
      </w:pPr>
      <w:r>
        <w:t>D</w:t>
      </w:r>
      <w:r w:rsidR="0041140B">
        <w:t>e wijze waarop toezicht op de maatregelen wordt uitgeoefend;</w:t>
      </w:r>
    </w:p>
    <w:p w14:paraId="2D339954" w14:textId="12083A52" w:rsidR="00DA3429" w:rsidRDefault="007071E1" w:rsidP="00174329">
      <w:pPr>
        <w:pStyle w:val="Lijstalinea"/>
        <w:numPr>
          <w:ilvl w:val="0"/>
          <w:numId w:val="8"/>
        </w:numPr>
        <w:suppressAutoHyphens/>
      </w:pPr>
      <w:r>
        <w:t>D</w:t>
      </w:r>
      <w:r w:rsidR="0041140B">
        <w:t>e wijze waarop voorlichting en instructie aan de werknemers op de bouwplaats wordt gegeven.</w:t>
      </w:r>
    </w:p>
    <w:p w14:paraId="7A43C0FE" w14:textId="77777777" w:rsidR="00DA3429" w:rsidRDefault="00DA3429" w:rsidP="001D4750">
      <w:pPr>
        <w:pStyle w:val="Kop2"/>
      </w:pPr>
      <w:bookmarkStart w:id="54" w:name="_Toc1742925"/>
      <w:bookmarkStart w:id="55" w:name="_Toc200543669"/>
      <w:r>
        <w:t>Verplichtingen opdrachtgever in de ontwerpfase</w:t>
      </w:r>
      <w:bookmarkEnd w:id="54"/>
      <w:bookmarkEnd w:id="55"/>
    </w:p>
    <w:p w14:paraId="144FCBE8" w14:textId="77777777" w:rsidR="00DA3429" w:rsidRDefault="00DA3429" w:rsidP="001D4750">
      <w:pPr>
        <w:suppressAutoHyphens/>
      </w:pPr>
      <w:r>
        <w:t>De verplichtingen voor de opdrachtgever/ontwerper uit het Arbobesluit behelzen:</w:t>
      </w:r>
    </w:p>
    <w:p w14:paraId="544E5208" w14:textId="1B61094D" w:rsidR="00406ECA" w:rsidRDefault="001721C8" w:rsidP="00174329">
      <w:pPr>
        <w:pStyle w:val="Lijstalinea"/>
        <w:numPr>
          <w:ilvl w:val="0"/>
          <w:numId w:val="8"/>
        </w:numPr>
        <w:suppressAutoHyphens/>
      </w:pPr>
      <w:r>
        <w:t>H</w:t>
      </w:r>
      <w:r w:rsidR="00406ECA">
        <w:t>et aanstellen van de V&amp;G-coördinator ontwerpfase</w:t>
      </w:r>
      <w:r w:rsidR="00995CFF">
        <w:t xml:space="preserve"> (V</w:t>
      </w:r>
      <w:r w:rsidR="00820E0F">
        <w:t>GCO)</w:t>
      </w:r>
      <w:r w:rsidR="0040105D">
        <w:t>;</w:t>
      </w:r>
    </w:p>
    <w:p w14:paraId="5BADD313" w14:textId="3769E698" w:rsidR="00DA3429" w:rsidRDefault="001721C8" w:rsidP="00174329">
      <w:pPr>
        <w:pStyle w:val="Lijstalinea"/>
        <w:numPr>
          <w:ilvl w:val="0"/>
          <w:numId w:val="8"/>
        </w:numPr>
        <w:suppressAutoHyphens/>
      </w:pPr>
      <w:r>
        <w:t>H</w:t>
      </w:r>
      <w:r w:rsidR="00DA3429">
        <w:t>et doen</w:t>
      </w:r>
      <w:r w:rsidR="0070240A">
        <w:t xml:space="preserve">, indien vereist, </w:t>
      </w:r>
      <w:r w:rsidR="00DA3429">
        <w:t xml:space="preserve">van een kennisgeving aan de </w:t>
      </w:r>
      <w:r w:rsidR="00583051">
        <w:t>Nederlandse Arbeidsinspectie</w:t>
      </w:r>
      <w:r w:rsidR="0040105D">
        <w:t>;</w:t>
      </w:r>
    </w:p>
    <w:p w14:paraId="36875565" w14:textId="796AA51D" w:rsidR="00DA3429" w:rsidRDefault="001721C8" w:rsidP="00174329">
      <w:pPr>
        <w:pStyle w:val="Lijstalinea"/>
        <w:numPr>
          <w:ilvl w:val="0"/>
          <w:numId w:val="8"/>
        </w:numPr>
        <w:suppressAutoHyphens/>
      </w:pPr>
      <w:r>
        <w:t>H</w:t>
      </w:r>
      <w:r w:rsidR="00DA3429">
        <w:t>et inventariseren van de Arborisico’s</w:t>
      </w:r>
      <w:r w:rsidR="0040105D">
        <w:t>;</w:t>
      </w:r>
    </w:p>
    <w:p w14:paraId="00E3E733" w14:textId="7C28836D" w:rsidR="00170826" w:rsidRDefault="001721C8" w:rsidP="00174329">
      <w:pPr>
        <w:pStyle w:val="Lijstalinea"/>
        <w:numPr>
          <w:ilvl w:val="0"/>
          <w:numId w:val="8"/>
        </w:numPr>
        <w:suppressAutoHyphens/>
      </w:pPr>
      <w:r>
        <w:t>H</w:t>
      </w:r>
      <w:r w:rsidR="00170826">
        <w:t>et doen van onderbouwde bouwkundige, technische en organisatorische V&amp;G keuzes</w:t>
      </w:r>
      <w:r w:rsidR="0055577F">
        <w:t xml:space="preserve"> (zogenaamde BTO-keuzes)</w:t>
      </w:r>
      <w:r w:rsidR="0040105D">
        <w:t>;</w:t>
      </w:r>
    </w:p>
    <w:p w14:paraId="42294B65" w14:textId="5677D46D" w:rsidR="00DA3429" w:rsidRDefault="001721C8" w:rsidP="00174329">
      <w:pPr>
        <w:pStyle w:val="Lijstalinea"/>
        <w:numPr>
          <w:ilvl w:val="0"/>
          <w:numId w:val="8"/>
        </w:numPr>
        <w:suppressAutoHyphens/>
      </w:pPr>
      <w:r>
        <w:t>H</w:t>
      </w:r>
      <w:r w:rsidR="00DA3429">
        <w:t xml:space="preserve">et doen van suggesties voor </w:t>
      </w:r>
      <w:r w:rsidR="00170826">
        <w:t>V&amp;G-beheers</w:t>
      </w:r>
      <w:r w:rsidR="00DA3429">
        <w:t>maatregelen</w:t>
      </w:r>
      <w:r w:rsidR="0040105D">
        <w:t>;</w:t>
      </w:r>
    </w:p>
    <w:p w14:paraId="453E408D" w14:textId="0944F1F7" w:rsidR="00DA3429" w:rsidRDefault="001721C8" w:rsidP="00174329">
      <w:pPr>
        <w:pStyle w:val="Lijstalinea"/>
        <w:numPr>
          <w:ilvl w:val="0"/>
          <w:numId w:val="8"/>
        </w:numPr>
        <w:suppressAutoHyphens/>
      </w:pPr>
      <w:r>
        <w:t>H</w:t>
      </w:r>
      <w:r w:rsidR="00DA3429">
        <w:t>et opstellen van het V&amp;G-plan ontwerpfase en het V&amp;G-dossier</w:t>
      </w:r>
      <w:r w:rsidR="0040105D">
        <w:t>.</w:t>
      </w:r>
    </w:p>
    <w:p w14:paraId="003F44E2" w14:textId="77777777" w:rsidR="00DA3429" w:rsidRDefault="00DA3429" w:rsidP="001D4750">
      <w:pPr>
        <w:suppressAutoHyphens/>
        <w:ind w:left="709" w:hanging="1"/>
      </w:pPr>
    </w:p>
    <w:p w14:paraId="1642358C" w14:textId="7DC15B4A" w:rsidR="00DA3429" w:rsidRDefault="735F07D3" w:rsidP="001D4750">
      <w:pPr>
        <w:suppressAutoHyphens/>
      </w:pPr>
      <w:r>
        <w:t xml:space="preserve">De opdrachtgever doet een kennisgeving aan de </w:t>
      </w:r>
      <w:r w:rsidR="33303CC3">
        <w:t>Nederlandse Arbeidsinspectie</w:t>
      </w:r>
      <w:r w:rsidR="5664FAB2">
        <w:t xml:space="preserve"> en verstuur</w:t>
      </w:r>
      <w:r w:rsidR="6440513D">
        <w:t>t</w:t>
      </w:r>
      <w:r w:rsidR="5664FAB2">
        <w:t xml:space="preserve"> dit naar de opdrachtnemer</w:t>
      </w:r>
      <w:r>
        <w:t>.</w:t>
      </w:r>
      <w:r w:rsidR="22694900">
        <w:t xml:space="preserve"> </w:t>
      </w:r>
      <w:r w:rsidR="5664FAB2">
        <w:t xml:space="preserve">De opdrachtnemer </w:t>
      </w:r>
      <w:r w:rsidR="1DDD1DDB">
        <w:t xml:space="preserve">zorgt ervoor dat dit </w:t>
      </w:r>
      <w:r>
        <w:t xml:space="preserve">kennisgevingsformulier </w:t>
      </w:r>
      <w:r w:rsidR="1DDD1DDB">
        <w:t>op</w:t>
      </w:r>
      <w:r>
        <w:t xml:space="preserve"> de bouwplaats</w:t>
      </w:r>
      <w:r w:rsidR="27A2D541">
        <w:t xml:space="preserve"> voor eenieder</w:t>
      </w:r>
      <w:r>
        <w:t xml:space="preserve"> </w:t>
      </w:r>
      <w:r w:rsidR="3EBA6F1B">
        <w:t xml:space="preserve">zichtbaar </w:t>
      </w:r>
      <w:r w:rsidR="22694900">
        <w:t>word</w:t>
      </w:r>
      <w:r w:rsidR="1DDD1DDB">
        <w:t>t</w:t>
      </w:r>
      <w:r w:rsidR="22694900">
        <w:t xml:space="preserve"> aangebracht</w:t>
      </w:r>
      <w:r w:rsidR="6A22E8DF">
        <w:t>.</w:t>
      </w:r>
    </w:p>
    <w:p w14:paraId="79EC98EE" w14:textId="6FFD28C9" w:rsidR="2514B9F3" w:rsidRDefault="2514B9F3">
      <w:r>
        <w:br w:type="page"/>
      </w:r>
    </w:p>
    <w:p w14:paraId="5B2E18DE" w14:textId="668971A0" w:rsidR="00DB1C7E" w:rsidRPr="00745255" w:rsidRDefault="55E0CB96" w:rsidP="2514B9F3">
      <w:pPr>
        <w:pStyle w:val="Kop2"/>
      </w:pPr>
      <w:bookmarkStart w:id="56" w:name="_Toc200543670"/>
      <w:r w:rsidRPr="2514B9F3">
        <w:lastRenderedPageBreak/>
        <w:t>V&amp;G-dossier</w:t>
      </w:r>
      <w:bookmarkEnd w:id="56"/>
    </w:p>
    <w:p w14:paraId="62224D9B" w14:textId="6DBAE1CE" w:rsidR="0015796A" w:rsidRDefault="00DB1C7E" w:rsidP="007F0C2F">
      <w:pPr>
        <w:suppressAutoHyphens/>
      </w:pPr>
      <w:r>
        <w:t xml:space="preserve">De </w:t>
      </w:r>
      <w:r w:rsidRPr="00DB1C7E">
        <w:t>V</w:t>
      </w:r>
      <w:r w:rsidR="005E4512">
        <w:t>GCO</w:t>
      </w:r>
      <w:r w:rsidRPr="00DB1C7E">
        <w:t xml:space="preserve"> stelt ook een V&amp;</w:t>
      </w:r>
      <w:r w:rsidR="004A6190">
        <w:t>G-</w:t>
      </w:r>
      <w:r w:rsidRPr="00DB1C7E">
        <w:t xml:space="preserve">dossier samen, met </w:t>
      </w:r>
      <w:r>
        <w:t>A</w:t>
      </w:r>
      <w:r w:rsidRPr="00DB1C7E">
        <w:t>rbovoorzieningen voor renovatie of latere werkzaamheden tijdens gebruiks- of sloopfase van het bouwwerk. Het dossier is bedoeld voor de eigenaar of beheerder van het bouwwerk</w:t>
      </w:r>
      <w:r w:rsidR="007F0C2F">
        <w:t xml:space="preserve"> of toekomstig gebruiker.</w:t>
      </w:r>
    </w:p>
    <w:p w14:paraId="5A942F1C" w14:textId="0D7CC6C8" w:rsidR="007F0C2F" w:rsidRDefault="007F0C2F" w:rsidP="007F0C2F">
      <w:pPr>
        <w:suppressAutoHyphens/>
      </w:pPr>
      <w:r>
        <w:t xml:space="preserve">Opdrachtnemer dient </w:t>
      </w:r>
      <w:r w:rsidR="00D76D28">
        <w:t>onderstaande</w:t>
      </w:r>
      <w:r>
        <w:t xml:space="preserve"> gegevens </w:t>
      </w:r>
      <w:r w:rsidR="00D76D28">
        <w:t>voor dit dossier aan te leveren.</w:t>
      </w:r>
    </w:p>
    <w:p w14:paraId="495ED37C" w14:textId="77777777" w:rsidR="00E457D7" w:rsidRDefault="00E457D7" w:rsidP="00E457D7">
      <w:pPr>
        <w:suppressAutoHyphens/>
      </w:pPr>
    </w:p>
    <w:tbl>
      <w:tblPr>
        <w:tblStyle w:val="Tabelraster"/>
        <w:tblW w:w="0" w:type="auto"/>
        <w:tblLook w:val="04A0" w:firstRow="1" w:lastRow="0" w:firstColumn="1" w:lastColumn="0" w:noHBand="0" w:noVBand="1"/>
      </w:tblPr>
      <w:tblGrid>
        <w:gridCol w:w="7088"/>
        <w:gridCol w:w="844"/>
      </w:tblGrid>
      <w:tr w:rsidR="00657235" w14:paraId="7F19A173" w14:textId="77777777" w:rsidTr="000D0BAA">
        <w:tc>
          <w:tcPr>
            <w:tcW w:w="7088" w:type="dxa"/>
            <w:shd w:val="clear" w:color="auto" w:fill="E5E5E5" w:themeFill="background2"/>
          </w:tcPr>
          <w:p w14:paraId="4DDAE267" w14:textId="738B4081" w:rsidR="00657235" w:rsidRPr="008A63E1" w:rsidRDefault="00657235" w:rsidP="00E457D7">
            <w:pPr>
              <w:suppressAutoHyphens/>
              <w:rPr>
                <w:b/>
                <w:bCs/>
              </w:rPr>
            </w:pPr>
            <w:r w:rsidRPr="008A63E1">
              <w:rPr>
                <w:b/>
                <w:bCs/>
              </w:rPr>
              <w:t>Onderwerp</w:t>
            </w:r>
          </w:p>
        </w:tc>
        <w:tc>
          <w:tcPr>
            <w:tcW w:w="844" w:type="dxa"/>
            <w:shd w:val="clear" w:color="auto" w:fill="auto"/>
          </w:tcPr>
          <w:p w14:paraId="612C6488" w14:textId="0D4310E3" w:rsidR="00657235" w:rsidRPr="000D0BAA" w:rsidRDefault="00657235" w:rsidP="00E457D7">
            <w:pPr>
              <w:suppressAutoHyphens/>
              <w:rPr>
                <w:b/>
                <w:bCs/>
              </w:rPr>
            </w:pPr>
            <w:r w:rsidRPr="000D0BAA">
              <w:rPr>
                <w:b/>
                <w:bCs/>
              </w:rPr>
              <w:t>ja/nee</w:t>
            </w:r>
          </w:p>
        </w:tc>
      </w:tr>
      <w:tr w:rsidR="00657235" w14:paraId="77E8EF6F" w14:textId="77777777" w:rsidTr="2514B9F3">
        <w:tc>
          <w:tcPr>
            <w:tcW w:w="7088" w:type="dxa"/>
          </w:tcPr>
          <w:p w14:paraId="742DCF06" w14:textId="73BE23FE" w:rsidR="00657235" w:rsidRDefault="00CE5231" w:rsidP="00E457D7">
            <w:pPr>
              <w:suppressAutoHyphens/>
            </w:pPr>
            <w:r>
              <w:t>De aan te leveren documenten zijn reeds beschreven in het bestek.</w:t>
            </w:r>
          </w:p>
        </w:tc>
        <w:sdt>
          <w:sdtPr>
            <w:rPr>
              <w:rFonts w:cs="Arial"/>
              <w:b/>
              <w:bCs/>
            </w:rPr>
            <w:id w:val="-1031715895"/>
            <w:placeholder>
              <w:docPart w:val="1B93603B46D84296A94A6FB446380AD2"/>
            </w:placeholder>
            <w:comboBox>
              <w:listItem w:value="Kies een item."/>
              <w:listItem w:displayText="Ja" w:value="Ja"/>
              <w:listItem w:displayText="Nee" w:value="Nee"/>
            </w:comboBox>
          </w:sdtPr>
          <w:sdtEndPr/>
          <w:sdtContent>
            <w:tc>
              <w:tcPr>
                <w:tcW w:w="844" w:type="dxa"/>
              </w:tcPr>
              <w:p w14:paraId="1C6C0AD9" w14:textId="48030A4F" w:rsidR="00657235" w:rsidRPr="00E57D6F" w:rsidRDefault="00EE7044" w:rsidP="00E457D7">
                <w:pPr>
                  <w:suppressAutoHyphens/>
                  <w:rPr>
                    <w:highlight w:val="yellow"/>
                  </w:rPr>
                </w:pPr>
                <w:r>
                  <w:rPr>
                    <w:rFonts w:cs="Arial"/>
                    <w:b/>
                    <w:bCs/>
                  </w:rPr>
                  <w:t>Ja</w:t>
                </w:r>
              </w:p>
            </w:tc>
          </w:sdtContent>
        </w:sdt>
      </w:tr>
    </w:tbl>
    <w:p w14:paraId="5BD578B7" w14:textId="09BD64B3" w:rsidR="00DA3429" w:rsidRDefault="00DA3429" w:rsidP="001D4750">
      <w:pPr>
        <w:pStyle w:val="Kop2"/>
      </w:pPr>
      <w:bookmarkStart w:id="57" w:name="_Toc1742926"/>
      <w:bookmarkStart w:id="58" w:name="_Toc200543671"/>
      <w:r>
        <w:t xml:space="preserve">Verplichtingen </w:t>
      </w:r>
      <w:r w:rsidR="00D0226A">
        <w:t>opdrachtnemer</w:t>
      </w:r>
      <w:r>
        <w:t xml:space="preserve"> in de uitvoeringsfase</w:t>
      </w:r>
      <w:bookmarkEnd w:id="57"/>
      <w:bookmarkEnd w:id="58"/>
    </w:p>
    <w:p w14:paraId="2784FA7F" w14:textId="149D48FD" w:rsidR="00DA3429" w:rsidRDefault="00DA3429" w:rsidP="001D4750">
      <w:pPr>
        <w:suppressAutoHyphens/>
      </w:pPr>
      <w:r>
        <w:t xml:space="preserve">Voor de </w:t>
      </w:r>
      <w:r w:rsidR="00995CFF">
        <w:t>opdracht</w:t>
      </w:r>
      <w:r w:rsidR="002F70BF">
        <w:t>nemer</w:t>
      </w:r>
      <w:r>
        <w:t xml:space="preserve"> geldt als verplichting (op hoofdlijnen):</w:t>
      </w:r>
    </w:p>
    <w:p w14:paraId="338A90D6" w14:textId="77777777" w:rsidR="00323436" w:rsidRDefault="00323436" w:rsidP="00174329">
      <w:pPr>
        <w:pStyle w:val="Lijstalinea"/>
        <w:numPr>
          <w:ilvl w:val="0"/>
          <w:numId w:val="8"/>
        </w:numPr>
        <w:suppressAutoHyphens/>
      </w:pPr>
      <w:r>
        <w:t>Het maken van een V&amp;G-plan uitv</w:t>
      </w:r>
      <w:r w:rsidR="00E61CCA">
        <w:t>oeringsfase</w:t>
      </w:r>
      <w:r>
        <w:t>.</w:t>
      </w:r>
    </w:p>
    <w:p w14:paraId="65E32C25" w14:textId="2ECDB5A9" w:rsidR="00DA3429" w:rsidRDefault="001167F8" w:rsidP="00174329">
      <w:pPr>
        <w:pStyle w:val="Lijstalinea"/>
        <w:numPr>
          <w:ilvl w:val="0"/>
          <w:numId w:val="8"/>
        </w:numPr>
        <w:suppressAutoHyphens/>
      </w:pPr>
      <w:r>
        <w:t xml:space="preserve">Aanstellen van een </w:t>
      </w:r>
      <w:r w:rsidR="002702A0">
        <w:t>V&amp;G-</w:t>
      </w:r>
      <w:r w:rsidR="00DA3429">
        <w:t>coördinator uitvoeringsfase</w:t>
      </w:r>
      <w:r w:rsidR="0094189C">
        <w:t xml:space="preserve">. </w:t>
      </w:r>
      <w:r w:rsidR="00DA3429">
        <w:t xml:space="preserve">De </w:t>
      </w:r>
      <w:r w:rsidR="005658F0">
        <w:t>VGCU</w:t>
      </w:r>
      <w:r w:rsidR="00DA3429">
        <w:t xml:space="preserve"> is onder meer belast met de coördinatie van de gemeenschappelijke V&amp;G-zaken. Hij moet inspelen op risicovolle situaties die de veiligheid en gezondheid van de werknemers van samenwerkende werkgevers bedreigen. Daarnaast moet hij passende maatregelen nemen en met alle werkgevers op de bouwplaats hierover afspraken maken. Ook moet hij controleren of de werkgevers zich aan de afspraken houden én zo</w:t>
      </w:r>
      <w:r w:rsidR="00866AEF">
        <w:t xml:space="preserve"> </w:t>
      </w:r>
      <w:r w:rsidR="00DA3429">
        <w:t xml:space="preserve">nodig corrigerende maatregelen nemen. Bij tussentijdse wijzigingen in de uitvoering van het bouwproject </w:t>
      </w:r>
      <w:r w:rsidR="003368B7">
        <w:t>treed</w:t>
      </w:r>
      <w:r w:rsidR="005E4512">
        <w:t>t</w:t>
      </w:r>
      <w:r w:rsidR="003368B7">
        <w:t xml:space="preserve"> hij in overleg met de VGCO en </w:t>
      </w:r>
      <w:r w:rsidR="00DA3429">
        <w:t>past hij het V&amp;G-plan hierop aan.</w:t>
      </w:r>
    </w:p>
    <w:p w14:paraId="0989B29A" w14:textId="2277188A" w:rsidR="00FE657C" w:rsidRDefault="00CB0EEE" w:rsidP="00174329">
      <w:pPr>
        <w:numPr>
          <w:ilvl w:val="1"/>
          <w:numId w:val="8"/>
        </w:numPr>
        <w:spacing w:line="240" w:lineRule="auto"/>
      </w:pPr>
      <w:r>
        <w:t>Eis</w:t>
      </w:r>
      <w:r w:rsidR="002C158D">
        <w:t xml:space="preserve"> VGCU</w:t>
      </w:r>
      <w:r>
        <w:t xml:space="preserve">: Minimaal 3 jaar aantoonbare ervaring in veiligheidskundige taken bij ontwerp-/bouwwerkzaamheden zoals het opstellen van V&amp;G plannen en V&amp;G dossiers en het maken van BTO keuzes op basis van de </w:t>
      </w:r>
      <w:proofErr w:type="spellStart"/>
      <w:r>
        <w:t>arbeidshygiënische</w:t>
      </w:r>
      <w:proofErr w:type="spellEnd"/>
      <w:r>
        <w:t xml:space="preserve"> strategie. Passend bij de scope van het project. </w:t>
      </w:r>
    </w:p>
    <w:p w14:paraId="57216F71" w14:textId="14E4EA19" w:rsidR="0094189C" w:rsidRDefault="1B2B2F79" w:rsidP="00174329">
      <w:pPr>
        <w:pStyle w:val="Lijstalinea"/>
        <w:numPr>
          <w:ilvl w:val="0"/>
          <w:numId w:val="8"/>
        </w:numPr>
        <w:suppressAutoHyphens/>
      </w:pPr>
      <w:r>
        <w:t>Bijdragen aan het samenstellen van het V&amp;G-dossier</w:t>
      </w:r>
      <w:r w:rsidR="7FEF4DEC">
        <w:t>.</w:t>
      </w:r>
    </w:p>
    <w:p w14:paraId="4A9043BD" w14:textId="1BF990DE" w:rsidR="00F16B4F" w:rsidRDefault="00C468CD" w:rsidP="007A3B21">
      <w:pPr>
        <w:pStyle w:val="Kop2"/>
      </w:pPr>
      <w:bookmarkStart w:id="59" w:name="_Hlk148957462"/>
      <w:bookmarkStart w:id="60" w:name="_Toc200543672"/>
      <w:bookmarkStart w:id="61" w:name="_Hlk133929547"/>
      <w:bookmarkEnd w:id="59"/>
      <w:r w:rsidRPr="007A3B21">
        <w:rPr>
          <w:rStyle w:val="Kop3Char"/>
          <w:b/>
          <w:sz w:val="28"/>
        </w:rPr>
        <w:t>Risicomatrix, V</w:t>
      </w:r>
      <w:r w:rsidR="00F16B4F" w:rsidRPr="007A3B21">
        <w:rPr>
          <w:rStyle w:val="Kop3Char"/>
          <w:b/>
          <w:sz w:val="28"/>
        </w:rPr>
        <w:t xml:space="preserve">eiligheidscoördinator </w:t>
      </w:r>
      <w:r w:rsidR="007C3FF8">
        <w:rPr>
          <w:rStyle w:val="Kop3Char"/>
          <w:b/>
          <w:sz w:val="28"/>
        </w:rPr>
        <w:t>D</w:t>
      </w:r>
      <w:r w:rsidR="00F16B4F" w:rsidRPr="007A3B21">
        <w:rPr>
          <w:rStyle w:val="Kop3Char"/>
          <w:b/>
          <w:sz w:val="28"/>
        </w:rPr>
        <w:t xml:space="preserve">irecte </w:t>
      </w:r>
      <w:r w:rsidR="007C3FF8">
        <w:rPr>
          <w:rStyle w:val="Kop3Char"/>
          <w:b/>
          <w:sz w:val="28"/>
        </w:rPr>
        <w:t>O</w:t>
      </w:r>
      <w:r w:rsidR="00F16B4F" w:rsidRPr="007A3B21">
        <w:rPr>
          <w:rStyle w:val="Kop3Char"/>
          <w:b/>
          <w:sz w:val="28"/>
        </w:rPr>
        <w:t>mgeving</w:t>
      </w:r>
      <w:r w:rsidR="003C2EFA" w:rsidRPr="007A3B21">
        <w:rPr>
          <w:rStyle w:val="Kop3Char"/>
          <w:b/>
          <w:sz w:val="28"/>
        </w:rPr>
        <w:t xml:space="preserve"> </w:t>
      </w:r>
      <w:r w:rsidR="007C3FF8">
        <w:rPr>
          <w:rStyle w:val="Kop3Char"/>
          <w:b/>
          <w:sz w:val="28"/>
        </w:rPr>
        <w:t>(VDO)</w:t>
      </w:r>
      <w:r w:rsidR="003C2EFA">
        <w:rPr>
          <w:rStyle w:val="Kop3Char"/>
          <w:b/>
          <w:sz w:val="28"/>
        </w:rPr>
        <w:t xml:space="preserve"> </w:t>
      </w:r>
      <w:r w:rsidR="00F72347" w:rsidRPr="007A3B21">
        <w:rPr>
          <w:rStyle w:val="Kop3Char"/>
          <w:b/>
          <w:sz w:val="28"/>
        </w:rPr>
        <w:t>en</w:t>
      </w:r>
      <w:r w:rsidR="00314CAA" w:rsidRPr="007A3B21">
        <w:rPr>
          <w:rStyle w:val="Kop3Char"/>
          <w:b/>
          <w:sz w:val="28"/>
        </w:rPr>
        <w:t xml:space="preserve"> V</w:t>
      </w:r>
      <w:r w:rsidR="00F72347" w:rsidRPr="007A3B21">
        <w:rPr>
          <w:rStyle w:val="Kop3Char"/>
          <w:b/>
          <w:sz w:val="28"/>
        </w:rPr>
        <w:t>eiligheidsplan</w:t>
      </w:r>
      <w:bookmarkEnd w:id="60"/>
    </w:p>
    <w:p w14:paraId="5C93E8D7" w14:textId="15FBEF24" w:rsidR="00BC17BE" w:rsidRDefault="05D0EE6C" w:rsidP="2514B9F3">
      <w:pPr>
        <w:pStyle w:val="Kop3"/>
        <w:rPr>
          <w:bCs/>
          <w:color w:val="FF0000" w:themeColor="text2"/>
          <w:szCs w:val="24"/>
        </w:rPr>
      </w:pPr>
      <w:bookmarkStart w:id="62" w:name="_Toc200543673"/>
      <w:r>
        <w:t>Risicomatrix</w:t>
      </w:r>
      <w:bookmarkEnd w:id="62"/>
    </w:p>
    <w:p w14:paraId="55807F46" w14:textId="1EEB6820" w:rsidR="00AD47FD" w:rsidRDefault="00AD47FD" w:rsidP="00AD47FD">
      <w:r>
        <w:t xml:space="preserve">Sinds de invoering van de omgevingswet </w:t>
      </w:r>
      <w:r w:rsidR="00C468CD">
        <w:t xml:space="preserve">is de </w:t>
      </w:r>
      <w:r w:rsidR="00D93781">
        <w:t>r</w:t>
      </w:r>
      <w:r w:rsidR="00C468CD">
        <w:t xml:space="preserve">isicomatrix </w:t>
      </w:r>
      <w:r w:rsidR="00216B93">
        <w:t>Omgevingsregeling</w:t>
      </w:r>
      <w:r w:rsidR="00DC6E71">
        <w:t xml:space="preserve"> ingevoerd</w:t>
      </w:r>
      <w:r>
        <w:t xml:space="preserve">. De uitkomst van deze risicomatrix bepaald of er </w:t>
      </w:r>
      <w:r w:rsidRPr="00F16B4F">
        <w:t xml:space="preserve">een Veiligheidscoördinator Directe Omgeving </w:t>
      </w:r>
      <w:r>
        <w:t>(VDO) moet worden</w:t>
      </w:r>
      <w:r w:rsidRPr="00F16B4F">
        <w:t xml:space="preserve"> aangesteld</w:t>
      </w:r>
      <w:r>
        <w:t xml:space="preserve"> en een </w:t>
      </w:r>
      <w:r w:rsidR="005A777F">
        <w:t>b</w:t>
      </w:r>
      <w:r>
        <w:t xml:space="preserve">ouw- en </w:t>
      </w:r>
      <w:r w:rsidR="005A777F">
        <w:t>s</w:t>
      </w:r>
      <w:r>
        <w:t>loop</w:t>
      </w:r>
      <w:r w:rsidR="005A777F">
        <w:t>v</w:t>
      </w:r>
      <w:r>
        <w:t>eiligheidsplan moet worden opgesteld</w:t>
      </w:r>
      <w:r w:rsidRPr="00F16B4F">
        <w:t>.</w:t>
      </w:r>
    </w:p>
    <w:p w14:paraId="1DD118E4" w14:textId="77777777" w:rsidR="007660D9" w:rsidRDefault="007660D9" w:rsidP="00AD47FD"/>
    <w:p w14:paraId="5D307522" w14:textId="42A01047" w:rsidR="007660D9" w:rsidRDefault="6059F37C" w:rsidP="00AD47FD">
      <w:r>
        <w:t xml:space="preserve">Bij </w:t>
      </w:r>
      <w:r w:rsidR="3D413397">
        <w:t>bouw- en sloop</w:t>
      </w:r>
      <w:r>
        <w:t xml:space="preserve">projecten van </w:t>
      </w:r>
      <w:r w:rsidR="5EE32C85">
        <w:t>het Ingenieursbureau</w:t>
      </w:r>
      <w:r>
        <w:t xml:space="preserve"> gemeente Amsterdam </w:t>
      </w:r>
      <w:r w:rsidR="3D413397">
        <w:t xml:space="preserve">dient deze risicomatrix </w:t>
      </w:r>
      <w:r w:rsidR="3D413397" w:rsidRPr="2514B9F3">
        <w:rPr>
          <w:u w:val="single"/>
        </w:rPr>
        <w:t>altijd</w:t>
      </w:r>
      <w:r w:rsidR="3D413397">
        <w:t xml:space="preserve"> te worden ingevuld</w:t>
      </w:r>
      <w:r w:rsidR="04988838">
        <w:t>,</w:t>
      </w:r>
      <w:r w:rsidR="3D413397">
        <w:t xml:space="preserve"> </w:t>
      </w:r>
      <w:r w:rsidR="325BEBB9">
        <w:t xml:space="preserve">ook indien voor het project geen Omgevingsvergunning hoeft te worden aangevraagd. De </w:t>
      </w:r>
      <w:r w:rsidR="2901581A">
        <w:t>voorvragen van de Risico</w:t>
      </w:r>
      <w:r w:rsidR="325BEBB9">
        <w:t xml:space="preserve">matrix </w:t>
      </w:r>
      <w:r w:rsidR="0D598AE3">
        <w:t xml:space="preserve">is </w:t>
      </w:r>
      <w:r w:rsidR="2901581A">
        <w:t>hieronder als tabel ingevoegd.</w:t>
      </w:r>
      <w:r w:rsidR="19637257">
        <w:t xml:space="preserve"> </w:t>
      </w:r>
    </w:p>
    <w:p w14:paraId="712CFC9F" w14:textId="77777777" w:rsidR="00A81656" w:rsidRDefault="00A81656" w:rsidP="00AD47FD"/>
    <w:p w14:paraId="7B60263B" w14:textId="091CFE5C" w:rsidR="00B06661" w:rsidRDefault="00B06661">
      <w:pPr>
        <w:spacing w:line="260" w:lineRule="atLeast"/>
      </w:pPr>
      <w:r>
        <w:br w:type="page"/>
      </w:r>
    </w:p>
    <w:p w14:paraId="3856C9DE" w14:textId="77777777" w:rsidR="008A5E79" w:rsidRDefault="008A5E79" w:rsidP="00AD47FD"/>
    <w:tbl>
      <w:tblPr>
        <w:tblStyle w:val="Tabelraster"/>
        <w:tblW w:w="8494" w:type="dxa"/>
        <w:tblLook w:val="04A0" w:firstRow="1" w:lastRow="0" w:firstColumn="1" w:lastColumn="0" w:noHBand="0" w:noVBand="1"/>
      </w:tblPr>
      <w:tblGrid>
        <w:gridCol w:w="480"/>
        <w:gridCol w:w="6605"/>
        <w:gridCol w:w="1409"/>
      </w:tblGrid>
      <w:tr w:rsidR="008D789E" w:rsidRPr="00A81656" w14:paraId="47E6F7A1" w14:textId="77777777" w:rsidTr="2514B9F3">
        <w:tc>
          <w:tcPr>
            <w:tcW w:w="480" w:type="dxa"/>
          </w:tcPr>
          <w:p w14:paraId="516CE388" w14:textId="68F62820" w:rsidR="008D789E" w:rsidRPr="00A81656" w:rsidRDefault="008D789E" w:rsidP="00AD47FD">
            <w:pPr>
              <w:rPr>
                <w:i/>
                <w:iCs/>
              </w:rPr>
            </w:pPr>
            <w:proofErr w:type="spellStart"/>
            <w:r w:rsidRPr="00A81656">
              <w:rPr>
                <w:i/>
                <w:iCs/>
              </w:rPr>
              <w:t>N</w:t>
            </w:r>
            <w:r w:rsidR="00726D96" w:rsidRPr="00A81656">
              <w:rPr>
                <w:i/>
                <w:iCs/>
              </w:rPr>
              <w:t>r</w:t>
            </w:r>
            <w:proofErr w:type="spellEnd"/>
          </w:p>
        </w:tc>
        <w:tc>
          <w:tcPr>
            <w:tcW w:w="6605" w:type="dxa"/>
          </w:tcPr>
          <w:p w14:paraId="5961C7F9" w14:textId="1E98FEF4" w:rsidR="008D789E" w:rsidRPr="00A81656" w:rsidRDefault="00726D96" w:rsidP="00AD47FD">
            <w:pPr>
              <w:rPr>
                <w:i/>
                <w:iCs/>
              </w:rPr>
            </w:pPr>
            <w:r w:rsidRPr="00A81656">
              <w:rPr>
                <w:i/>
                <w:iCs/>
              </w:rPr>
              <w:t xml:space="preserve">Onderdeel </w:t>
            </w:r>
          </w:p>
        </w:tc>
        <w:tc>
          <w:tcPr>
            <w:tcW w:w="1409" w:type="dxa"/>
          </w:tcPr>
          <w:p w14:paraId="1741870F" w14:textId="751B7247" w:rsidR="008D789E" w:rsidRPr="00A81656" w:rsidRDefault="00726D96" w:rsidP="00AD47FD">
            <w:pPr>
              <w:rPr>
                <w:i/>
                <w:iCs/>
              </w:rPr>
            </w:pPr>
            <w:r w:rsidRPr="00A81656">
              <w:rPr>
                <w:i/>
                <w:iCs/>
              </w:rPr>
              <w:t>Score</w:t>
            </w:r>
            <w:r w:rsidR="00A81656" w:rsidRPr="00A81656">
              <w:rPr>
                <w:i/>
                <w:iCs/>
              </w:rPr>
              <w:t xml:space="preserve"> ja/nee</w:t>
            </w:r>
          </w:p>
        </w:tc>
      </w:tr>
      <w:tr w:rsidR="008D789E" w14:paraId="036D6433" w14:textId="77777777" w:rsidTr="2514B9F3">
        <w:tc>
          <w:tcPr>
            <w:tcW w:w="480" w:type="dxa"/>
          </w:tcPr>
          <w:p w14:paraId="02B6C9A3" w14:textId="5C3458A0" w:rsidR="008D789E" w:rsidRPr="00C43D97" w:rsidRDefault="00F8527F" w:rsidP="00AD47FD">
            <w:pPr>
              <w:rPr>
                <w:b/>
                <w:bCs/>
              </w:rPr>
            </w:pPr>
            <w:r w:rsidRPr="00C43D97">
              <w:rPr>
                <w:b/>
                <w:bCs/>
              </w:rPr>
              <w:t>1</w:t>
            </w:r>
          </w:p>
        </w:tc>
        <w:tc>
          <w:tcPr>
            <w:tcW w:w="6605" w:type="dxa"/>
          </w:tcPr>
          <w:p w14:paraId="39622624" w14:textId="6E1B7295" w:rsidR="008D789E" w:rsidRPr="00F8527F" w:rsidRDefault="00726D96" w:rsidP="00AD47FD">
            <w:pPr>
              <w:rPr>
                <w:b/>
                <w:bCs/>
              </w:rPr>
            </w:pPr>
            <w:r w:rsidRPr="00F8527F">
              <w:rPr>
                <w:b/>
                <w:bCs/>
              </w:rPr>
              <w:t>Veiligheid omgeving en omringende bebouwing</w:t>
            </w:r>
            <w:r w:rsidRPr="00F8527F">
              <w:rPr>
                <w:b/>
                <w:bCs/>
              </w:rPr>
              <w:tab/>
            </w:r>
          </w:p>
        </w:tc>
        <w:tc>
          <w:tcPr>
            <w:tcW w:w="1409" w:type="dxa"/>
          </w:tcPr>
          <w:p w14:paraId="055E0834" w14:textId="3BDA9BBB" w:rsidR="008D789E" w:rsidRDefault="008D789E" w:rsidP="00AD47FD"/>
        </w:tc>
      </w:tr>
      <w:tr w:rsidR="008D789E" w14:paraId="7B5C4DBC" w14:textId="77777777" w:rsidTr="2514B9F3">
        <w:tc>
          <w:tcPr>
            <w:tcW w:w="480" w:type="dxa"/>
          </w:tcPr>
          <w:p w14:paraId="16A99993" w14:textId="77777777" w:rsidR="008D789E" w:rsidRDefault="008D789E" w:rsidP="00AD47FD"/>
        </w:tc>
        <w:tc>
          <w:tcPr>
            <w:tcW w:w="6605" w:type="dxa"/>
          </w:tcPr>
          <w:p w14:paraId="037553DA" w14:textId="38295D99" w:rsidR="008D789E" w:rsidRDefault="00F8527F" w:rsidP="00AD47FD">
            <w:r w:rsidRPr="00F8527F">
              <w:t>Is het gebied dat wordt gebruikt om veilig te kunnen bouwen of slopen (de bouwveiligheidszone2) groter dan het eigen bouwterrein, wordt er hoger gebouwd of gesloopt dan direct aanpalende bouwwerken of wordt er gebouwd of gesloopt waardoor bouwwerken of bedrijven zoals chemie, datacentrum, spoor, tram of scholen risico lopen om te worden beïnvloed door de werkzaamheden?</w:t>
            </w:r>
          </w:p>
        </w:tc>
        <w:sdt>
          <w:sdtPr>
            <w:rPr>
              <w:rFonts w:cs="Arial"/>
              <w:b/>
              <w:bCs/>
            </w:rPr>
            <w:id w:val="-15231760"/>
            <w:placeholder>
              <w:docPart w:val="869507F876A9401F88F1CCA645658996"/>
            </w:placeholder>
            <w:comboBox>
              <w:listItem w:value="Kies een item."/>
              <w:listItem w:displayText="Ja" w:value="Ja"/>
              <w:listItem w:displayText="Nee" w:value="Nee"/>
            </w:comboBox>
          </w:sdtPr>
          <w:sdtEndPr/>
          <w:sdtContent>
            <w:tc>
              <w:tcPr>
                <w:tcW w:w="1409" w:type="dxa"/>
              </w:tcPr>
              <w:p w14:paraId="471E958E" w14:textId="38C32DCF" w:rsidR="008D789E" w:rsidRDefault="005435E9" w:rsidP="00AD47FD">
                <w:r>
                  <w:rPr>
                    <w:rFonts w:cs="Arial"/>
                    <w:b/>
                    <w:bCs/>
                  </w:rPr>
                  <w:t>Nee</w:t>
                </w:r>
              </w:p>
            </w:tc>
          </w:sdtContent>
        </w:sdt>
      </w:tr>
      <w:tr w:rsidR="008D789E" w14:paraId="08A5D74C" w14:textId="77777777" w:rsidTr="2514B9F3">
        <w:tc>
          <w:tcPr>
            <w:tcW w:w="480" w:type="dxa"/>
          </w:tcPr>
          <w:p w14:paraId="1F1F2DBE" w14:textId="57207DEB" w:rsidR="008D789E" w:rsidRPr="00C43D97" w:rsidRDefault="00F8527F" w:rsidP="00AD47FD">
            <w:pPr>
              <w:rPr>
                <w:b/>
                <w:bCs/>
              </w:rPr>
            </w:pPr>
            <w:r w:rsidRPr="00C43D97">
              <w:rPr>
                <w:b/>
                <w:bCs/>
              </w:rPr>
              <w:t>2</w:t>
            </w:r>
          </w:p>
        </w:tc>
        <w:tc>
          <w:tcPr>
            <w:tcW w:w="6605" w:type="dxa"/>
          </w:tcPr>
          <w:p w14:paraId="0A2AA306" w14:textId="4E9EEC0F" w:rsidR="008D789E" w:rsidRPr="00F8527F" w:rsidRDefault="00F8527F" w:rsidP="00AD47FD">
            <w:pPr>
              <w:rPr>
                <w:b/>
                <w:bCs/>
              </w:rPr>
            </w:pPr>
            <w:r w:rsidRPr="00F8527F">
              <w:rPr>
                <w:b/>
                <w:bCs/>
              </w:rPr>
              <w:t>Veiligheid verbouw in gebruik blijvend pand</w:t>
            </w:r>
            <w:r w:rsidRPr="00F8527F">
              <w:rPr>
                <w:b/>
                <w:bCs/>
              </w:rPr>
              <w:tab/>
            </w:r>
          </w:p>
        </w:tc>
        <w:tc>
          <w:tcPr>
            <w:tcW w:w="1409" w:type="dxa"/>
          </w:tcPr>
          <w:p w14:paraId="20BCDE38" w14:textId="77777777" w:rsidR="008D789E" w:rsidRDefault="008D789E" w:rsidP="00AD47FD"/>
        </w:tc>
      </w:tr>
      <w:tr w:rsidR="008D789E" w14:paraId="7FE1CE99" w14:textId="77777777" w:rsidTr="2514B9F3">
        <w:tc>
          <w:tcPr>
            <w:tcW w:w="480" w:type="dxa"/>
          </w:tcPr>
          <w:p w14:paraId="5D4146FD" w14:textId="77777777" w:rsidR="008D789E" w:rsidRDefault="008D789E" w:rsidP="00AD47FD"/>
        </w:tc>
        <w:tc>
          <w:tcPr>
            <w:tcW w:w="6605" w:type="dxa"/>
          </w:tcPr>
          <w:p w14:paraId="2C4D4395" w14:textId="366295EB" w:rsidR="008D789E" w:rsidRDefault="00C43D97" w:rsidP="00AD47FD">
            <w:r w:rsidRPr="00C43D97">
              <w:t xml:space="preserve">Heeft de bouw, verbouw of sloop inclusief tijdelijke hulpconstructies en </w:t>
            </w:r>
            <w:proofErr w:type="spellStart"/>
            <w:r w:rsidRPr="00C43D97">
              <w:t>bouwplaatsinrichting</w:t>
            </w:r>
            <w:proofErr w:type="spellEnd"/>
            <w:r w:rsidRPr="00C43D97">
              <w:t xml:space="preserve"> invloed op de brandveiligheid, de vluchtroutes en de opstelplaatsen voor hulpdiensten in en om het in gebruik blijvende pand?</w:t>
            </w:r>
          </w:p>
        </w:tc>
        <w:sdt>
          <w:sdtPr>
            <w:rPr>
              <w:rFonts w:cs="Arial"/>
              <w:b/>
              <w:bCs/>
            </w:rPr>
            <w:id w:val="1322230981"/>
            <w:placeholder>
              <w:docPart w:val="C0706CFEAC884E5F8770B200C039DF74"/>
            </w:placeholder>
            <w:comboBox>
              <w:listItem w:value="Kies een item."/>
              <w:listItem w:displayText="Ja" w:value="Ja"/>
              <w:listItem w:displayText="Nee" w:value="Nee"/>
            </w:comboBox>
          </w:sdtPr>
          <w:sdtEndPr/>
          <w:sdtContent>
            <w:tc>
              <w:tcPr>
                <w:tcW w:w="1409" w:type="dxa"/>
              </w:tcPr>
              <w:p w14:paraId="2B2685A5" w14:textId="465EB4C2" w:rsidR="008D789E" w:rsidRDefault="005435E9" w:rsidP="00AD47FD">
                <w:r>
                  <w:rPr>
                    <w:rFonts w:cs="Arial"/>
                    <w:b/>
                    <w:bCs/>
                  </w:rPr>
                  <w:t>Nee</w:t>
                </w:r>
              </w:p>
            </w:tc>
          </w:sdtContent>
        </w:sdt>
      </w:tr>
      <w:tr w:rsidR="008D789E" w14:paraId="5A605C89" w14:textId="77777777" w:rsidTr="2514B9F3">
        <w:tc>
          <w:tcPr>
            <w:tcW w:w="480" w:type="dxa"/>
          </w:tcPr>
          <w:p w14:paraId="14BFC49D" w14:textId="1ABDA120" w:rsidR="008D789E" w:rsidRPr="00C43D97" w:rsidRDefault="00E34745" w:rsidP="00AD47FD">
            <w:pPr>
              <w:rPr>
                <w:b/>
                <w:bCs/>
              </w:rPr>
            </w:pPr>
            <w:r>
              <w:rPr>
                <w:b/>
                <w:bCs/>
              </w:rPr>
              <w:t>3</w:t>
            </w:r>
          </w:p>
        </w:tc>
        <w:tc>
          <w:tcPr>
            <w:tcW w:w="6605" w:type="dxa"/>
          </w:tcPr>
          <w:p w14:paraId="1BE6666C" w14:textId="33677CCC" w:rsidR="008D789E" w:rsidRPr="00C43D97" w:rsidRDefault="00C43D97" w:rsidP="00AD47FD">
            <w:pPr>
              <w:rPr>
                <w:b/>
                <w:bCs/>
              </w:rPr>
            </w:pPr>
            <w:r w:rsidRPr="00C43D97">
              <w:rPr>
                <w:b/>
                <w:bCs/>
              </w:rPr>
              <w:t>Veiligheid buiten de bouwveiligheidszone</w:t>
            </w:r>
            <w:r w:rsidRPr="00C43D97">
              <w:rPr>
                <w:b/>
                <w:bCs/>
              </w:rPr>
              <w:tab/>
            </w:r>
          </w:p>
        </w:tc>
        <w:tc>
          <w:tcPr>
            <w:tcW w:w="1409" w:type="dxa"/>
          </w:tcPr>
          <w:p w14:paraId="70F3F73A" w14:textId="77777777" w:rsidR="008D789E" w:rsidRDefault="008D789E" w:rsidP="00AD47FD"/>
        </w:tc>
      </w:tr>
      <w:tr w:rsidR="008D789E" w14:paraId="03B88290" w14:textId="77777777" w:rsidTr="2514B9F3">
        <w:tc>
          <w:tcPr>
            <w:tcW w:w="480" w:type="dxa"/>
          </w:tcPr>
          <w:p w14:paraId="3DCAE656" w14:textId="77777777" w:rsidR="008D789E" w:rsidRDefault="008D789E" w:rsidP="00AD47FD"/>
        </w:tc>
        <w:tc>
          <w:tcPr>
            <w:tcW w:w="6605" w:type="dxa"/>
          </w:tcPr>
          <w:p w14:paraId="2BF340AB" w14:textId="364DCD53" w:rsidR="008D789E" w:rsidRDefault="00290F22" w:rsidP="00AD47FD">
            <w:r w:rsidRPr="00290F22">
              <w:t>Heeft de bouw- of sloopsystematiek, het opstellen van hulpmiddelen in de bouwveiligheidszone of het gebruik van hijsmiddelen aan de rand van het bouwterrein invloed op de veiligheid buiten de bouwveiligheidszone?</w:t>
            </w:r>
          </w:p>
        </w:tc>
        <w:sdt>
          <w:sdtPr>
            <w:rPr>
              <w:rFonts w:cs="Arial"/>
              <w:b/>
              <w:bCs/>
            </w:rPr>
            <w:id w:val="1607160667"/>
            <w:placeholder>
              <w:docPart w:val="DE11FAC01D65462AB1B22898C45EDFC6"/>
            </w:placeholder>
            <w:comboBox>
              <w:listItem w:value="Kies een item."/>
              <w:listItem w:displayText="Ja" w:value="Ja"/>
              <w:listItem w:displayText="Nee" w:value="Nee"/>
            </w:comboBox>
          </w:sdtPr>
          <w:sdtEndPr/>
          <w:sdtContent>
            <w:tc>
              <w:tcPr>
                <w:tcW w:w="1409" w:type="dxa"/>
              </w:tcPr>
              <w:p w14:paraId="2E04A847" w14:textId="09A0160C" w:rsidR="008D789E" w:rsidRDefault="005435E9" w:rsidP="00AD47FD">
                <w:r>
                  <w:rPr>
                    <w:rFonts w:cs="Arial"/>
                    <w:b/>
                    <w:bCs/>
                  </w:rPr>
                  <w:t>Nee</w:t>
                </w:r>
              </w:p>
            </w:tc>
          </w:sdtContent>
        </w:sdt>
      </w:tr>
      <w:tr w:rsidR="00726D96" w14:paraId="30C38417" w14:textId="77777777" w:rsidTr="2514B9F3">
        <w:tc>
          <w:tcPr>
            <w:tcW w:w="480" w:type="dxa"/>
          </w:tcPr>
          <w:p w14:paraId="15AA09BD" w14:textId="1BBAD419" w:rsidR="00726D96" w:rsidRPr="00E34745" w:rsidRDefault="00E34745" w:rsidP="00AD47FD">
            <w:pPr>
              <w:rPr>
                <w:b/>
                <w:bCs/>
              </w:rPr>
            </w:pPr>
            <w:r w:rsidRPr="00E34745">
              <w:rPr>
                <w:b/>
                <w:bCs/>
              </w:rPr>
              <w:t>4</w:t>
            </w:r>
          </w:p>
        </w:tc>
        <w:tc>
          <w:tcPr>
            <w:tcW w:w="6605" w:type="dxa"/>
          </w:tcPr>
          <w:p w14:paraId="37444E0F" w14:textId="4CD8DF96" w:rsidR="00726D96" w:rsidRPr="00E34745" w:rsidRDefault="00290F22" w:rsidP="00AD47FD">
            <w:pPr>
              <w:rPr>
                <w:b/>
                <w:bCs/>
              </w:rPr>
            </w:pPr>
            <w:r w:rsidRPr="00E34745">
              <w:rPr>
                <w:b/>
                <w:bCs/>
              </w:rPr>
              <w:t>Invloed op bereikbaarheid omgeving tijdens de realisatiefase</w:t>
            </w:r>
            <w:r w:rsidRPr="00E34745">
              <w:rPr>
                <w:b/>
                <w:bCs/>
              </w:rPr>
              <w:tab/>
            </w:r>
          </w:p>
        </w:tc>
        <w:tc>
          <w:tcPr>
            <w:tcW w:w="1409" w:type="dxa"/>
          </w:tcPr>
          <w:p w14:paraId="52736A58" w14:textId="77777777" w:rsidR="00726D96" w:rsidRDefault="00726D96" w:rsidP="00AD47FD"/>
        </w:tc>
      </w:tr>
      <w:tr w:rsidR="00726D96" w14:paraId="71564B22" w14:textId="77777777" w:rsidTr="2514B9F3">
        <w:tc>
          <w:tcPr>
            <w:tcW w:w="480" w:type="dxa"/>
          </w:tcPr>
          <w:p w14:paraId="6370E8E2" w14:textId="77777777" w:rsidR="00726D96" w:rsidRDefault="00726D96" w:rsidP="00AD47FD"/>
        </w:tc>
        <w:tc>
          <w:tcPr>
            <w:tcW w:w="6605" w:type="dxa"/>
          </w:tcPr>
          <w:p w14:paraId="7DA30FAC" w14:textId="3301165B" w:rsidR="00726D96" w:rsidRDefault="00290F22" w:rsidP="00AD47FD">
            <w:r w:rsidRPr="00290F22">
              <w:t>Heeft het project invloed op loopstromen, doorstroming van het openbaar vervoer, hoofdverkeersroutes of parkeervoorzieningen, is er sprake van complexe aan- of afvoer van bouwmaterialen of is er gelijktijdigheid met andere projecten of evenementen waardoor de bereikbaarheid in het geding is?</w:t>
            </w:r>
          </w:p>
        </w:tc>
        <w:tc>
          <w:tcPr>
            <w:tcW w:w="1409" w:type="dxa"/>
          </w:tcPr>
          <w:p w14:paraId="739D3710" w14:textId="39207325" w:rsidR="00726D96" w:rsidRDefault="007B277A" w:rsidP="00AD47FD">
            <w:sdt>
              <w:sdtPr>
                <w:rPr>
                  <w:rFonts w:cs="Arial"/>
                  <w:b/>
                  <w:bCs/>
                </w:rPr>
                <w:id w:val="116882055"/>
                <w:placeholder>
                  <w:docPart w:val="1BFC3947CA7647B888633E802DD056DE"/>
                </w:placeholder>
                <w:comboBox>
                  <w:listItem w:value="Kies een item."/>
                  <w:listItem w:displayText="Ja" w:value="Ja"/>
                  <w:listItem w:displayText="Nee" w:value="Nee"/>
                </w:comboBox>
              </w:sdtPr>
              <w:sdtEndPr/>
              <w:sdtContent>
                <w:r w:rsidR="00C16A1B">
                  <w:rPr>
                    <w:rFonts w:cs="Arial"/>
                    <w:b/>
                    <w:bCs/>
                  </w:rPr>
                  <w:t>Ja</w:t>
                </w:r>
              </w:sdtContent>
            </w:sdt>
          </w:p>
        </w:tc>
      </w:tr>
      <w:tr w:rsidR="00726D96" w14:paraId="3A15B5F1" w14:textId="77777777" w:rsidTr="2514B9F3">
        <w:tc>
          <w:tcPr>
            <w:tcW w:w="480" w:type="dxa"/>
          </w:tcPr>
          <w:p w14:paraId="7D189C73" w14:textId="456319BA" w:rsidR="00726D96" w:rsidRPr="00E34745" w:rsidRDefault="00E34745" w:rsidP="00AD47FD">
            <w:pPr>
              <w:rPr>
                <w:b/>
                <w:bCs/>
              </w:rPr>
            </w:pPr>
            <w:r w:rsidRPr="00E34745">
              <w:rPr>
                <w:b/>
                <w:bCs/>
              </w:rPr>
              <w:t>5</w:t>
            </w:r>
          </w:p>
        </w:tc>
        <w:tc>
          <w:tcPr>
            <w:tcW w:w="6605" w:type="dxa"/>
          </w:tcPr>
          <w:p w14:paraId="3436E3C9" w14:textId="6772A81E" w:rsidR="00726D96" w:rsidRPr="00E34745" w:rsidRDefault="00E34745" w:rsidP="00AD47FD">
            <w:pPr>
              <w:rPr>
                <w:b/>
                <w:bCs/>
              </w:rPr>
            </w:pPr>
            <w:r w:rsidRPr="00E34745">
              <w:rPr>
                <w:b/>
                <w:bCs/>
              </w:rPr>
              <w:t>Schade aan belendingen of natuur</w:t>
            </w:r>
            <w:r w:rsidRPr="00E34745">
              <w:rPr>
                <w:b/>
                <w:bCs/>
              </w:rPr>
              <w:tab/>
            </w:r>
          </w:p>
        </w:tc>
        <w:tc>
          <w:tcPr>
            <w:tcW w:w="1409" w:type="dxa"/>
          </w:tcPr>
          <w:p w14:paraId="38CD612C" w14:textId="77777777" w:rsidR="00726D96" w:rsidRDefault="00726D96" w:rsidP="00AD47FD"/>
        </w:tc>
      </w:tr>
      <w:tr w:rsidR="00726D96" w14:paraId="1E38FE95" w14:textId="77777777" w:rsidTr="2514B9F3">
        <w:tc>
          <w:tcPr>
            <w:tcW w:w="480" w:type="dxa"/>
          </w:tcPr>
          <w:p w14:paraId="2262B63C" w14:textId="77777777" w:rsidR="00726D96" w:rsidRDefault="00726D96" w:rsidP="00AD47FD"/>
        </w:tc>
        <w:tc>
          <w:tcPr>
            <w:tcW w:w="6605" w:type="dxa"/>
          </w:tcPr>
          <w:p w14:paraId="3FF5E560" w14:textId="51FA57C2" w:rsidR="00726D96" w:rsidRDefault="00E34745" w:rsidP="00AD47FD">
            <w:r w:rsidRPr="00E34745">
              <w:t>Bestaat er kans op schade aan belendingen of natuur in de nabijheid van het project door bijvoorbeeld trillingen, het onttrekken van grondwater of zettingen?</w:t>
            </w:r>
          </w:p>
        </w:tc>
        <w:sdt>
          <w:sdtPr>
            <w:rPr>
              <w:rFonts w:cs="Arial"/>
              <w:b/>
              <w:bCs/>
            </w:rPr>
            <w:id w:val="-1543975545"/>
            <w:placeholder>
              <w:docPart w:val="B681F52D28C44B69A5F76A52CF811A43"/>
            </w:placeholder>
            <w:comboBox>
              <w:listItem w:value="Kies een item."/>
              <w:listItem w:displayText="Ja" w:value="Ja"/>
              <w:listItem w:displayText="Nee" w:value="Nee"/>
            </w:comboBox>
          </w:sdtPr>
          <w:sdtEndPr/>
          <w:sdtContent>
            <w:tc>
              <w:tcPr>
                <w:tcW w:w="1409" w:type="dxa"/>
              </w:tcPr>
              <w:p w14:paraId="576D7BF3" w14:textId="16F333F8" w:rsidR="00726D96" w:rsidRDefault="00C16A1B" w:rsidP="00AD47FD">
                <w:r>
                  <w:rPr>
                    <w:rFonts w:cs="Arial"/>
                    <w:b/>
                    <w:bCs/>
                  </w:rPr>
                  <w:t>Nee</w:t>
                </w:r>
              </w:p>
            </w:tc>
          </w:sdtContent>
        </w:sdt>
      </w:tr>
      <w:tr w:rsidR="00726D96" w14:paraId="3B1D1E92" w14:textId="77777777" w:rsidTr="2514B9F3">
        <w:tc>
          <w:tcPr>
            <w:tcW w:w="480" w:type="dxa"/>
          </w:tcPr>
          <w:p w14:paraId="0B17D6B5" w14:textId="77777777" w:rsidR="00726D96" w:rsidRDefault="00726D96" w:rsidP="00AD47FD"/>
        </w:tc>
        <w:tc>
          <w:tcPr>
            <w:tcW w:w="6605" w:type="dxa"/>
          </w:tcPr>
          <w:p w14:paraId="2C948970" w14:textId="77777777" w:rsidR="00726D96" w:rsidRDefault="00726D96" w:rsidP="00AD47FD"/>
        </w:tc>
        <w:tc>
          <w:tcPr>
            <w:tcW w:w="1409" w:type="dxa"/>
          </w:tcPr>
          <w:p w14:paraId="5969638E" w14:textId="77777777" w:rsidR="00726D96" w:rsidRDefault="00726D96" w:rsidP="00AD47FD"/>
        </w:tc>
      </w:tr>
    </w:tbl>
    <w:p w14:paraId="6AAFF4FB" w14:textId="77777777" w:rsidR="00814691" w:rsidRDefault="00814691" w:rsidP="00AD47FD"/>
    <w:p w14:paraId="14F438E8" w14:textId="2B6A3DAB" w:rsidR="008A5E79" w:rsidRDefault="10F07899" w:rsidP="00AD47FD">
      <w:bookmarkStart w:id="63" w:name="_Hlk189051165"/>
      <w:r>
        <w:t xml:space="preserve">Link naar de </w:t>
      </w:r>
      <w:r w:rsidR="75FABEDF">
        <w:t xml:space="preserve">uitgebreide </w:t>
      </w:r>
      <w:r>
        <w:t>Ris</w:t>
      </w:r>
      <w:r w:rsidR="0549C196">
        <w:t>i</w:t>
      </w:r>
      <w:r>
        <w:t>comatrix</w:t>
      </w:r>
      <w:r w:rsidR="7177C061">
        <w:t xml:space="preserve"> als Excel sheet</w:t>
      </w:r>
      <w:r>
        <w:t>:</w:t>
      </w:r>
      <w:r w:rsidR="79551FD3">
        <w:t xml:space="preserve"> </w:t>
      </w:r>
      <w:hyperlink r:id="rId14" w:history="1">
        <w:r w:rsidR="0549C196">
          <w:rPr>
            <w:rStyle w:val="cf01"/>
            <w:color w:val="0000FF"/>
            <w:u w:val="single"/>
          </w:rPr>
          <w:t>Risicomatrix Omgevingsregeling.xlsx</w:t>
        </w:r>
      </w:hyperlink>
      <w:bookmarkEnd w:id="63"/>
      <w:r w:rsidR="2E1A84A8">
        <w:rPr>
          <w:rFonts w:ascii="Arial" w:hAnsi="Arial" w:cs="Arial"/>
          <w:sz w:val="20"/>
          <w:szCs w:val="20"/>
        </w:rPr>
        <w:t xml:space="preserve"> </w:t>
      </w:r>
    </w:p>
    <w:p w14:paraId="288708AC" w14:textId="0C641CC9" w:rsidR="008A5E79" w:rsidRDefault="70101912" w:rsidP="00AD47FD">
      <w:r>
        <w:rPr>
          <w:rFonts w:ascii="Arial" w:hAnsi="Arial" w:cs="Arial"/>
          <w:sz w:val="20"/>
          <w:szCs w:val="20"/>
        </w:rPr>
        <w:t>Of</w:t>
      </w:r>
      <w:r w:rsidR="2E1A84A8">
        <w:rPr>
          <w:rFonts w:ascii="Arial" w:hAnsi="Arial" w:cs="Arial"/>
          <w:sz w:val="20"/>
          <w:szCs w:val="20"/>
        </w:rPr>
        <w:t xml:space="preserve"> </w:t>
      </w:r>
      <w:r w:rsidR="427A46A2">
        <w:rPr>
          <w:rFonts w:ascii="Arial" w:hAnsi="Arial" w:cs="Arial"/>
          <w:sz w:val="20"/>
          <w:szCs w:val="20"/>
        </w:rPr>
        <w:t xml:space="preserve">de Link naar de uitgebreide risicomatrix </w:t>
      </w:r>
      <w:r w:rsidR="7177C061">
        <w:rPr>
          <w:rFonts w:ascii="Arial" w:hAnsi="Arial" w:cs="Arial"/>
          <w:sz w:val="20"/>
          <w:szCs w:val="20"/>
        </w:rPr>
        <w:t xml:space="preserve">met meer </w:t>
      </w:r>
      <w:r w:rsidR="7B373D70">
        <w:rPr>
          <w:rFonts w:ascii="Arial" w:hAnsi="Arial" w:cs="Arial"/>
          <w:sz w:val="20"/>
          <w:szCs w:val="20"/>
        </w:rPr>
        <w:t xml:space="preserve">uitleg en </w:t>
      </w:r>
      <w:r w:rsidR="7177C061">
        <w:rPr>
          <w:rFonts w:ascii="Arial" w:hAnsi="Arial" w:cs="Arial"/>
          <w:sz w:val="20"/>
          <w:szCs w:val="20"/>
        </w:rPr>
        <w:t>informatie</w:t>
      </w:r>
      <w:r w:rsidR="406CE5CA">
        <w:rPr>
          <w:rFonts w:ascii="Arial" w:hAnsi="Arial" w:cs="Arial"/>
          <w:sz w:val="20"/>
          <w:szCs w:val="20"/>
        </w:rPr>
        <w:t>:</w:t>
      </w:r>
      <w:r w:rsidR="397AE8C6">
        <w:t xml:space="preserve"> </w:t>
      </w:r>
      <w:hyperlink r:id="rId15" w:history="1">
        <w:r w:rsidR="78E6BBD1" w:rsidRPr="006F1C4B">
          <w:rPr>
            <w:rStyle w:val="Hyperlink"/>
          </w:rPr>
          <w:t>link</w:t>
        </w:r>
      </w:hyperlink>
    </w:p>
    <w:p w14:paraId="3FCB930B" w14:textId="77777777" w:rsidR="005C0526" w:rsidRDefault="005C0526" w:rsidP="00AD47FD"/>
    <w:p w14:paraId="1B24BD45" w14:textId="2DDB8891" w:rsidR="005C0526" w:rsidRPr="00AD47FD" w:rsidRDefault="35B5CACC" w:rsidP="00AD47FD">
      <w:r>
        <w:t>ON</w:t>
      </w:r>
      <w:r w:rsidR="328F85CB">
        <w:t xml:space="preserve"> </w:t>
      </w:r>
      <w:r>
        <w:t>dient de</w:t>
      </w:r>
      <w:r w:rsidR="735EEC3E">
        <w:t xml:space="preserve"> ingevulde risicomatrix te controleren en bij afwijking dit vooraf </w:t>
      </w:r>
      <w:r>
        <w:t>te overleggen met OG.</w:t>
      </w:r>
      <w:r w:rsidR="248C5EFF">
        <w:t xml:space="preserve"> De risicomatrix </w:t>
      </w:r>
      <w:r w:rsidR="37A86E92">
        <w:t xml:space="preserve">kan </w:t>
      </w:r>
      <w:r w:rsidR="248C5EFF">
        <w:t xml:space="preserve">immers afwijken </w:t>
      </w:r>
      <w:r w:rsidR="42499B78">
        <w:t xml:space="preserve">bijvoorbeeld doordat ON het project met een andere werkwijze of werkvolgorde gaat uitvoeren dan in </w:t>
      </w:r>
      <w:r w:rsidR="5F034C1E">
        <w:t>de ontwerpfase</w:t>
      </w:r>
      <w:r w:rsidR="42499B78">
        <w:t xml:space="preserve"> is bedacht.</w:t>
      </w:r>
    </w:p>
    <w:p w14:paraId="1E063B0E" w14:textId="77777777" w:rsidR="00AA0994" w:rsidRDefault="00AA0994" w:rsidP="00AD47FD"/>
    <w:tbl>
      <w:tblPr>
        <w:tblStyle w:val="Tabelraster"/>
        <w:tblW w:w="0" w:type="auto"/>
        <w:tblLook w:val="04A0" w:firstRow="1" w:lastRow="0" w:firstColumn="1" w:lastColumn="0" w:noHBand="0" w:noVBand="1"/>
      </w:tblPr>
      <w:tblGrid>
        <w:gridCol w:w="6232"/>
        <w:gridCol w:w="2262"/>
      </w:tblGrid>
      <w:tr w:rsidR="00AA0994" w:rsidRPr="00CA5C54" w14:paraId="531F0ABE" w14:textId="77777777" w:rsidTr="00653C3B">
        <w:tc>
          <w:tcPr>
            <w:tcW w:w="6232" w:type="dxa"/>
            <w:shd w:val="clear" w:color="auto" w:fill="E5E5E5" w:themeFill="background2"/>
          </w:tcPr>
          <w:p w14:paraId="7A204F0D" w14:textId="602B8CEA" w:rsidR="00AA0994" w:rsidRPr="00CA5C54" w:rsidRDefault="00653C3B" w:rsidP="00AD47FD">
            <w:pPr>
              <w:rPr>
                <w:b/>
                <w:bCs/>
                <w:i/>
                <w:iCs/>
              </w:rPr>
            </w:pPr>
            <w:r w:rsidRPr="00CA5C54">
              <w:rPr>
                <w:b/>
                <w:bCs/>
                <w:i/>
                <w:iCs/>
              </w:rPr>
              <w:t>Ingevulde Risicomatrix</w:t>
            </w:r>
          </w:p>
        </w:tc>
        <w:tc>
          <w:tcPr>
            <w:tcW w:w="2262" w:type="dxa"/>
            <w:shd w:val="clear" w:color="auto" w:fill="E5E5E5" w:themeFill="background2"/>
          </w:tcPr>
          <w:p w14:paraId="4485912B" w14:textId="3EDCA87A" w:rsidR="00AA0994" w:rsidRPr="00CA5C54" w:rsidRDefault="00653C3B" w:rsidP="00AD47FD">
            <w:pPr>
              <w:rPr>
                <w:b/>
                <w:bCs/>
                <w:i/>
                <w:iCs/>
              </w:rPr>
            </w:pPr>
            <w:r w:rsidRPr="00CA5C54">
              <w:rPr>
                <w:b/>
                <w:bCs/>
                <w:i/>
                <w:iCs/>
              </w:rPr>
              <w:t>Uitkomst</w:t>
            </w:r>
          </w:p>
        </w:tc>
      </w:tr>
      <w:tr w:rsidR="00AA0994" w14:paraId="1DE2B762" w14:textId="77777777" w:rsidTr="00653C3B">
        <w:tc>
          <w:tcPr>
            <w:tcW w:w="6232" w:type="dxa"/>
          </w:tcPr>
          <w:p w14:paraId="68EBF8FB" w14:textId="6130D903" w:rsidR="00AA0994" w:rsidRDefault="00FD589D" w:rsidP="00AD47FD">
            <w:r>
              <w:t>Voorvragen</w:t>
            </w:r>
            <w:r w:rsidR="00653C3B">
              <w:t>:</w:t>
            </w:r>
            <w:r>
              <w:t xml:space="preserve"> </w:t>
            </w:r>
            <w:r w:rsidR="00653C3B">
              <w:t>één van de vragen met ja ingevuld?</w:t>
            </w:r>
            <w:r w:rsidR="00583525">
              <w:t xml:space="preserve"> Dan dient de uitgebreide matrix te worden ingevuld.</w:t>
            </w:r>
          </w:p>
        </w:tc>
        <w:tc>
          <w:tcPr>
            <w:tcW w:w="2262" w:type="dxa"/>
          </w:tcPr>
          <w:p w14:paraId="3FBBACD8" w14:textId="6DACC437" w:rsidR="00AA0994" w:rsidRPr="000C09DB" w:rsidRDefault="00B06661" w:rsidP="00583525">
            <w:pPr>
              <w:jc w:val="center"/>
              <w:rPr>
                <w:b/>
                <w:bCs/>
                <w:highlight w:val="yellow"/>
              </w:rPr>
            </w:pPr>
            <w:r w:rsidRPr="00B06661">
              <w:rPr>
                <w:b/>
                <w:bCs/>
              </w:rPr>
              <w:t>Zie opmerking hieronder.</w:t>
            </w:r>
          </w:p>
        </w:tc>
      </w:tr>
      <w:tr w:rsidR="00AA0994" w14:paraId="60CE5174" w14:textId="77777777" w:rsidTr="00B06661">
        <w:trPr>
          <w:trHeight w:val="122"/>
        </w:trPr>
        <w:tc>
          <w:tcPr>
            <w:tcW w:w="6232" w:type="dxa"/>
          </w:tcPr>
          <w:p w14:paraId="1DA1E712" w14:textId="54393AD7" w:rsidR="00AA0994" w:rsidRDefault="00FD589D" w:rsidP="00AD47FD">
            <w:r>
              <w:t>Uitgebreide vragen</w:t>
            </w:r>
            <w:r w:rsidR="00653C3B">
              <w:t>: totaal aantal punten</w:t>
            </w:r>
          </w:p>
        </w:tc>
        <w:tc>
          <w:tcPr>
            <w:tcW w:w="2262" w:type="dxa"/>
          </w:tcPr>
          <w:p w14:paraId="672A676B" w14:textId="11FBDCCB" w:rsidR="00AA0994" w:rsidRPr="000C09DB" w:rsidRDefault="00583525" w:rsidP="00AD47FD">
            <w:pPr>
              <w:rPr>
                <w:b/>
                <w:bCs/>
                <w:highlight w:val="yellow"/>
              </w:rPr>
            </w:pPr>
            <w:r w:rsidRPr="00B06661">
              <w:rPr>
                <w:b/>
                <w:bCs/>
              </w:rPr>
              <w:t>Aantal:</w:t>
            </w:r>
            <w:r w:rsidR="00B06661" w:rsidRPr="00B06661">
              <w:rPr>
                <w:b/>
                <w:bCs/>
              </w:rPr>
              <w:t xml:space="preserve"> NVT</w:t>
            </w:r>
          </w:p>
        </w:tc>
      </w:tr>
    </w:tbl>
    <w:p w14:paraId="50E3C3F0" w14:textId="77777777" w:rsidR="00B06661" w:rsidRDefault="00B06661" w:rsidP="00B06661"/>
    <w:p w14:paraId="0C17B403" w14:textId="17D7E7C9" w:rsidR="00B06661" w:rsidRDefault="00B06661" w:rsidP="00B06661">
      <w:r>
        <w:t>NB</w:t>
      </w:r>
    </w:p>
    <w:p w14:paraId="7B865F9D" w14:textId="04618FBD" w:rsidR="00AA0994" w:rsidRDefault="00B06661" w:rsidP="00B06661">
      <w:r>
        <w:t>Werkzaamheden zullen plaatsvinden onder afzettingen (voor 75% sprake van werken onder BLVC maatregelen van desbetreffend ander project), waarbij sprake is van een bepaalde mate van invloed op loopstromen, doorstroming van het openbaar vervoer, hoofdroutes etc. Het is dus niet mogelijk om de uitgebreide risicomatrix in te vullen aangezien de werkzaamheden voornamelijk uitgevoerd worden op andere projecten.</w:t>
      </w:r>
    </w:p>
    <w:p w14:paraId="69D6987A" w14:textId="715A1FCA" w:rsidR="00001D57" w:rsidRDefault="00001D57" w:rsidP="001D4750">
      <w:pPr>
        <w:pStyle w:val="Kop1"/>
      </w:pPr>
      <w:bookmarkStart w:id="64" w:name="_Toc8545072"/>
      <w:bookmarkStart w:id="65" w:name="_Toc115237306"/>
      <w:bookmarkStart w:id="66" w:name="_Toc125431555"/>
      <w:bookmarkStart w:id="67" w:name="_Toc278873324"/>
      <w:bookmarkStart w:id="68" w:name="_Toc464220861"/>
      <w:bookmarkStart w:id="69" w:name="_Toc530666819"/>
      <w:bookmarkStart w:id="70" w:name="_Toc1742933"/>
      <w:bookmarkStart w:id="71" w:name="_Toc200543674"/>
      <w:bookmarkEnd w:id="61"/>
      <w:r>
        <w:lastRenderedPageBreak/>
        <w:t>Risico-inventarisatie en evaluatie</w:t>
      </w:r>
      <w:bookmarkEnd w:id="64"/>
      <w:bookmarkEnd w:id="65"/>
      <w:bookmarkEnd w:id="66"/>
      <w:bookmarkEnd w:id="67"/>
      <w:bookmarkEnd w:id="68"/>
      <w:bookmarkEnd w:id="69"/>
      <w:bookmarkEnd w:id="70"/>
      <w:bookmarkEnd w:id="71"/>
    </w:p>
    <w:p w14:paraId="063770A5" w14:textId="07068060" w:rsidR="00001D57" w:rsidRDefault="00001D57" w:rsidP="001D4750">
      <w:r>
        <w:t>Tijdens het ontwerpproces zijn risico-inventarisatie en –evaluaties (</w:t>
      </w:r>
      <w:proofErr w:type="spellStart"/>
      <w:r>
        <w:t>RI&amp;E's</w:t>
      </w:r>
      <w:proofErr w:type="spellEnd"/>
      <w:r>
        <w:t xml:space="preserve">) </w:t>
      </w:r>
      <w:r w:rsidR="00C55A24">
        <w:t>gemaakt. Op</w:t>
      </w:r>
      <w:r>
        <w:t xml:space="preserve"> basis van de uitkomsten hiervan is het ontwerp al dan niet aangepast en/of zijn er een aantal maatregelen in het bestek voorgeschreven.</w:t>
      </w:r>
    </w:p>
    <w:p w14:paraId="17E921D7" w14:textId="77777777" w:rsidR="00001D57" w:rsidRDefault="00001D57" w:rsidP="001D4750"/>
    <w:p w14:paraId="0EA56108" w14:textId="793D92B1" w:rsidR="00A67BC2" w:rsidRDefault="00001D57" w:rsidP="00A67BC2">
      <w:r>
        <w:t xml:space="preserve">Het is mogelijk dat er een aantal risico’s niet of onvoldoende voorkomen konden </w:t>
      </w:r>
      <w:r w:rsidR="00C55A24">
        <w:t>worden. Deze</w:t>
      </w:r>
      <w:r>
        <w:t xml:space="preserve"> risico's worden aangeduid als restrisico. Tenminste deze restri</w:t>
      </w:r>
      <w:r w:rsidR="00552705">
        <w:t>sico's, moeten in het V&amp;G-plan u</w:t>
      </w:r>
      <w:r>
        <w:t>itvoeringsfase nader worden uitgewerkt.</w:t>
      </w:r>
      <w:r w:rsidR="00A67BC2" w:rsidRPr="00A67BC2">
        <w:t xml:space="preserve"> </w:t>
      </w:r>
      <w:r w:rsidR="00A67BC2">
        <w:t xml:space="preserve">Indien er vanuit het ontwerpproces geen restrisico's zijn gesignaleerd, dan blijft de verantwoordelijkheid van ON onverkort van kracht. Een V&amp;G-plan uitvoeringsfase kan dus desondanks tóch noodzakelijk zijn. </w:t>
      </w:r>
    </w:p>
    <w:p w14:paraId="727DE2A7" w14:textId="77777777" w:rsidR="00001D57" w:rsidRDefault="00001D57" w:rsidP="00A67BC2"/>
    <w:p w14:paraId="0349D2E9" w14:textId="5C2335D8" w:rsidR="00825751" w:rsidRDefault="3305B69F" w:rsidP="001D4750">
      <w:r>
        <w:t xml:space="preserve">Tevens wordt er vanuit gegaan dat </w:t>
      </w:r>
      <w:r w:rsidR="004506BD">
        <w:t>ON</w:t>
      </w:r>
      <w:r>
        <w:t xml:space="preserve"> alle geldende wet</w:t>
      </w:r>
      <w:r w:rsidR="23AAA72F">
        <w:t>- en regel</w:t>
      </w:r>
      <w:r>
        <w:t>geving zal hanteren in de uitwerking van het V&amp;G plan</w:t>
      </w:r>
      <w:r w:rsidR="59771E09">
        <w:t xml:space="preserve"> uit</w:t>
      </w:r>
      <w:r w:rsidR="44EA6A40">
        <w:t>voeringsfase</w:t>
      </w:r>
      <w:r>
        <w:t>. Hieronder valt o.a. de Arbowet, Arbobesluit</w:t>
      </w:r>
      <w:r w:rsidR="23AAA72F">
        <w:t>,</w:t>
      </w:r>
      <w:r w:rsidR="417310F9">
        <w:t xml:space="preserve"> de</w:t>
      </w:r>
      <w:r>
        <w:t xml:space="preserve"> Arbocatalogus van betreffende </w:t>
      </w:r>
      <w:r w:rsidR="55351624">
        <w:t>branche</w:t>
      </w:r>
      <w:r w:rsidR="23AAA72F">
        <w:t>,</w:t>
      </w:r>
      <w:r w:rsidR="2141E86B">
        <w:t xml:space="preserve"> </w:t>
      </w:r>
      <w:r w:rsidR="23AAA72F">
        <w:t>NEN normeringen, CROW publicaties, AI-bladen, A-bladen</w:t>
      </w:r>
      <w:r w:rsidR="59AFE8B5">
        <w:t>, richtlijn voor werken aan of nabij het spoor, kabels en leidingen</w:t>
      </w:r>
      <w:r w:rsidR="23AAA72F">
        <w:t xml:space="preserve"> en branche richtlijnen etc</w:t>
      </w:r>
      <w:r w:rsidR="3942B58C">
        <w:t>.</w:t>
      </w:r>
      <w:r w:rsidR="00C532B0">
        <w:t>.</w:t>
      </w:r>
    </w:p>
    <w:p w14:paraId="7E3C28D4" w14:textId="661D758B" w:rsidR="002D2BB6" w:rsidRDefault="001C7AA0" w:rsidP="001D4750">
      <w:pPr>
        <w:pStyle w:val="Kop2"/>
      </w:pPr>
      <w:bookmarkStart w:id="72" w:name="_Toc200543675"/>
      <w:r>
        <w:t>Asbest</w:t>
      </w:r>
      <w:r w:rsidR="00977DE2">
        <w:t xml:space="preserve"> in bouwwerken of objecten</w:t>
      </w:r>
      <w:bookmarkEnd w:id="72"/>
      <w:r w:rsidR="00610755">
        <w:t xml:space="preserve"> </w:t>
      </w:r>
    </w:p>
    <w:p w14:paraId="0D6C750C" w14:textId="178B6DA2" w:rsidR="00901F6C" w:rsidRDefault="00901F6C" w:rsidP="001D4750">
      <w:r w:rsidRPr="00901F6C">
        <w:t xml:space="preserve">In dit </w:t>
      </w:r>
      <w:r w:rsidR="0009334F">
        <w:t xml:space="preserve">project, </w:t>
      </w:r>
      <w:r w:rsidRPr="00901F6C">
        <w:t xml:space="preserve">bouwwerk of object is </w:t>
      </w:r>
      <w:r w:rsidR="00610755">
        <w:t xml:space="preserve">voor zover </w:t>
      </w:r>
      <w:r w:rsidR="00E436ED">
        <w:t>bekend</w:t>
      </w:r>
      <w:r w:rsidR="00610755">
        <w:t xml:space="preserve"> </w:t>
      </w:r>
      <w:r w:rsidRPr="00901F6C">
        <w:t xml:space="preserve"> </w:t>
      </w:r>
      <w:sdt>
        <w:sdtPr>
          <w:rPr>
            <w:rFonts w:cs="Arial"/>
            <w:b/>
            <w:bCs/>
          </w:rPr>
          <w:id w:val="221188591"/>
          <w:placeholder>
            <w:docPart w:val="B9388C6AEC4B4ED09DA9FF05BB80899E"/>
          </w:placeholder>
          <w:comboBox>
            <w:listItem w:value="Kies een item."/>
            <w:listItem w:displayText="wel" w:value="wel"/>
            <w:listItem w:displayText="geen" w:value="geen"/>
          </w:comboBox>
        </w:sdtPr>
        <w:sdtEndPr/>
        <w:sdtContent>
          <w:r w:rsidR="00637DC8">
            <w:rPr>
              <w:rFonts w:cs="Arial"/>
              <w:b/>
              <w:bCs/>
            </w:rPr>
            <w:t>geen</w:t>
          </w:r>
        </w:sdtContent>
      </w:sdt>
      <w:r w:rsidR="00E436ED" w:rsidRPr="00901F6C">
        <w:t xml:space="preserve"> </w:t>
      </w:r>
      <w:r w:rsidR="00610755">
        <w:t>asbest aanwezig.</w:t>
      </w:r>
    </w:p>
    <w:p w14:paraId="6D456791" w14:textId="77777777" w:rsidR="00901F6C" w:rsidRDefault="00901F6C" w:rsidP="001D4750"/>
    <w:p w14:paraId="17723521" w14:textId="7FA030DE" w:rsidR="00967E62" w:rsidRDefault="00967E62" w:rsidP="001D4750">
      <w:r>
        <w:t xml:space="preserve">Dit is </w:t>
      </w:r>
      <w:r w:rsidR="001E0A04">
        <w:t>omdat het bouwwerk/object</w:t>
      </w:r>
      <w:r w:rsidR="00BF115A">
        <w:t>:</w:t>
      </w:r>
      <w:r w:rsidR="00DA5D23">
        <w:t xml:space="preserve"> </w:t>
      </w:r>
      <w:sdt>
        <w:sdtPr>
          <w:id w:val="1862089742"/>
          <w:placeholder>
            <w:docPart w:val="DefaultPlaceholder_-1854013438"/>
          </w:placeholder>
          <w:comboBox>
            <w:listItem w:value="Kies een item."/>
            <w:listItem w:displayText="Niet ouder is dan 1994 dus niet asbestverdacht." w:value="Niet ouder is dan 1994 dus niet asbestverdacht."/>
            <w:listItem w:displayText="Er een asbestinventarisatie is uitgevoerd waarbij er geen asbest is gevonden." w:value="Er een asbestinventarisatie is uitgevoerd waarbij er geen asbest is gevonden."/>
            <w:listItem w:displayText="Er een asbestinventarisatie is uitgevoerd en alle asbestbronnen zijn verwijderd." w:value="Er een asbestinventarisatie is uitgevoerd en alle asbestbronnen zijn verwijderd."/>
            <w:listItem w:displayText="Er een asbestinventarisatie is uitgevoerd maar nog niet alle asbestbronnen zijn verwijderd." w:value="Er een asbestinventarisatie is uitgevoerd maar nog niet alle asbestbronnen zijn verwijderd."/>
            <w:listItem w:displayText="Het is ouder dan 1994 dus asbestverdacht maar er zijn nog geen inventarisaties verricht." w:value="Het is ouder dan 1994 dus asbestverdacht maar er zijn nog geen inventarisaties verricht."/>
          </w:comboBox>
        </w:sdtPr>
        <w:sdtEndPr/>
        <w:sdtContent>
          <w:r w:rsidR="0017039B">
            <w:t>Niet ouder is dan 1994 dus niet asbestverdacht.</w:t>
          </w:r>
        </w:sdtContent>
      </w:sdt>
    </w:p>
    <w:p w14:paraId="2FFFD6DD" w14:textId="77777777" w:rsidR="00B24170" w:rsidRDefault="00B24170" w:rsidP="00744EB2"/>
    <w:p w14:paraId="1A1C331A" w14:textId="381D4393" w:rsidR="001C7AA0" w:rsidRDefault="005C4FDF" w:rsidP="001D4750">
      <w:r>
        <w:t>Indien tijdens de uitvoering asbestverdacht materiaal wordt ontdekt dienen de werkzaamheden te worden ge</w:t>
      </w:r>
      <w:r w:rsidR="0029022C">
        <w:t>s</w:t>
      </w:r>
      <w:r>
        <w:t>taakt</w:t>
      </w:r>
      <w:r w:rsidR="00E338CD">
        <w:t>,</w:t>
      </w:r>
      <w:r>
        <w:t xml:space="preserve"> er adequate beschermingsmaatregelen te worden genomen en dient </w:t>
      </w:r>
      <w:r w:rsidR="0096781C" w:rsidRPr="0096781C">
        <w:t>er overleg</w:t>
      </w:r>
      <w:r>
        <w:t xml:space="preserve"> te worden </w:t>
      </w:r>
      <w:r w:rsidR="0096781C" w:rsidRPr="0096781C">
        <w:t>gepleegd met OG.</w:t>
      </w:r>
    </w:p>
    <w:p w14:paraId="46E12ED5" w14:textId="56118794" w:rsidR="001C7AA0" w:rsidRDefault="001C7AA0" w:rsidP="001D4750">
      <w:pPr>
        <w:pStyle w:val="Kop2"/>
      </w:pPr>
      <w:bookmarkStart w:id="73" w:name="_Toc200543676"/>
      <w:r>
        <w:t>Chroom</w:t>
      </w:r>
      <w:r w:rsidR="00222FFE">
        <w:t>-</w:t>
      </w:r>
      <w:r>
        <w:t>6 verontreinigingen</w:t>
      </w:r>
      <w:bookmarkEnd w:id="73"/>
    </w:p>
    <w:p w14:paraId="74E8892A" w14:textId="743FB7D4" w:rsidR="006D50BD" w:rsidRPr="006D50BD" w:rsidRDefault="006D50BD" w:rsidP="006D50BD">
      <w:r w:rsidRPr="006D50BD">
        <w:t>Het is bekend dat een aantal masten/assets chroom-6 houdende verf bevatten. Het is alleen niet bekend welke masten</w:t>
      </w:r>
      <w:r w:rsidR="00604FD9">
        <w:t>/assets</w:t>
      </w:r>
      <w:r w:rsidRPr="006D50BD">
        <w:t xml:space="preserve"> wel en welke niet.</w:t>
      </w:r>
    </w:p>
    <w:p w14:paraId="07AF9D76" w14:textId="77777777" w:rsidR="00604FD9" w:rsidRDefault="00604FD9" w:rsidP="00604FD9"/>
    <w:p w14:paraId="17E31050" w14:textId="29FE3F37" w:rsidR="006D50BD" w:rsidRPr="006D50BD" w:rsidRDefault="006D50BD" w:rsidP="00604FD9">
      <w:r w:rsidRPr="006D50BD">
        <w:t>Het is niet zinvol gebleken om te onderzoeken welke maste</w:t>
      </w:r>
      <w:r w:rsidR="00604FD9">
        <w:t xml:space="preserve">n/assets </w:t>
      </w:r>
      <w:r w:rsidRPr="006D50BD">
        <w:t xml:space="preserve">wel of geen chroom-6 bevatten aangezien onderzoek, ook van laboratoria, niet altijd betrouwbaar zijn gebleken (zowel positief vals als negatief vals). </w:t>
      </w:r>
    </w:p>
    <w:p w14:paraId="3D0035E9" w14:textId="77777777" w:rsidR="009B66EE" w:rsidRDefault="009B66EE" w:rsidP="001D4750"/>
    <w:p w14:paraId="2DADAF20" w14:textId="46F92228" w:rsidR="00476024" w:rsidRDefault="00476024" w:rsidP="001D4750">
      <w:r w:rsidRPr="005C4FDF">
        <w:t>Ind</w:t>
      </w:r>
      <w:r>
        <w:t>ien tijdens de uitvoering chroom</w:t>
      </w:r>
      <w:r w:rsidR="00222FFE">
        <w:t>-6</w:t>
      </w:r>
      <w:r>
        <w:t xml:space="preserve"> </w:t>
      </w:r>
      <w:r w:rsidRPr="005C4FDF">
        <w:t>verdacht materiaal wordt ontdekt dienen de werkza</w:t>
      </w:r>
      <w:r>
        <w:t>amheden te worden ge</w:t>
      </w:r>
      <w:r w:rsidR="00B06661">
        <w:t>s</w:t>
      </w:r>
      <w:r>
        <w:t>taakt e</w:t>
      </w:r>
      <w:r w:rsidRPr="005C4FDF">
        <w:t>r adequate beschermingsmaatregelen te worden genomen en dient dit te worden gemeld bij de opdrachtgever.</w:t>
      </w:r>
    </w:p>
    <w:p w14:paraId="307A4A56" w14:textId="77777777" w:rsidR="00476024" w:rsidRDefault="00476024" w:rsidP="001D4750"/>
    <w:p w14:paraId="12CF3E85" w14:textId="71421D14" w:rsidR="00476024" w:rsidRDefault="6ACD0421" w:rsidP="001D4750">
      <w:r>
        <w:t xml:space="preserve">Uit ervaring van onder andere de Rijksgebouwendienst blijkt dat het uitvoeren van </w:t>
      </w:r>
      <w:r w:rsidR="2B61CE54">
        <w:t>c</w:t>
      </w:r>
      <w:r>
        <w:t>hroom</w:t>
      </w:r>
      <w:r w:rsidR="2B61CE54">
        <w:t>-</w:t>
      </w:r>
      <w:r>
        <w:t>6 onderzoeken in de meeste gevallen niet zinvol is. Testkits, XRF-analyzers maar ook laboratoria onderzoeken blijken geen 100% betrouwbaarheid te geven. Daarnaast blijkt dat</w:t>
      </w:r>
      <w:r w:rsidR="7841959E">
        <w:t>,</w:t>
      </w:r>
      <w:r>
        <w:t xml:space="preserve"> ook al bevat de </w:t>
      </w:r>
      <w:r>
        <w:lastRenderedPageBreak/>
        <w:t>coating of verf geen chroom 6</w:t>
      </w:r>
      <w:r w:rsidR="7841959E">
        <w:t>,</w:t>
      </w:r>
      <w:r>
        <w:t xml:space="preserve"> het diverse ander</w:t>
      </w:r>
      <w:r w:rsidR="24CD27C5">
        <w:t>e</w:t>
      </w:r>
      <w:r>
        <w:t xml:space="preserve"> schadelijke stoffen kan bevatten zoals lood (loodwit), cadmium, zink en </w:t>
      </w:r>
      <w:proofErr w:type="spellStart"/>
      <w:r>
        <w:t>PAK’s</w:t>
      </w:r>
      <w:proofErr w:type="spellEnd"/>
      <w:r>
        <w:t>.</w:t>
      </w:r>
    </w:p>
    <w:p w14:paraId="6517048E" w14:textId="6B125C38" w:rsidR="2514B9F3" w:rsidRDefault="2514B9F3"/>
    <w:p w14:paraId="339E2758" w14:textId="78F6C33F" w:rsidR="00476024" w:rsidRDefault="6ACD0421" w:rsidP="001D4750">
      <w:r>
        <w:t>Uitgangspunt is dan ook dat bij het bewerken van verflagen er beheersmaatregelen moeten worden genomen. Dit geldt in bijzonder voor oudere verflagen (van v</w:t>
      </w:r>
      <w:r w:rsidR="24CD27C5">
        <w:t>óó</w:t>
      </w:r>
      <w:r>
        <w:t>r 2017) maar ook voor moderne verven of coatings daar deze, weliswaar minder, maar ook schadelijke stoffen kunnen bevatten.</w:t>
      </w:r>
    </w:p>
    <w:p w14:paraId="2DEBAC01" w14:textId="53092B69" w:rsidR="2514B9F3" w:rsidRDefault="2514B9F3"/>
    <w:p w14:paraId="4B643F43" w14:textId="6DBB6F90" w:rsidR="006D50BD" w:rsidRDefault="00410F18" w:rsidP="001D4750">
      <w:r>
        <w:t>Bij het bewerken van verven en/of coatings (ongeacht leeftijd of type) dienen er beheersmaatregelen worden genomen conform</w:t>
      </w:r>
      <w:r w:rsidR="00B252A0">
        <w:t xml:space="preserve"> </w:t>
      </w:r>
      <w:r w:rsidR="00B334C4">
        <w:t>Beheer</w:t>
      </w:r>
      <w:r w:rsidR="008D169F">
        <w:t>s</w:t>
      </w:r>
      <w:r w:rsidR="00B334C4">
        <w:t xml:space="preserve">regime </w:t>
      </w:r>
      <w:r w:rsidR="00BA708E">
        <w:t>c</w:t>
      </w:r>
      <w:r w:rsidR="00B334C4">
        <w:t>hroom-6</w:t>
      </w:r>
      <w:r w:rsidR="00BA4613">
        <w:t xml:space="preserve"> van Rijkswaterstaat</w:t>
      </w:r>
      <w:r>
        <w:t xml:space="preserve">: </w:t>
      </w:r>
      <w:hyperlink r:id="rId16">
        <w:r w:rsidRPr="22A09566">
          <w:rPr>
            <w:rStyle w:val="Hyperlink"/>
          </w:rPr>
          <w:t>https://www.arboportaal.nl/binaries/arboportaal/documenten/publicatie/2020/02/05/beheersregime-chroom-6/beheersregime-chroom-6-en-andere-gevaarlijke-stoffen-v20+BZK.pdf</w:t>
        </w:r>
      </w:hyperlink>
      <w:r>
        <w:t xml:space="preserve"> </w:t>
      </w:r>
    </w:p>
    <w:p w14:paraId="3391932D" w14:textId="77777777" w:rsidR="00B06661" w:rsidRDefault="00B06661" w:rsidP="001D4750"/>
    <w:p w14:paraId="519C44FC" w14:textId="30BE96FE" w:rsidR="00B06661" w:rsidRDefault="00BA5052" w:rsidP="001D4750">
      <w:r>
        <w:t>NB</w:t>
      </w:r>
    </w:p>
    <w:p w14:paraId="35574A71" w14:textId="18F5C7A7" w:rsidR="00BA5052" w:rsidRDefault="00BA5052" w:rsidP="001D4750">
      <w:r>
        <w:t>Het is van belang dat er geen verfresten in het milieu vrijkomen. Alle verfresten (ook die geen chroom-6 bevatten) bij bewerken zoals schuren en krabben moeten zoveel mogelijk opgevangen/verzameld worden.</w:t>
      </w:r>
    </w:p>
    <w:p w14:paraId="2F9564A0" w14:textId="3E52AC98" w:rsidR="007256A1" w:rsidRDefault="00C26FA9" w:rsidP="001D4750">
      <w:pPr>
        <w:pStyle w:val="Kop2"/>
      </w:pPr>
      <w:bookmarkStart w:id="74" w:name="_Toc200543677"/>
      <w:r>
        <w:t xml:space="preserve">Ontplofbare </w:t>
      </w:r>
      <w:r w:rsidR="00116576">
        <w:t xml:space="preserve">oorlogsresten </w:t>
      </w:r>
      <w:r w:rsidR="00DB7F66">
        <w:t>(</w:t>
      </w:r>
      <w:r w:rsidR="00D63EF9">
        <w:t>OOO</w:t>
      </w:r>
      <w:r w:rsidR="00DB7F66">
        <w:t>)</w:t>
      </w:r>
      <w:bookmarkEnd w:id="74"/>
    </w:p>
    <w:p w14:paraId="351108A9" w14:textId="15E82A19" w:rsidR="6AE013F7" w:rsidRDefault="00BA5052">
      <w:r>
        <w:t>Dit hoofdstuk is niet van toepassing op dit project.</w:t>
      </w:r>
    </w:p>
    <w:p w14:paraId="24BA7F07" w14:textId="6E78E006" w:rsidR="6AE013F7" w:rsidRDefault="7B9D8D27" w:rsidP="00064551">
      <w:pPr>
        <w:pStyle w:val="Kop2"/>
      </w:pPr>
      <w:r>
        <w:t xml:space="preserve">  </w:t>
      </w:r>
      <w:bookmarkStart w:id="75" w:name="_Toc200543678"/>
      <w:r>
        <w:t xml:space="preserve">Openbaar vervoer door het </w:t>
      </w:r>
      <w:proofErr w:type="spellStart"/>
      <w:r>
        <w:t>werkvak</w:t>
      </w:r>
      <w:proofErr w:type="spellEnd"/>
      <w:r>
        <w:t>.</w:t>
      </w:r>
      <w:bookmarkEnd w:id="75"/>
    </w:p>
    <w:p w14:paraId="1CBB39B7" w14:textId="29070ACA" w:rsidR="01B44AAF" w:rsidRDefault="01B44AAF" w:rsidP="6AE013F7">
      <w:r>
        <w:t xml:space="preserve">Moet het OV door het </w:t>
      </w:r>
      <w:proofErr w:type="spellStart"/>
      <w:r>
        <w:t>werkvak</w:t>
      </w:r>
      <w:proofErr w:type="spellEnd"/>
      <w:r w:rsidR="00064551">
        <w:t xml:space="preserve">?  </w:t>
      </w:r>
      <w:sdt>
        <w:sdtPr>
          <w:rPr>
            <w:rFonts w:cs="Arial"/>
            <w:b/>
            <w:bCs/>
          </w:rPr>
          <w:id w:val="-313802684"/>
          <w:placeholder>
            <w:docPart w:val="348BD3DC86A54AF091AB8717CF11CD1B"/>
          </w:placeholder>
          <w:comboBox>
            <w:listItem w:value="Kies een item."/>
            <w:listItem w:displayText="Ja" w:value="Ja"/>
            <w:listItem w:displayText="Nee" w:value="Nee"/>
          </w:comboBox>
        </w:sdtPr>
        <w:sdtEndPr/>
        <w:sdtContent>
          <w:r w:rsidR="004736FE">
            <w:rPr>
              <w:rFonts w:cs="Arial"/>
              <w:b/>
              <w:bCs/>
            </w:rPr>
            <w:t>Nee</w:t>
          </w:r>
        </w:sdtContent>
      </w:sdt>
    </w:p>
    <w:p w14:paraId="14F668B6" w14:textId="3D53659F" w:rsidR="6AE013F7" w:rsidRDefault="6AE013F7" w:rsidP="6AE013F7"/>
    <w:p w14:paraId="7DB67166" w14:textId="5AC9A547" w:rsidR="003A3020" w:rsidRDefault="00C11D00" w:rsidP="6AE013F7">
      <w:r>
        <w:t xml:space="preserve">Uitgangspunt moet zijn dat het </w:t>
      </w:r>
      <w:proofErr w:type="spellStart"/>
      <w:r>
        <w:t>werkvak</w:t>
      </w:r>
      <w:proofErr w:type="spellEnd"/>
      <w:r>
        <w:t xml:space="preserve"> </w:t>
      </w:r>
      <w:r w:rsidR="009375DF">
        <w:t xml:space="preserve">geheel afgesloten </w:t>
      </w:r>
      <w:r w:rsidR="00EE6A64">
        <w:t xml:space="preserve">wordt </w:t>
      </w:r>
      <w:r w:rsidR="009375DF">
        <w:t xml:space="preserve">voor </w:t>
      </w:r>
      <w:r w:rsidR="00EE6A64">
        <w:t xml:space="preserve">al het </w:t>
      </w:r>
      <w:r w:rsidR="009375DF">
        <w:t>verkeer</w:t>
      </w:r>
      <w:r w:rsidR="003C2040">
        <w:t xml:space="preserve"> in</w:t>
      </w:r>
      <w:r w:rsidR="00BD3EF0">
        <w:t>clusief OV</w:t>
      </w:r>
      <w:r w:rsidR="001C3DF1">
        <w:t xml:space="preserve">, tenzij er </w:t>
      </w:r>
      <w:r w:rsidR="00506F8A">
        <w:t xml:space="preserve">zwaarwegende redenen zijn </w:t>
      </w:r>
      <w:r w:rsidR="00B16BCC">
        <w:t>waardoor dit niet mogelijk is.</w:t>
      </w:r>
    </w:p>
    <w:p w14:paraId="47733804" w14:textId="77777777" w:rsidR="003A3020" w:rsidRDefault="003A3020" w:rsidP="6AE013F7"/>
    <w:p w14:paraId="4BC2D01E" w14:textId="30A47F3E" w:rsidR="6AE013F7" w:rsidRDefault="00C87007" w:rsidP="6AE013F7">
      <w:r>
        <w:t xml:space="preserve">Indien </w:t>
      </w:r>
      <w:r w:rsidR="00932E1F">
        <w:t xml:space="preserve">OV toch door het </w:t>
      </w:r>
      <w:proofErr w:type="spellStart"/>
      <w:r w:rsidR="00932E1F">
        <w:t>werkvak</w:t>
      </w:r>
      <w:proofErr w:type="spellEnd"/>
      <w:r w:rsidR="00932E1F">
        <w:t xml:space="preserve"> moet blijven rijden </w:t>
      </w:r>
      <w:r>
        <w:t xml:space="preserve">dan dient </w:t>
      </w:r>
      <w:r w:rsidR="007B50DF">
        <w:t xml:space="preserve">men </w:t>
      </w:r>
      <w:r w:rsidR="008B6BD4">
        <w:t xml:space="preserve">o.a. </w:t>
      </w:r>
      <w:r w:rsidR="007B50DF">
        <w:t>de volgende beheersmaatregelen te overwegen:</w:t>
      </w:r>
    </w:p>
    <w:p w14:paraId="022535C8" w14:textId="4447C8EC" w:rsidR="007B50DF" w:rsidRDefault="0024304A" w:rsidP="00174329">
      <w:pPr>
        <w:pStyle w:val="Lijstalinea"/>
        <w:numPr>
          <w:ilvl w:val="0"/>
          <w:numId w:val="8"/>
        </w:numPr>
      </w:pPr>
      <w:r>
        <w:t xml:space="preserve">Fysieke afscheiding tussen rijbaan/trambaan en </w:t>
      </w:r>
      <w:proofErr w:type="spellStart"/>
      <w:r>
        <w:t>werkvak</w:t>
      </w:r>
      <w:proofErr w:type="spellEnd"/>
      <w:r>
        <w:t>.</w:t>
      </w:r>
    </w:p>
    <w:p w14:paraId="79E3DB6A" w14:textId="0319EB95" w:rsidR="0024304A" w:rsidRDefault="004A57F6" w:rsidP="00174329">
      <w:pPr>
        <w:pStyle w:val="Lijstalinea"/>
        <w:numPr>
          <w:ilvl w:val="0"/>
          <w:numId w:val="8"/>
        </w:numPr>
      </w:pPr>
      <w:r>
        <w:t>Inzet van verkeersregelaars met poorthek.</w:t>
      </w:r>
    </w:p>
    <w:p w14:paraId="17847FC9" w14:textId="10F3444F" w:rsidR="004A57F6" w:rsidRDefault="004A57F6" w:rsidP="00174329">
      <w:pPr>
        <w:pStyle w:val="Lijstalinea"/>
        <w:numPr>
          <w:ilvl w:val="0"/>
          <w:numId w:val="8"/>
        </w:numPr>
      </w:pPr>
      <w:r>
        <w:t xml:space="preserve">Door OV </w:t>
      </w:r>
      <w:proofErr w:type="spellStart"/>
      <w:r w:rsidR="008B6BD4">
        <w:t>werkvak</w:t>
      </w:r>
      <w:proofErr w:type="spellEnd"/>
      <w:r w:rsidR="008B6BD4">
        <w:t xml:space="preserve"> </w:t>
      </w:r>
      <w:r w:rsidR="00E2573E">
        <w:t xml:space="preserve">in te laten rijden via een </w:t>
      </w:r>
      <w:r>
        <w:t>automatische slagboom.</w:t>
      </w:r>
    </w:p>
    <w:p w14:paraId="470216BB" w14:textId="737A4752" w:rsidR="004A57F6" w:rsidRDefault="003177A2" w:rsidP="00174329">
      <w:pPr>
        <w:pStyle w:val="Lijstalinea"/>
        <w:numPr>
          <w:ilvl w:val="0"/>
          <w:numId w:val="8"/>
        </w:numPr>
      </w:pPr>
      <w:r>
        <w:t>Activeren GPS s</w:t>
      </w:r>
      <w:r w:rsidR="00B4559B">
        <w:t xml:space="preserve">nelheidsbegrenzer </w:t>
      </w:r>
      <w:r>
        <w:t xml:space="preserve">in </w:t>
      </w:r>
      <w:proofErr w:type="spellStart"/>
      <w:r>
        <w:t>werkvak</w:t>
      </w:r>
      <w:proofErr w:type="spellEnd"/>
      <w:r w:rsidR="002E2650">
        <w:t xml:space="preserve"> </w:t>
      </w:r>
      <w:r w:rsidR="00AC13B9">
        <w:t>(</w:t>
      </w:r>
      <w:r w:rsidR="00236980">
        <w:t xml:space="preserve">dit is </w:t>
      </w:r>
      <w:r w:rsidR="00AC13B9">
        <w:t>mogelijk bij tram en sommige bussen</w:t>
      </w:r>
      <w:r w:rsidR="00236980">
        <w:t>)</w:t>
      </w:r>
      <w:r w:rsidR="00102E5C">
        <w:t>.</w:t>
      </w:r>
    </w:p>
    <w:p w14:paraId="5AFF2C48" w14:textId="5C647B23" w:rsidR="00102E5C" w:rsidRDefault="00102E5C" w:rsidP="00174329">
      <w:pPr>
        <w:pStyle w:val="Lijstalinea"/>
        <w:numPr>
          <w:ilvl w:val="0"/>
          <w:numId w:val="8"/>
        </w:numPr>
      </w:pPr>
      <w:r>
        <w:t>Bij tram dienen kranen</w:t>
      </w:r>
      <w:r w:rsidR="003639E2">
        <w:t xml:space="preserve"> en graafmachines </w:t>
      </w:r>
      <w:r>
        <w:t xml:space="preserve">voorzien te zijn van een </w:t>
      </w:r>
      <w:r w:rsidR="00880BBE">
        <w:t xml:space="preserve">ingeschakelde en goed afgestelde </w:t>
      </w:r>
      <w:r>
        <w:t>hoogtebegrenzer.</w:t>
      </w:r>
    </w:p>
    <w:p w14:paraId="5AF8EB2D" w14:textId="77777777" w:rsidR="007E0CA0" w:rsidRDefault="007E0CA0" w:rsidP="6AE013F7"/>
    <w:p w14:paraId="65E61872" w14:textId="74B46589" w:rsidR="007E0CA0" w:rsidRDefault="004965BC" w:rsidP="6AE013F7">
      <w:r>
        <w:t>Indien</w:t>
      </w:r>
      <w:r w:rsidR="00FE11F6">
        <w:t xml:space="preserve"> de tram niet door </w:t>
      </w:r>
      <w:proofErr w:type="spellStart"/>
      <w:r w:rsidR="00FE11F6">
        <w:t>werkvak</w:t>
      </w:r>
      <w:proofErr w:type="spellEnd"/>
      <w:r w:rsidR="00FE11F6">
        <w:t xml:space="preserve"> rijdt maar de bovenleiding nog wel aanwezig is dan dienen kranen </w:t>
      </w:r>
      <w:r w:rsidR="003A3020">
        <w:t>nog steeds</w:t>
      </w:r>
      <w:r w:rsidR="00FE11F6">
        <w:t xml:space="preserve"> te zijn voorzien van hoogtebegrenzer ter voorkoming van beschadiging van de bovenleiding</w:t>
      </w:r>
      <w:r w:rsidR="001F4843">
        <w:t>, spandraden en bevestigingspunten.</w:t>
      </w:r>
    </w:p>
    <w:p w14:paraId="2568C6D1" w14:textId="501B1165" w:rsidR="005B42C5" w:rsidRDefault="00417E1B" w:rsidP="001D4750">
      <w:pPr>
        <w:pStyle w:val="Kop1"/>
      </w:pPr>
      <w:bookmarkStart w:id="76" w:name="_Toc1742938"/>
      <w:r>
        <w:lastRenderedPageBreak/>
        <w:t xml:space="preserve"> </w:t>
      </w:r>
      <w:bookmarkStart w:id="77" w:name="_Toc200543679"/>
      <w:r w:rsidR="005B42C5">
        <w:t>Uitvoeringsfase</w:t>
      </w:r>
      <w:bookmarkEnd w:id="76"/>
      <w:bookmarkEnd w:id="77"/>
    </w:p>
    <w:p w14:paraId="35F01E7A" w14:textId="77777777" w:rsidR="005B42C5" w:rsidRDefault="005B42C5" w:rsidP="001D4750">
      <w:pPr>
        <w:suppressAutoHyphens/>
      </w:pPr>
      <w:r>
        <w:t xml:space="preserve">Op het bouwterrein dienen alle betrokken partijen goed samen te werken om negatieve ontwikkelingen te voorkomen. Dit is niet alleen voor de uitvoerende partijen van toepassing, maar ook voor de opdrachtgever. Overleg draagt bij aan een goede samenwerking. Het is dus van belang dat er met regelmaat overleg gevoerd wordt waarbij alle partijen betrokken zijn. </w:t>
      </w:r>
    </w:p>
    <w:p w14:paraId="57CDFD4B" w14:textId="77777777" w:rsidR="005B42C5" w:rsidRDefault="005B42C5" w:rsidP="001D4750">
      <w:pPr>
        <w:suppressAutoHyphens/>
        <w:ind w:left="1" w:hanging="1"/>
      </w:pPr>
    </w:p>
    <w:p w14:paraId="147B1152" w14:textId="3A148FDF" w:rsidR="005B42C5" w:rsidRDefault="74A98C0F" w:rsidP="001D4750">
      <w:pPr>
        <w:suppressAutoHyphens/>
        <w:ind w:left="1" w:hanging="1"/>
      </w:pPr>
      <w:r>
        <w:t>Voor de aanvang van de w</w:t>
      </w:r>
      <w:r w:rsidR="2CC53182">
        <w:t xml:space="preserve">erkzaamheden worden door de </w:t>
      </w:r>
      <w:r w:rsidR="711AA48C">
        <w:t>VG</w:t>
      </w:r>
      <w:r w:rsidR="6AC45B54">
        <w:t>C</w:t>
      </w:r>
      <w:r w:rsidR="711AA48C">
        <w:t>U</w:t>
      </w:r>
      <w:r>
        <w:t xml:space="preserve"> de gesignaleerde risico's geëvalueerd en de te treffen maatregelen gecoördineerd.</w:t>
      </w:r>
      <w:r w:rsidR="711AA48C">
        <w:t xml:space="preserve"> </w:t>
      </w:r>
      <w:r w:rsidR="7BB6B462">
        <w:t xml:space="preserve">Bij geconstateerde </w:t>
      </w:r>
      <w:r w:rsidR="3BC6B009">
        <w:t xml:space="preserve">problemen of afwijkingen dient </w:t>
      </w:r>
      <w:r w:rsidR="59E084EA">
        <w:t>VGCU-overleg</w:t>
      </w:r>
      <w:r w:rsidR="3BC6B009">
        <w:t xml:space="preserve"> te plegen met de VGCO.</w:t>
      </w:r>
    </w:p>
    <w:p w14:paraId="50543FEB" w14:textId="77777777" w:rsidR="005B42C5" w:rsidRDefault="005B42C5" w:rsidP="001D4750">
      <w:pPr>
        <w:suppressAutoHyphens/>
        <w:ind w:left="1" w:hanging="709"/>
      </w:pPr>
    </w:p>
    <w:p w14:paraId="4B24FF00" w14:textId="08EEFF43" w:rsidR="005B42C5" w:rsidRDefault="005B42C5" w:rsidP="001D4750">
      <w:pPr>
        <w:suppressAutoHyphens/>
        <w:ind w:left="1" w:hanging="1"/>
      </w:pPr>
      <w:r>
        <w:t>Tevens worden afspraken gemaakt over uitvoering en controle van de door alle part</w:t>
      </w:r>
      <w:r w:rsidR="00401AA2">
        <w:t xml:space="preserve">ijen te nemen maatregelen. </w:t>
      </w:r>
      <w:r w:rsidR="00EB7376">
        <w:t xml:space="preserve">Bij de bouwvergadering dient veiligheid als </w:t>
      </w:r>
      <w:r w:rsidR="00764280">
        <w:t xml:space="preserve">een van de </w:t>
      </w:r>
      <w:r w:rsidR="00EB7376">
        <w:t>eerste agendapunt</w:t>
      </w:r>
      <w:r w:rsidR="00764280">
        <w:t>en</w:t>
      </w:r>
      <w:r w:rsidR="00EB7376">
        <w:t xml:space="preserve"> te worden besproken</w:t>
      </w:r>
      <w:r w:rsidR="00764280">
        <w:t>.</w:t>
      </w:r>
      <w:r w:rsidR="00EB7376">
        <w:t xml:space="preserve"> </w:t>
      </w:r>
      <w:r w:rsidR="00401AA2">
        <w:t>D</w:t>
      </w:r>
      <w:r>
        <w:t xml:space="preserve">e projectleider en de directievoerder </w:t>
      </w:r>
      <w:r w:rsidR="00764280">
        <w:t xml:space="preserve">dienen agendapunt Arbo en Veiligheid </w:t>
      </w:r>
      <w:r>
        <w:t>steeds in het bouwverslag op te nemen.</w:t>
      </w:r>
    </w:p>
    <w:p w14:paraId="65577AAA" w14:textId="77777777" w:rsidR="005B42C5" w:rsidRDefault="005B42C5" w:rsidP="001D4750">
      <w:pPr>
        <w:suppressAutoHyphens/>
        <w:ind w:left="1" w:hanging="709"/>
      </w:pPr>
    </w:p>
    <w:p w14:paraId="6809B987" w14:textId="77777777" w:rsidR="005B42C5" w:rsidRDefault="005B42C5" w:rsidP="001D4750">
      <w:pPr>
        <w:suppressAutoHyphens/>
        <w:ind w:left="1" w:hanging="1"/>
      </w:pPr>
      <w:bookmarkStart w:id="78" w:name="_Toc208393951"/>
      <w:bookmarkStart w:id="79" w:name="_Toc208396519"/>
      <w:bookmarkStart w:id="80" w:name="_Toc455133637"/>
      <w:r>
        <w:t>Volgens het Bouwprocesbesluit moeten de medewerkers worden voorgelicht over de risico's die het werk met zich meebrengt. Dit dient te gebeuren voordat de medewerkers voor de eerste maal het werkterrein betreden of bij specifieke/ risicovolle situaties die zich tijdens de uitvoering van het werk kunnen voordoen of hebben gedaan.</w:t>
      </w:r>
    </w:p>
    <w:p w14:paraId="581F4DDA" w14:textId="77777777" w:rsidR="005B42C5" w:rsidRDefault="005B42C5" w:rsidP="001D4750">
      <w:pPr>
        <w:suppressAutoHyphens/>
        <w:ind w:left="1" w:hanging="1"/>
      </w:pPr>
    </w:p>
    <w:bookmarkEnd w:id="78"/>
    <w:bookmarkEnd w:id="79"/>
    <w:bookmarkEnd w:id="80"/>
    <w:p w14:paraId="43FA8DEB" w14:textId="77777777" w:rsidR="005B42C5" w:rsidRDefault="005B42C5" w:rsidP="001D4750">
      <w:pPr>
        <w:suppressAutoHyphens/>
        <w:ind w:left="1" w:hanging="1"/>
      </w:pPr>
      <w:r>
        <w:t>Alle betrokkenen hebben verantwoordelijkheden en taken ten aanzien van de arbeidsomstandigheden op het werk en zijn hiervan op de hoogte (middels voorlichting en instructie). Deze verantwoordelijkheden zijn vastgeleg</w:t>
      </w:r>
      <w:r w:rsidR="00126446">
        <w:t>d in de Arbo wet- en regelgeving</w:t>
      </w:r>
      <w:r>
        <w:t xml:space="preserve">. </w:t>
      </w:r>
      <w:bookmarkStart w:id="81" w:name="_Toc55128313"/>
      <w:bookmarkStart w:id="82" w:name="_Toc68079432"/>
    </w:p>
    <w:p w14:paraId="7E235585" w14:textId="77777777" w:rsidR="005B42C5" w:rsidRDefault="005B42C5" w:rsidP="001D4750">
      <w:pPr>
        <w:suppressAutoHyphens/>
      </w:pPr>
    </w:p>
    <w:p w14:paraId="2C94D7C3" w14:textId="20282742" w:rsidR="005B42C5" w:rsidRDefault="005B42C5" w:rsidP="001D4750">
      <w:pPr>
        <w:suppressAutoHyphens/>
        <w:ind w:left="1" w:hanging="1"/>
      </w:pPr>
      <w:r>
        <w:t>Er dienen afspraken gemaakt te worden over de frequentie, de verplichte en gewenste aanwezigen, het soort werkoverleg tussen opdrachtgever, veiligheidscoördinator</w:t>
      </w:r>
      <w:r w:rsidR="00126446">
        <w:t>(en)</w:t>
      </w:r>
      <w:r w:rsidR="00D9684D">
        <w:t>,</w:t>
      </w:r>
      <w:r>
        <w:t xml:space="preserve"> de diverse onderaannemers</w:t>
      </w:r>
      <w:r w:rsidR="00CE0AB3">
        <w:t>, alle bouwmedewerkers en overige betrokkenen</w:t>
      </w:r>
      <w:r>
        <w:t xml:space="preserve">. Denk hierbij aan </w:t>
      </w:r>
      <w:r w:rsidR="00D976C2">
        <w:t>st</w:t>
      </w:r>
      <w:r w:rsidR="00D9684D">
        <w:t xml:space="preserve">artwerkoverleg, </w:t>
      </w:r>
      <w:r>
        <w:t xml:space="preserve">de bouwvergadering, </w:t>
      </w:r>
      <w:r w:rsidR="00126446">
        <w:t>overleg K&amp;L, coördinatie of VGM-</w:t>
      </w:r>
      <w:r>
        <w:t>overleg. Deze indeling dient vastgelegd te worden in het V&amp;G</w:t>
      </w:r>
      <w:r w:rsidR="00126446">
        <w:t>-</w:t>
      </w:r>
      <w:r>
        <w:t>plan uitvoeringsfase.</w:t>
      </w:r>
    </w:p>
    <w:p w14:paraId="652624D6" w14:textId="77777777" w:rsidR="005B42C5" w:rsidRDefault="005B42C5" w:rsidP="001D4750">
      <w:pPr>
        <w:suppressAutoHyphens/>
        <w:ind w:left="1" w:hanging="1"/>
      </w:pPr>
    </w:p>
    <w:p w14:paraId="04C059DE" w14:textId="7F99EC79" w:rsidR="2514B9F3" w:rsidRDefault="2514B9F3">
      <w:r>
        <w:br w:type="page"/>
      </w:r>
    </w:p>
    <w:p w14:paraId="03600D26" w14:textId="77777777" w:rsidR="005B42C5" w:rsidRPr="0052087E" w:rsidRDefault="005B42C5" w:rsidP="001D4750">
      <w:pPr>
        <w:suppressAutoHyphens/>
        <w:ind w:left="1" w:hanging="1"/>
      </w:pPr>
      <w:r w:rsidRPr="0052087E">
        <w:lastRenderedPageBreak/>
        <w:t>In het V&amp;G-plan uitvoeringsfase dienen onderstaande voorwaarden geborgd te zijn:</w:t>
      </w:r>
    </w:p>
    <w:p w14:paraId="16E51165" w14:textId="2270C9ED" w:rsidR="00126446" w:rsidRDefault="004C1AD3" w:rsidP="00174329">
      <w:pPr>
        <w:numPr>
          <w:ilvl w:val="0"/>
          <w:numId w:val="7"/>
        </w:numPr>
        <w:suppressAutoHyphens/>
        <w:spacing w:line="240" w:lineRule="auto"/>
        <w:ind w:left="720"/>
      </w:pPr>
      <w:r>
        <w:t>de hoofdaannemer dient in bezit te zijn van VCA**, alle onderaannemers dienen in bezit te zijn van minimaal VCA*</w:t>
      </w:r>
      <w:r w:rsidR="00967285">
        <w:t>;</w:t>
      </w:r>
    </w:p>
    <w:p w14:paraId="6CD91812" w14:textId="77777777" w:rsidR="005B42C5" w:rsidRDefault="005B42C5" w:rsidP="00174329">
      <w:pPr>
        <w:numPr>
          <w:ilvl w:val="0"/>
          <w:numId w:val="7"/>
        </w:numPr>
        <w:suppressAutoHyphens/>
        <w:spacing w:line="240" w:lineRule="auto"/>
        <w:ind w:left="720"/>
      </w:pPr>
      <w:r w:rsidRPr="0052087E">
        <w:t>alle medewerkers van (onder)aannemer op de bouwplaats zijn in het bezit van een geldig</w:t>
      </w:r>
      <w:r w:rsidR="00F97D65">
        <w:t>e</w:t>
      </w:r>
      <w:r w:rsidRPr="0052087E">
        <w:t xml:space="preserve"> VCA;</w:t>
      </w:r>
    </w:p>
    <w:p w14:paraId="5F7D5636" w14:textId="1E503A3F" w:rsidR="00F97D65" w:rsidRDefault="001C7AA0" w:rsidP="00174329">
      <w:pPr>
        <w:numPr>
          <w:ilvl w:val="0"/>
          <w:numId w:val="7"/>
        </w:numPr>
        <w:suppressAutoHyphens/>
        <w:spacing w:line="240" w:lineRule="auto"/>
        <w:ind w:left="720"/>
      </w:pPr>
      <w:r>
        <w:t xml:space="preserve">alle directievoerders en toezichthouders van de opdrachtgever zijn in bezit van </w:t>
      </w:r>
      <w:r w:rsidR="00F97D65">
        <w:t xml:space="preserve">een geldige </w:t>
      </w:r>
      <w:r>
        <w:t>VCA</w:t>
      </w:r>
      <w:r w:rsidR="00967285">
        <w:t>;</w:t>
      </w:r>
    </w:p>
    <w:p w14:paraId="66613034" w14:textId="77777777" w:rsidR="001C7AA0" w:rsidRDefault="00F97D65" w:rsidP="00174329">
      <w:pPr>
        <w:numPr>
          <w:ilvl w:val="0"/>
          <w:numId w:val="7"/>
        </w:numPr>
        <w:suppressAutoHyphens/>
        <w:spacing w:line="240" w:lineRule="auto"/>
        <w:ind w:left="720"/>
      </w:pPr>
      <w:r>
        <w:t>o</w:t>
      </w:r>
      <w:r w:rsidR="001C7AA0">
        <w:t xml:space="preserve">verige medewerkers zijn in bezit van </w:t>
      </w:r>
      <w:r>
        <w:t xml:space="preserve">een geldige </w:t>
      </w:r>
      <w:r w:rsidR="001C7AA0">
        <w:t xml:space="preserve">VCA of dienen onder begeleiding </w:t>
      </w:r>
      <w:r>
        <w:t xml:space="preserve">van een VCA gecertificeerde persoon </w:t>
      </w:r>
      <w:r w:rsidR="001C7AA0">
        <w:t>het werkterrein te betreden</w:t>
      </w:r>
      <w:r>
        <w:t>;</w:t>
      </w:r>
    </w:p>
    <w:p w14:paraId="39832BE2" w14:textId="6FE52708" w:rsidR="00C72A47" w:rsidRPr="0052087E" w:rsidRDefault="0013235B" w:rsidP="00174329">
      <w:pPr>
        <w:numPr>
          <w:ilvl w:val="0"/>
          <w:numId w:val="7"/>
        </w:numPr>
        <w:suppressAutoHyphens/>
        <w:spacing w:line="240" w:lineRule="auto"/>
        <w:ind w:left="720"/>
      </w:pPr>
      <w:r>
        <w:t>de Generieke Poortinstructie (GPI) is verplicht voor toegang van</w:t>
      </w:r>
      <w:r w:rsidR="00FD6F39">
        <w:t xml:space="preserve"> de bouwplaats van dit project. Ook</w:t>
      </w:r>
      <w:r w:rsidR="00C72A47">
        <w:t xml:space="preserve"> van aannemers die</w:t>
      </w:r>
      <w:r w:rsidR="00FD6F39">
        <w:t xml:space="preserve"> niet zijn</w:t>
      </w:r>
      <w:r w:rsidR="00C72A47">
        <w:t xml:space="preserve"> aangesloten zijn bij de </w:t>
      </w:r>
      <w:proofErr w:type="spellStart"/>
      <w:r w:rsidR="00C72A47">
        <w:t>Govern</w:t>
      </w:r>
      <w:r>
        <w:t>ance</w:t>
      </w:r>
      <w:proofErr w:type="spellEnd"/>
      <w:r>
        <w:t xml:space="preserve"> Code Veiligheid in de </w:t>
      </w:r>
      <w:r w:rsidR="00067B98">
        <w:t>B</w:t>
      </w:r>
      <w:r>
        <w:t>ouw. Dit geldt zowel voor medewerkers van de aannemer, onderaannemers, toeleveranciers maar ook vertegenwoordigers van opdrachtgevers en ingenieursbureaus</w:t>
      </w:r>
      <w:r w:rsidR="006C377D">
        <w:t xml:space="preserve">. </w:t>
      </w:r>
      <w:r w:rsidR="00DB48E9">
        <w:t>Op de werken is een GPI passend bij de werkzaamheden van toepassing.</w:t>
      </w:r>
    </w:p>
    <w:p w14:paraId="783753A4" w14:textId="1C00A62B" w:rsidR="004C1AD3" w:rsidRDefault="005B42C5" w:rsidP="00174329">
      <w:pPr>
        <w:numPr>
          <w:ilvl w:val="0"/>
          <w:numId w:val="7"/>
        </w:numPr>
        <w:suppressAutoHyphens/>
        <w:spacing w:line="240" w:lineRule="auto"/>
        <w:ind w:left="720"/>
      </w:pPr>
      <w:r w:rsidRPr="0052087E">
        <w:t>arbeidsmiddelen hebben een geldig keur</w:t>
      </w:r>
      <w:r w:rsidR="00811812">
        <w:t>/inspectie</w:t>
      </w:r>
      <w:r w:rsidR="0013235B">
        <w:t>-</w:t>
      </w:r>
      <w:r w:rsidRPr="0052087E">
        <w:t>kenmerk</w:t>
      </w:r>
      <w:r w:rsidR="0013235B">
        <w:t xml:space="preserve"> </w:t>
      </w:r>
      <w:r w:rsidR="00074356">
        <w:t xml:space="preserve">met daarop de datum waarop </w:t>
      </w:r>
      <w:r w:rsidR="00731AAB">
        <w:t xml:space="preserve">het arbeidsmiddel opnieuw gekeurd moet zijn </w:t>
      </w:r>
      <w:r w:rsidR="0013235B">
        <w:t>(ook nieuw aangeschaft)</w:t>
      </w:r>
      <w:r w:rsidR="004C1AD3">
        <w:t>;</w:t>
      </w:r>
    </w:p>
    <w:p w14:paraId="7D90B2E9" w14:textId="77777777" w:rsidR="005B42C5" w:rsidRPr="0052087E" w:rsidRDefault="004C1AD3" w:rsidP="00174329">
      <w:pPr>
        <w:numPr>
          <w:ilvl w:val="0"/>
          <w:numId w:val="7"/>
        </w:numPr>
        <w:suppressAutoHyphens/>
        <w:spacing w:line="240" w:lineRule="auto"/>
        <w:ind w:left="720"/>
      </w:pPr>
      <w:r>
        <w:t>arbeidsmiddelen zijn voorzien van CE-markering</w:t>
      </w:r>
      <w:r w:rsidR="005B42C5" w:rsidRPr="0052087E">
        <w:t>;</w:t>
      </w:r>
    </w:p>
    <w:p w14:paraId="332C8A0F" w14:textId="77777777" w:rsidR="005B42C5" w:rsidRPr="0052087E" w:rsidRDefault="005B42C5" w:rsidP="00174329">
      <w:pPr>
        <w:numPr>
          <w:ilvl w:val="0"/>
          <w:numId w:val="7"/>
        </w:numPr>
        <w:suppressAutoHyphens/>
        <w:spacing w:line="240" w:lineRule="auto"/>
        <w:ind w:left="720"/>
      </w:pPr>
      <w:r w:rsidRPr="0052087E">
        <w:t>persoonlijke beschermingsmiddelen zijn aantoonbaar op orde en afgestemd op de omstandigheden;</w:t>
      </w:r>
    </w:p>
    <w:p w14:paraId="4EB92D33" w14:textId="15CB81C3" w:rsidR="005B42C5" w:rsidRDefault="00126446" w:rsidP="00174329">
      <w:pPr>
        <w:numPr>
          <w:ilvl w:val="0"/>
          <w:numId w:val="7"/>
        </w:numPr>
        <w:suppressAutoHyphens/>
        <w:spacing w:line="240" w:lineRule="auto"/>
        <w:ind w:left="720"/>
      </w:pPr>
      <w:r>
        <w:t>V</w:t>
      </w:r>
      <w:r w:rsidR="00555D6A">
        <w:t>&amp;</w:t>
      </w:r>
      <w:r>
        <w:t>G-</w:t>
      </w:r>
      <w:r w:rsidR="004C1AD3">
        <w:t xml:space="preserve">coördinator uitvoeringsfase </w:t>
      </w:r>
      <w:r w:rsidR="00F97D65">
        <w:t xml:space="preserve">ziet </w:t>
      </w:r>
      <w:r w:rsidR="004C1AD3">
        <w:t>op bovenstaande</w:t>
      </w:r>
      <w:r w:rsidR="005B42C5" w:rsidRPr="0052087E">
        <w:t xml:space="preserve"> toe.</w:t>
      </w:r>
    </w:p>
    <w:p w14:paraId="1889F889" w14:textId="77777777" w:rsidR="006A695C" w:rsidRDefault="5CE7BA47" w:rsidP="001D4750">
      <w:pPr>
        <w:pStyle w:val="Kop2"/>
      </w:pPr>
      <w:bookmarkStart w:id="83" w:name="_Toc200543680"/>
      <w:r>
        <w:t>TRA en Werkplannen</w:t>
      </w:r>
      <w:bookmarkEnd w:id="83"/>
    </w:p>
    <w:p w14:paraId="00104DEE" w14:textId="396A464C" w:rsidR="006A695C" w:rsidRDefault="006A695C" w:rsidP="001D4750">
      <w:r>
        <w:t xml:space="preserve">In V&amp;G-plan uitvoeringsfase dient een RI&amp;E te worden opgenomen. </w:t>
      </w:r>
      <w:r w:rsidR="00C23B8B">
        <w:t xml:space="preserve">Risico’s waaruit </w:t>
      </w:r>
      <w:r w:rsidR="002B5E76">
        <w:t>in de RI&amp;E blijkt dat deze niet volledig beheerst kunn</w:t>
      </w:r>
      <w:r w:rsidR="00786F81">
        <w:t>e</w:t>
      </w:r>
      <w:r w:rsidR="002B5E76">
        <w:t xml:space="preserve">n worden dienen in een TRA </w:t>
      </w:r>
      <w:r w:rsidR="007E4178">
        <w:t xml:space="preserve">(taak risico analyse) te worden opgenomen. </w:t>
      </w:r>
      <w:r>
        <w:t>Deze TRA dient onderdeel uit te maken van een werkplan.</w:t>
      </w:r>
    </w:p>
    <w:p w14:paraId="0C8A52BF" w14:textId="77777777" w:rsidR="006A695C" w:rsidRDefault="006A695C" w:rsidP="001D4750"/>
    <w:p w14:paraId="31950E1B" w14:textId="77777777" w:rsidR="006A695C" w:rsidRDefault="006A695C" w:rsidP="001D4750">
      <w:r>
        <w:t>Voor een aantal werkzaamhe</w:t>
      </w:r>
      <w:r w:rsidR="009D4C1D">
        <w:t>den dient altijd een werkplan met</w:t>
      </w:r>
      <w:r>
        <w:t xml:space="preserve"> TRA te worden gemaakt. De werkplannen dienen voorafgaande de</w:t>
      </w:r>
      <w:r w:rsidR="007D4F91">
        <w:t xml:space="preserve"> werkzaamheden worden verstuurd naar</w:t>
      </w:r>
      <w:r>
        <w:t xml:space="preserve"> de opdracht</w:t>
      </w:r>
      <w:r w:rsidR="007D4F91">
        <w:t>gever.</w:t>
      </w:r>
    </w:p>
    <w:p w14:paraId="3E4AE317" w14:textId="77777777" w:rsidR="007D4F91" w:rsidRDefault="007D4F91" w:rsidP="001D4750"/>
    <w:p w14:paraId="59F6C358" w14:textId="46FFF62D" w:rsidR="007D4F91" w:rsidRDefault="007D4F91" w:rsidP="001D4750">
      <w:r>
        <w:t xml:space="preserve">Lijst werkzaamheden waarbij </w:t>
      </w:r>
      <w:r w:rsidR="00CF348E">
        <w:t xml:space="preserve">vanwege veiligheidsrisico’s </w:t>
      </w:r>
      <w:r>
        <w:t xml:space="preserve">altijd een werkplan moet worden gemaakt: </w:t>
      </w:r>
    </w:p>
    <w:p w14:paraId="6AB0E693" w14:textId="77777777" w:rsidR="007D4F91" w:rsidRDefault="007D4F91" w:rsidP="001D4750"/>
    <w:p w14:paraId="1F8A8CEA" w14:textId="77777777" w:rsidR="007D4F91" w:rsidRDefault="007D4F91" w:rsidP="00174329">
      <w:pPr>
        <w:pStyle w:val="Lijstalinea"/>
        <w:numPr>
          <w:ilvl w:val="0"/>
          <w:numId w:val="9"/>
        </w:numPr>
      </w:pPr>
      <w:r>
        <w:t>Graafwerkzaamheden met gevaar voor bedelving.</w:t>
      </w:r>
    </w:p>
    <w:p w14:paraId="214CBBFC" w14:textId="77777777" w:rsidR="00C71765" w:rsidRDefault="007D4F91" w:rsidP="00174329">
      <w:pPr>
        <w:pStyle w:val="Lijstalinea"/>
        <w:numPr>
          <w:ilvl w:val="0"/>
          <w:numId w:val="9"/>
        </w:numPr>
      </w:pPr>
      <w:r>
        <w:t>Werkzaamheden met chemische of biologische stoffen die een bijzonder gevaar voor de gezondheid kunnen geven, zoals asbest, chroom VI, zandsteen</w:t>
      </w:r>
      <w:r w:rsidR="004E7B68">
        <w:t xml:space="preserve"> en</w:t>
      </w:r>
      <w:r>
        <w:t xml:space="preserve"> loodwit.</w:t>
      </w:r>
    </w:p>
    <w:p w14:paraId="17D47742" w14:textId="77777777" w:rsidR="004E7B68" w:rsidRDefault="004E7B68" w:rsidP="00174329">
      <w:pPr>
        <w:pStyle w:val="Lijstalinea"/>
        <w:numPr>
          <w:ilvl w:val="0"/>
          <w:numId w:val="9"/>
        </w:numPr>
      </w:pPr>
      <w:r>
        <w:t>Werkzaamheden met duikuitrusting.</w:t>
      </w:r>
    </w:p>
    <w:p w14:paraId="4CEFE81B" w14:textId="77777777" w:rsidR="004E7B68" w:rsidRDefault="004E7B68" w:rsidP="00174329">
      <w:pPr>
        <w:pStyle w:val="Lijstalinea"/>
        <w:numPr>
          <w:ilvl w:val="0"/>
          <w:numId w:val="9"/>
        </w:numPr>
      </w:pPr>
      <w:r>
        <w:t>Werkzaamheden met hijswerkzaamheden en/of montage van zware elementen.</w:t>
      </w:r>
    </w:p>
    <w:p w14:paraId="2AA83870" w14:textId="77777777" w:rsidR="004E7B68" w:rsidRDefault="004E7B68" w:rsidP="00174329">
      <w:pPr>
        <w:pStyle w:val="Lijstalinea"/>
        <w:numPr>
          <w:ilvl w:val="0"/>
          <w:numId w:val="9"/>
        </w:numPr>
      </w:pPr>
      <w:r>
        <w:t>Werkzaamheden binnen de veiligheidszone van de tram</w:t>
      </w:r>
      <w:r w:rsidR="00C71765">
        <w:t xml:space="preserve"> of metro</w:t>
      </w:r>
      <w:r>
        <w:t>.</w:t>
      </w:r>
    </w:p>
    <w:p w14:paraId="1289F85B" w14:textId="77777777" w:rsidR="00C71765" w:rsidRDefault="00C71765" w:rsidP="00174329">
      <w:pPr>
        <w:pStyle w:val="Lijstalinea"/>
        <w:numPr>
          <w:ilvl w:val="0"/>
          <w:numId w:val="9"/>
        </w:numPr>
      </w:pPr>
      <w:r>
        <w:t>Werkzaamheden met maatregelen conform CROW96a/b</w:t>
      </w:r>
    </w:p>
    <w:p w14:paraId="52098277" w14:textId="01D571B2" w:rsidR="004E7B68" w:rsidRDefault="004E7B68" w:rsidP="001D4750">
      <w:pPr>
        <w:pStyle w:val="Lijstalinea"/>
      </w:pPr>
    </w:p>
    <w:p w14:paraId="63004340" w14:textId="065634B0" w:rsidR="2514B9F3" w:rsidRDefault="2514B9F3">
      <w:r>
        <w:br w:type="page"/>
      </w:r>
    </w:p>
    <w:p w14:paraId="74775F6D" w14:textId="4E846EBA" w:rsidR="007652B5" w:rsidRDefault="007652B5" w:rsidP="001D4750">
      <w:pPr>
        <w:pStyle w:val="Lijstalinea"/>
        <w:ind w:left="0"/>
      </w:pPr>
      <w:r>
        <w:lastRenderedPageBreak/>
        <w:t>Werkplannen dienen minimaal de volgende inhoud te bevatten:</w:t>
      </w:r>
    </w:p>
    <w:p w14:paraId="4998C344" w14:textId="33996A64" w:rsidR="007652B5" w:rsidRDefault="007652B5" w:rsidP="00174329">
      <w:pPr>
        <w:pStyle w:val="Lijstalinea"/>
        <w:numPr>
          <w:ilvl w:val="0"/>
          <w:numId w:val="12"/>
        </w:numPr>
      </w:pPr>
      <w:r>
        <w:t>Omschrijving van de werkzaamheden</w:t>
      </w:r>
      <w:r w:rsidR="003F20D6">
        <w:t xml:space="preserve"> en de uitvoering.</w:t>
      </w:r>
    </w:p>
    <w:p w14:paraId="0F50C551" w14:textId="67584292" w:rsidR="007652B5" w:rsidRDefault="007652B5" w:rsidP="00174329">
      <w:pPr>
        <w:pStyle w:val="Lijstalinea"/>
        <w:numPr>
          <w:ilvl w:val="0"/>
          <w:numId w:val="12"/>
        </w:numPr>
      </w:pPr>
      <w:r>
        <w:t>Planning</w:t>
      </w:r>
      <w:r w:rsidR="003F20D6">
        <w:t>.</w:t>
      </w:r>
    </w:p>
    <w:p w14:paraId="78237C1B" w14:textId="6C724068" w:rsidR="007652B5" w:rsidRDefault="007652B5" w:rsidP="00174329">
      <w:pPr>
        <w:pStyle w:val="Lijstalinea"/>
        <w:numPr>
          <w:ilvl w:val="0"/>
          <w:numId w:val="12"/>
        </w:numPr>
      </w:pPr>
      <w:r>
        <w:t>Aantal, taken, functie en kennis</w:t>
      </w:r>
      <w:r w:rsidR="00FC6725">
        <w:t>-</w:t>
      </w:r>
      <w:r>
        <w:t xml:space="preserve"> en ervaringsvereisten van de medewerkers</w:t>
      </w:r>
      <w:r w:rsidR="003F20D6">
        <w:t>.</w:t>
      </w:r>
    </w:p>
    <w:p w14:paraId="7FBFF0C5" w14:textId="275CC9CF" w:rsidR="007652B5" w:rsidRDefault="007652B5" w:rsidP="00174329">
      <w:pPr>
        <w:pStyle w:val="Lijstalinea"/>
        <w:numPr>
          <w:ilvl w:val="0"/>
          <w:numId w:val="12"/>
        </w:numPr>
      </w:pPr>
      <w:r>
        <w:t>Gebruikte materiaal en materieel</w:t>
      </w:r>
      <w:r w:rsidR="003F20D6">
        <w:t>.</w:t>
      </w:r>
    </w:p>
    <w:p w14:paraId="2380BDB3" w14:textId="3459FA24" w:rsidR="00F35E98" w:rsidRDefault="00F35E98" w:rsidP="00174329">
      <w:pPr>
        <w:pStyle w:val="Lijstalinea"/>
        <w:numPr>
          <w:ilvl w:val="1"/>
          <w:numId w:val="12"/>
        </w:numPr>
      </w:pPr>
      <w:r>
        <w:t>Aantoonbaarheid gebruik binnen grenzen (</w:t>
      </w:r>
      <w:r w:rsidR="0042211E">
        <w:t xml:space="preserve">bijvoorbeeld </w:t>
      </w:r>
      <w:r w:rsidR="00BC6C2A">
        <w:t xml:space="preserve">bij </w:t>
      </w:r>
      <w:r>
        <w:t>hoogwerker</w:t>
      </w:r>
      <w:r w:rsidR="0042211E">
        <w:t xml:space="preserve">, </w:t>
      </w:r>
      <w:proofErr w:type="spellStart"/>
      <w:r w:rsidR="0042211E">
        <w:t>verreiker</w:t>
      </w:r>
      <w:proofErr w:type="spellEnd"/>
      <w:r>
        <w:t xml:space="preserve"> </w:t>
      </w:r>
      <w:r w:rsidR="00BC6C2A">
        <w:t xml:space="preserve">of betonpomp </w:t>
      </w:r>
      <w:r w:rsidR="0042211E">
        <w:t xml:space="preserve">het </w:t>
      </w:r>
      <w:r>
        <w:t>werkbereikdiagram</w:t>
      </w:r>
      <w:r w:rsidR="0042211E">
        <w:t xml:space="preserve"> of lastdiagram</w:t>
      </w:r>
      <w:r w:rsidR="00BC6C2A">
        <w:t>)</w:t>
      </w:r>
    </w:p>
    <w:p w14:paraId="5B998DFC" w14:textId="05A4EF66" w:rsidR="00FC6725" w:rsidRDefault="00FC6725" w:rsidP="00174329">
      <w:pPr>
        <w:pStyle w:val="Lijstalinea"/>
        <w:numPr>
          <w:ilvl w:val="1"/>
          <w:numId w:val="12"/>
        </w:numPr>
      </w:pPr>
      <w:r>
        <w:t>Veiligheidsinformatiebladen van gebruikte stoffen.</w:t>
      </w:r>
    </w:p>
    <w:p w14:paraId="0E97937B" w14:textId="291401D6" w:rsidR="00F11470" w:rsidRDefault="00F11470" w:rsidP="00174329">
      <w:pPr>
        <w:pStyle w:val="Lijstalinea"/>
        <w:numPr>
          <w:ilvl w:val="1"/>
          <w:numId w:val="12"/>
        </w:numPr>
      </w:pPr>
      <w:r>
        <w:t xml:space="preserve">Tekeningen </w:t>
      </w:r>
      <w:r w:rsidR="000D53F8">
        <w:t>(bij</w:t>
      </w:r>
      <w:r w:rsidR="0071126E">
        <w:t>voorbeeld bij een</w:t>
      </w:r>
      <w:r w:rsidR="000D53F8">
        <w:t xml:space="preserve"> hijsplan).</w:t>
      </w:r>
    </w:p>
    <w:p w14:paraId="3E5AFCF2" w14:textId="03047329" w:rsidR="007652B5" w:rsidRDefault="007652B5" w:rsidP="00174329">
      <w:pPr>
        <w:pStyle w:val="Lijstalinea"/>
        <w:numPr>
          <w:ilvl w:val="0"/>
          <w:numId w:val="12"/>
        </w:numPr>
      </w:pPr>
      <w:r>
        <w:t>Wijze van instructie, inhoud startwerkwerkoverleg.</w:t>
      </w:r>
    </w:p>
    <w:p w14:paraId="51DEED0A" w14:textId="1F9DD576" w:rsidR="006A695C" w:rsidRDefault="007652B5" w:rsidP="00174329">
      <w:pPr>
        <w:pStyle w:val="Lijstalinea"/>
        <w:numPr>
          <w:ilvl w:val="0"/>
          <w:numId w:val="12"/>
        </w:numPr>
      </w:pPr>
      <w:r>
        <w:t>TRA</w:t>
      </w:r>
      <w:r w:rsidR="00FC6725">
        <w:t xml:space="preserve"> en beheersmaatregelen</w:t>
      </w:r>
      <w:r w:rsidR="003F20D6">
        <w:t>.</w:t>
      </w:r>
    </w:p>
    <w:p w14:paraId="20FFFD46" w14:textId="77777777" w:rsidR="001E3EA9" w:rsidRDefault="001E3EA9" w:rsidP="001E3EA9"/>
    <w:p w14:paraId="78008249" w14:textId="1177022F" w:rsidR="001E3EA9" w:rsidRDefault="001E3EA9" w:rsidP="001E3EA9">
      <w:r>
        <w:t>Voor dit project dienen de volgende werkplannen voorafgaande de start van de werkzaamheden te worden aangeleverd:</w:t>
      </w:r>
    </w:p>
    <w:tbl>
      <w:tblPr>
        <w:tblStyle w:val="Tabelraster"/>
        <w:tblW w:w="0" w:type="auto"/>
        <w:tblLayout w:type="fixed"/>
        <w:tblLook w:val="04A0" w:firstRow="1" w:lastRow="0" w:firstColumn="1" w:lastColumn="0" w:noHBand="0" w:noVBand="1"/>
      </w:tblPr>
      <w:tblGrid>
        <w:gridCol w:w="1980"/>
        <w:gridCol w:w="3969"/>
        <w:gridCol w:w="2545"/>
      </w:tblGrid>
      <w:tr w:rsidR="00847E38" w:rsidRPr="00A01AE5" w14:paraId="0BEB6354" w14:textId="77777777" w:rsidTr="00BA5052">
        <w:tc>
          <w:tcPr>
            <w:tcW w:w="1980" w:type="dxa"/>
            <w:shd w:val="clear" w:color="auto" w:fill="E5E5E5" w:themeFill="background2"/>
          </w:tcPr>
          <w:p w14:paraId="41FD0B01" w14:textId="6A895355" w:rsidR="00847E38" w:rsidRPr="00CA5C54" w:rsidRDefault="00847E38" w:rsidP="001E3EA9">
            <w:pPr>
              <w:rPr>
                <w:b/>
                <w:i/>
              </w:rPr>
            </w:pPr>
            <w:r w:rsidRPr="00CA5C54">
              <w:rPr>
                <w:b/>
                <w:i/>
              </w:rPr>
              <w:t>Werkplan</w:t>
            </w:r>
          </w:p>
        </w:tc>
        <w:tc>
          <w:tcPr>
            <w:tcW w:w="3969" w:type="dxa"/>
            <w:shd w:val="clear" w:color="auto" w:fill="E5E5E5" w:themeFill="background2"/>
          </w:tcPr>
          <w:p w14:paraId="239BFD68" w14:textId="1B2FC259" w:rsidR="00847E38" w:rsidRPr="00CA5C54" w:rsidRDefault="00A01AE5" w:rsidP="001E3EA9">
            <w:pPr>
              <w:rPr>
                <w:b/>
                <w:i/>
              </w:rPr>
            </w:pPr>
            <w:r w:rsidRPr="00CA5C54">
              <w:rPr>
                <w:b/>
                <w:i/>
              </w:rPr>
              <w:t>Toelichting</w:t>
            </w:r>
          </w:p>
        </w:tc>
        <w:tc>
          <w:tcPr>
            <w:tcW w:w="2545" w:type="dxa"/>
            <w:shd w:val="clear" w:color="auto" w:fill="E5E5E5" w:themeFill="background2"/>
          </w:tcPr>
          <w:p w14:paraId="325542AB" w14:textId="459189EE" w:rsidR="00847E38" w:rsidRPr="00CA5C54" w:rsidRDefault="00F0602D" w:rsidP="001E3EA9">
            <w:pPr>
              <w:rPr>
                <w:b/>
                <w:i/>
              </w:rPr>
            </w:pPr>
            <w:r w:rsidRPr="00CA5C54">
              <w:rPr>
                <w:b/>
                <w:i/>
              </w:rPr>
              <w:t xml:space="preserve">Van toepassing </w:t>
            </w:r>
          </w:p>
        </w:tc>
      </w:tr>
      <w:tr w:rsidR="001E3EA9" w14:paraId="73BB4E8A" w14:textId="77777777" w:rsidTr="00BA5052">
        <w:tc>
          <w:tcPr>
            <w:tcW w:w="1980" w:type="dxa"/>
          </w:tcPr>
          <w:p w14:paraId="1CBF9255" w14:textId="53969EC7" w:rsidR="001E3EA9" w:rsidRDefault="00653750" w:rsidP="001E3EA9">
            <w:r>
              <w:t xml:space="preserve">Plan van aanpak </w:t>
            </w:r>
            <w:r w:rsidR="00B1635B">
              <w:t>bodemsanering</w:t>
            </w:r>
            <w:r w:rsidR="00D264C0">
              <w:t xml:space="preserve"> </w:t>
            </w:r>
            <w:r w:rsidR="00F52B14">
              <w:t xml:space="preserve">(aanvulling V&amp;G-plan) </w:t>
            </w:r>
            <w:r>
              <w:t>conform CROW400</w:t>
            </w:r>
            <w:r w:rsidR="000342AE">
              <w:t xml:space="preserve"> Par. </w:t>
            </w:r>
            <w:r w:rsidR="00F52B14">
              <w:t>6.3</w:t>
            </w:r>
          </w:p>
        </w:tc>
        <w:tc>
          <w:tcPr>
            <w:tcW w:w="3969" w:type="dxa"/>
          </w:tcPr>
          <w:p w14:paraId="7C5D806C" w14:textId="706E4624" w:rsidR="001E3EA9" w:rsidRDefault="00F0602D" w:rsidP="001E3EA9">
            <w:r>
              <w:t xml:space="preserve">Zie hiervoor </w:t>
            </w:r>
            <w:r w:rsidR="002D5C99">
              <w:t>de betreffende bijlage</w:t>
            </w:r>
            <w:r w:rsidR="00D937C3">
              <w:t>.</w:t>
            </w:r>
          </w:p>
        </w:tc>
        <w:sdt>
          <w:sdtPr>
            <w:rPr>
              <w:rFonts w:cs="Arial"/>
              <w:b/>
              <w:bCs/>
            </w:rPr>
            <w:id w:val="636530704"/>
            <w:placeholder>
              <w:docPart w:val="03AB69986E4C492C922F8A77D50C44B7"/>
            </w:placeholder>
            <w:comboBox>
              <w:listItem w:value="Kies een item."/>
              <w:listItem w:displayText="Ja" w:value="Ja"/>
              <w:listItem w:displayText="Nee" w:value="Nee"/>
            </w:comboBox>
          </w:sdtPr>
          <w:sdtEndPr/>
          <w:sdtContent>
            <w:tc>
              <w:tcPr>
                <w:tcW w:w="2545" w:type="dxa"/>
              </w:tcPr>
              <w:p w14:paraId="2A149C42" w14:textId="3F0F34A0" w:rsidR="001E3EA9" w:rsidRPr="00E57D6F" w:rsidRDefault="00BA5052" w:rsidP="00554B72">
                <w:pPr>
                  <w:jc w:val="center"/>
                  <w:rPr>
                    <w:b/>
                    <w:highlight w:val="yellow"/>
                  </w:rPr>
                </w:pPr>
                <w:r>
                  <w:rPr>
                    <w:rFonts w:cs="Arial"/>
                    <w:b/>
                    <w:bCs/>
                  </w:rPr>
                  <w:t>Nee</w:t>
                </w:r>
              </w:p>
            </w:tc>
          </w:sdtContent>
        </w:sdt>
      </w:tr>
      <w:tr w:rsidR="00F10DAE" w14:paraId="67647BBA" w14:textId="77777777" w:rsidTr="00BA5052">
        <w:tc>
          <w:tcPr>
            <w:tcW w:w="1980" w:type="dxa"/>
          </w:tcPr>
          <w:p w14:paraId="2062109B" w14:textId="77777777" w:rsidR="00F10DAE" w:rsidRDefault="00F10DAE">
            <w:r>
              <w:t>Maatregelenplan K&amp;L conform CROW500</w:t>
            </w:r>
          </w:p>
        </w:tc>
        <w:tc>
          <w:tcPr>
            <w:tcW w:w="3969" w:type="dxa"/>
          </w:tcPr>
          <w:p w14:paraId="6D23D9F4" w14:textId="484B4785" w:rsidR="00F10DAE" w:rsidRDefault="00F10DAE">
            <w:r>
              <w:t xml:space="preserve">Zie hiervoor </w:t>
            </w:r>
            <w:r w:rsidR="002D5C99">
              <w:t xml:space="preserve">de betreffende </w:t>
            </w:r>
            <w:r>
              <w:t>bijlage</w:t>
            </w:r>
            <w:r w:rsidR="002D5C99">
              <w:t>.</w:t>
            </w:r>
          </w:p>
        </w:tc>
        <w:sdt>
          <w:sdtPr>
            <w:rPr>
              <w:rFonts w:cs="Arial"/>
              <w:b/>
              <w:bCs/>
            </w:rPr>
            <w:id w:val="-1181966040"/>
            <w:placeholder>
              <w:docPart w:val="D15EAF6CBC3C4E67A123B9E37C1EF636"/>
            </w:placeholder>
            <w:comboBox>
              <w:listItem w:value="Kies een item."/>
              <w:listItem w:displayText="Ja" w:value="Ja"/>
              <w:listItem w:displayText="Nee" w:value="Nee"/>
            </w:comboBox>
          </w:sdtPr>
          <w:sdtEndPr/>
          <w:sdtContent>
            <w:tc>
              <w:tcPr>
                <w:tcW w:w="2545" w:type="dxa"/>
              </w:tcPr>
              <w:p w14:paraId="136D6911" w14:textId="2017C96C" w:rsidR="00F10DAE" w:rsidRPr="00E57D6F" w:rsidRDefault="00BA5052">
                <w:pPr>
                  <w:jc w:val="center"/>
                  <w:rPr>
                    <w:b/>
                    <w:highlight w:val="yellow"/>
                  </w:rPr>
                </w:pPr>
                <w:r>
                  <w:rPr>
                    <w:rFonts w:cs="Arial"/>
                    <w:b/>
                    <w:bCs/>
                  </w:rPr>
                  <w:t>Nee</w:t>
                </w:r>
              </w:p>
            </w:tc>
          </w:sdtContent>
        </w:sdt>
      </w:tr>
      <w:tr w:rsidR="001E3EA9" w14:paraId="2E6642AA" w14:textId="77777777" w:rsidTr="00BA5052">
        <w:tc>
          <w:tcPr>
            <w:tcW w:w="1980" w:type="dxa"/>
          </w:tcPr>
          <w:p w14:paraId="73C0F7AB" w14:textId="114E3E9D" w:rsidR="001E3EA9" w:rsidRDefault="00653750" w:rsidP="001E3EA9">
            <w:r>
              <w:t xml:space="preserve">Straatwerkplan conform CROW </w:t>
            </w:r>
            <w:r w:rsidR="008D5A94">
              <w:t>324</w:t>
            </w:r>
          </w:p>
        </w:tc>
        <w:tc>
          <w:tcPr>
            <w:tcW w:w="3969" w:type="dxa"/>
          </w:tcPr>
          <w:p w14:paraId="4CEA5EEB" w14:textId="2B46F28A" w:rsidR="001E3EA9" w:rsidRDefault="78836899" w:rsidP="001E3EA9">
            <w:r>
              <w:t xml:space="preserve">Zie hiervoor </w:t>
            </w:r>
            <w:r w:rsidR="2D184FC1">
              <w:t xml:space="preserve">model straatwerkplan op </w:t>
            </w:r>
            <w:r w:rsidR="314488B9">
              <w:t>het CROW kennisplatform</w:t>
            </w:r>
            <w:r w:rsidR="038E674B">
              <w:t>.</w:t>
            </w:r>
          </w:p>
        </w:tc>
        <w:sdt>
          <w:sdtPr>
            <w:rPr>
              <w:rFonts w:cs="Arial"/>
              <w:b/>
              <w:bCs/>
            </w:rPr>
            <w:id w:val="69168956"/>
            <w:placeholder>
              <w:docPart w:val="30AC28C786714DD5B2C3BB7B55158606"/>
            </w:placeholder>
            <w:comboBox>
              <w:listItem w:value="Kies een item."/>
              <w:listItem w:displayText="Ja" w:value="Ja"/>
              <w:listItem w:displayText="Nee" w:value="Nee"/>
            </w:comboBox>
          </w:sdtPr>
          <w:sdtEndPr/>
          <w:sdtContent>
            <w:tc>
              <w:tcPr>
                <w:tcW w:w="2545" w:type="dxa"/>
              </w:tcPr>
              <w:p w14:paraId="56484AB1" w14:textId="025425A9" w:rsidR="001E3EA9" w:rsidRPr="00E57D6F" w:rsidRDefault="00BA5052" w:rsidP="00554B72">
                <w:pPr>
                  <w:jc w:val="center"/>
                  <w:rPr>
                    <w:b/>
                    <w:highlight w:val="yellow"/>
                  </w:rPr>
                </w:pPr>
                <w:r>
                  <w:rPr>
                    <w:rFonts w:cs="Arial"/>
                    <w:b/>
                    <w:bCs/>
                  </w:rPr>
                  <w:t>Nee</w:t>
                </w:r>
              </w:p>
            </w:tc>
          </w:sdtContent>
        </w:sdt>
      </w:tr>
      <w:tr w:rsidR="001E3EA9" w14:paraId="0B52ADAD" w14:textId="77777777" w:rsidTr="00BA5052">
        <w:tc>
          <w:tcPr>
            <w:tcW w:w="1980" w:type="dxa"/>
          </w:tcPr>
          <w:p w14:paraId="24184FD9" w14:textId="45F0ACFD" w:rsidR="001E3EA9" w:rsidRDefault="00C71346" w:rsidP="001E3EA9">
            <w:r>
              <w:t>Hijsplan</w:t>
            </w:r>
          </w:p>
        </w:tc>
        <w:tc>
          <w:tcPr>
            <w:tcW w:w="3969" w:type="dxa"/>
          </w:tcPr>
          <w:p w14:paraId="53BBF460" w14:textId="49341F30" w:rsidR="001E3EA9" w:rsidRDefault="006C74CB" w:rsidP="006C74CB">
            <w:r>
              <w:t>Montage en demontage van zware elementen, meerdere hijskranen in elkaars bereik, meerdere werkgevers betrokken bij de (hijs)werkzaamheden e.d. zijn in elk geval werkzaamheden die een bijzonder gevaar met zich meebrengen en waarvoor een hijsplan is vereist.</w:t>
            </w:r>
          </w:p>
        </w:tc>
        <w:sdt>
          <w:sdtPr>
            <w:rPr>
              <w:rFonts w:cs="Arial"/>
              <w:b/>
              <w:bCs/>
            </w:rPr>
            <w:id w:val="463856083"/>
            <w:placeholder>
              <w:docPart w:val="17BBFBA9651642BAA64BD76E38C4B07D"/>
            </w:placeholder>
            <w:comboBox>
              <w:listItem w:value="Kies een item."/>
              <w:listItem w:displayText="Ja" w:value="Ja"/>
              <w:listItem w:displayText="Nee" w:value="Nee"/>
            </w:comboBox>
          </w:sdtPr>
          <w:sdtEndPr/>
          <w:sdtContent>
            <w:tc>
              <w:tcPr>
                <w:tcW w:w="2545" w:type="dxa"/>
              </w:tcPr>
              <w:p w14:paraId="6C9AD7B8" w14:textId="07FE4C1A" w:rsidR="001E3EA9" w:rsidRPr="00E57D6F" w:rsidRDefault="00BA5052" w:rsidP="00554B72">
                <w:pPr>
                  <w:jc w:val="center"/>
                  <w:rPr>
                    <w:b/>
                    <w:highlight w:val="yellow"/>
                  </w:rPr>
                </w:pPr>
                <w:r>
                  <w:rPr>
                    <w:rFonts w:cs="Arial"/>
                    <w:b/>
                    <w:bCs/>
                  </w:rPr>
                  <w:t>Nee</w:t>
                </w:r>
              </w:p>
            </w:tc>
          </w:sdtContent>
        </w:sdt>
      </w:tr>
      <w:tr w:rsidR="00B23F5A" w14:paraId="37804404" w14:textId="77777777" w:rsidTr="00BA5052">
        <w:tc>
          <w:tcPr>
            <w:tcW w:w="1980" w:type="dxa"/>
          </w:tcPr>
          <w:p w14:paraId="60CA7049" w14:textId="2A222B85" w:rsidR="00B23F5A" w:rsidRDefault="00B23F5A" w:rsidP="001E3EA9">
            <w:r>
              <w:t>Hijsen lange delen</w:t>
            </w:r>
            <w:r w:rsidR="009A6BCF">
              <w:t xml:space="preserve"> </w:t>
            </w:r>
          </w:p>
        </w:tc>
        <w:tc>
          <w:tcPr>
            <w:tcW w:w="3969" w:type="dxa"/>
          </w:tcPr>
          <w:p w14:paraId="51429C00" w14:textId="67BBAFED" w:rsidR="00B23F5A" w:rsidRDefault="00C758C8" w:rsidP="001E3EA9">
            <w:r>
              <w:t xml:space="preserve"> Indien met woning in valzonering: </w:t>
            </w:r>
            <w:r w:rsidR="00626922">
              <w:t>Maatwerk</w:t>
            </w:r>
            <w:r w:rsidR="00325B8C">
              <w:t>voorstel</w:t>
            </w:r>
            <w:r w:rsidR="00626922">
              <w:t xml:space="preserve"> conform </w:t>
            </w:r>
            <w:r w:rsidR="00626922" w:rsidRPr="00626922">
              <w:t>College hijsen lange delen</w:t>
            </w:r>
          </w:p>
        </w:tc>
        <w:sdt>
          <w:sdtPr>
            <w:rPr>
              <w:rFonts w:cs="Arial"/>
              <w:b/>
              <w:bCs/>
            </w:rPr>
            <w:id w:val="2049103242"/>
            <w:placeholder>
              <w:docPart w:val="0A31C495E32B4A2EBB51892AAFCE3E0D"/>
            </w:placeholder>
            <w:comboBox>
              <w:listItem w:value="Kies een item."/>
              <w:listItem w:displayText="Ja" w:value="Ja"/>
              <w:listItem w:displayText="Nee" w:value="Nee"/>
            </w:comboBox>
          </w:sdtPr>
          <w:sdtEndPr/>
          <w:sdtContent>
            <w:tc>
              <w:tcPr>
                <w:tcW w:w="2545" w:type="dxa"/>
              </w:tcPr>
              <w:p w14:paraId="03679308" w14:textId="1EF64DE8" w:rsidR="00B23F5A" w:rsidRPr="00E57D6F" w:rsidRDefault="00E74C38" w:rsidP="00554B72">
                <w:pPr>
                  <w:jc w:val="center"/>
                  <w:rPr>
                    <w:b/>
                    <w:highlight w:val="yellow"/>
                  </w:rPr>
                </w:pPr>
                <w:r>
                  <w:rPr>
                    <w:rFonts w:cs="Arial"/>
                    <w:b/>
                    <w:bCs/>
                  </w:rPr>
                  <w:t>Nee</w:t>
                </w:r>
              </w:p>
            </w:tc>
          </w:sdtContent>
        </w:sdt>
      </w:tr>
      <w:tr w:rsidR="001E3EA9" w14:paraId="6FD565CB" w14:textId="77777777" w:rsidTr="00BA5052">
        <w:tc>
          <w:tcPr>
            <w:tcW w:w="1980" w:type="dxa"/>
          </w:tcPr>
          <w:p w14:paraId="7DDD74D3" w14:textId="2280D20D" w:rsidR="001E3EA9" w:rsidRDefault="00FB6253" w:rsidP="001E3EA9">
            <w:r>
              <w:t xml:space="preserve">WIU </w:t>
            </w:r>
            <w:r w:rsidR="00214DB0">
              <w:t>(werk in uitvoering) conform CROW96</w:t>
            </w:r>
          </w:p>
        </w:tc>
        <w:tc>
          <w:tcPr>
            <w:tcW w:w="3969" w:type="dxa"/>
          </w:tcPr>
          <w:p w14:paraId="5A560FEA" w14:textId="426F5248" w:rsidR="001E3EA9" w:rsidRDefault="002B7B36" w:rsidP="001E3EA9">
            <w:r>
              <w:t>WIU</w:t>
            </w:r>
            <w:r w:rsidR="003A3AD1">
              <w:t xml:space="preserve"> maatregelen,</w:t>
            </w:r>
            <w:r w:rsidR="00214DB0">
              <w:t xml:space="preserve"> </w:t>
            </w:r>
            <w:r>
              <w:t xml:space="preserve">met </w:t>
            </w:r>
            <w:r w:rsidR="000B19AF">
              <w:t xml:space="preserve">indien van toepassing </w:t>
            </w:r>
            <w:r>
              <w:t>omleidingsroutes</w:t>
            </w:r>
            <w:r w:rsidR="003A3AD1">
              <w:t>,</w:t>
            </w:r>
            <w:r>
              <w:t xml:space="preserve"> conform </w:t>
            </w:r>
            <w:r w:rsidR="000A12D9">
              <w:t>CROW96a/b</w:t>
            </w:r>
          </w:p>
          <w:p w14:paraId="794E5FE7" w14:textId="77777777" w:rsidR="000A12D9" w:rsidRDefault="000A12D9" w:rsidP="001E3EA9">
            <w:r>
              <w:t xml:space="preserve">Bij werken met verkeersregelaars </w:t>
            </w:r>
            <w:r w:rsidR="00197536">
              <w:t>de instructie</w:t>
            </w:r>
            <w:r w:rsidR="00416E19">
              <w:t>.</w:t>
            </w:r>
          </w:p>
          <w:p w14:paraId="33D7BE96" w14:textId="3009BACF" w:rsidR="003E7133" w:rsidRDefault="003E7133" w:rsidP="001E3EA9">
            <w:r>
              <w:t>Dit kan ook worden verwerkt in het BLVC</w:t>
            </w:r>
            <w:r w:rsidR="00002BD8">
              <w:t>-plan.</w:t>
            </w:r>
          </w:p>
        </w:tc>
        <w:tc>
          <w:tcPr>
            <w:tcW w:w="2545" w:type="dxa"/>
          </w:tcPr>
          <w:p w14:paraId="76B744C0" w14:textId="27892470" w:rsidR="001E3EA9" w:rsidRPr="00E57D6F" w:rsidRDefault="007B277A" w:rsidP="00554B72">
            <w:pPr>
              <w:jc w:val="center"/>
              <w:rPr>
                <w:b/>
                <w:highlight w:val="yellow"/>
              </w:rPr>
            </w:pPr>
            <w:sdt>
              <w:sdtPr>
                <w:rPr>
                  <w:rFonts w:cs="Arial"/>
                  <w:b/>
                  <w:bCs/>
                </w:rPr>
                <w:id w:val="-204332377"/>
                <w:placeholder>
                  <w:docPart w:val="3FB4A78794424738AC0288C93EAC54FB"/>
                </w:placeholder>
                <w:comboBox>
                  <w:listItem w:value="Kies een item."/>
                  <w:listItem w:displayText="Ja" w:value="Ja"/>
                  <w:listItem w:displayText="Nee" w:value="Nee"/>
                </w:comboBox>
              </w:sdtPr>
              <w:sdtEndPr/>
              <w:sdtContent>
                <w:r w:rsidR="00E74C38">
                  <w:rPr>
                    <w:rFonts w:cs="Arial"/>
                    <w:b/>
                    <w:bCs/>
                  </w:rPr>
                  <w:t>Ja</w:t>
                </w:r>
              </w:sdtContent>
            </w:sdt>
            <w:r w:rsidR="006E53B4" w:rsidRPr="006E53B4">
              <w:rPr>
                <w:b/>
              </w:rPr>
              <w:t xml:space="preserve"> </w:t>
            </w:r>
            <w:r w:rsidR="00C55EE9" w:rsidRPr="006E53B4">
              <w:rPr>
                <w:b/>
              </w:rPr>
              <w:t>verwerkt in BLVC-plan</w:t>
            </w:r>
          </w:p>
        </w:tc>
      </w:tr>
      <w:tr w:rsidR="00DF3750" w14:paraId="410DC48E" w14:textId="77777777" w:rsidTr="00BA5052">
        <w:tc>
          <w:tcPr>
            <w:tcW w:w="1980" w:type="dxa"/>
          </w:tcPr>
          <w:p w14:paraId="419F6BF1" w14:textId="4EE8A801" w:rsidR="00DF3750" w:rsidRDefault="00DF3750" w:rsidP="001E3EA9">
            <w:r>
              <w:t>Werkplan werken met gevaarlijke stoffen</w:t>
            </w:r>
          </w:p>
        </w:tc>
        <w:tc>
          <w:tcPr>
            <w:tcW w:w="3969" w:type="dxa"/>
          </w:tcPr>
          <w:p w14:paraId="1BFCCAA1" w14:textId="756AFC30" w:rsidR="00DF3750" w:rsidRDefault="00E249E5" w:rsidP="001E3EA9">
            <w:r>
              <w:t>Bijvoorbeeld bij verwijdering asbest of werken met chroom 6.</w:t>
            </w:r>
          </w:p>
        </w:tc>
        <w:tc>
          <w:tcPr>
            <w:tcW w:w="2545" w:type="dxa"/>
          </w:tcPr>
          <w:sdt>
            <w:sdtPr>
              <w:rPr>
                <w:rFonts w:cs="Arial"/>
                <w:b/>
                <w:bCs/>
              </w:rPr>
              <w:id w:val="1686631549"/>
              <w:placeholder>
                <w:docPart w:val="7CD22189604C4DDB877156043EB49E82"/>
              </w:placeholder>
              <w:comboBox>
                <w:listItem w:value="Kies een item."/>
                <w:listItem w:displayText="Ja" w:value="Ja"/>
                <w:listItem w:displayText="Nee" w:value="Nee"/>
              </w:comboBox>
            </w:sdtPr>
            <w:sdtEndPr/>
            <w:sdtContent>
              <w:p w14:paraId="0F6C39D9" w14:textId="77777777" w:rsidR="00DF3750" w:rsidRDefault="00BA5052" w:rsidP="00554B72">
                <w:pPr>
                  <w:jc w:val="center"/>
                  <w:rPr>
                    <w:rFonts w:cs="Arial"/>
                    <w:b/>
                    <w:bCs/>
                  </w:rPr>
                </w:pPr>
                <w:r>
                  <w:rPr>
                    <w:rFonts w:cs="Arial"/>
                    <w:b/>
                    <w:bCs/>
                  </w:rPr>
                  <w:t>Ja</w:t>
                </w:r>
              </w:p>
            </w:sdtContent>
          </w:sdt>
          <w:p w14:paraId="4BF6404E" w14:textId="4532717A" w:rsidR="00BA5052" w:rsidRPr="00E57D6F" w:rsidRDefault="00BA5052" w:rsidP="00BE3F56">
            <w:pPr>
              <w:rPr>
                <w:b/>
                <w:highlight w:val="yellow"/>
              </w:rPr>
            </w:pPr>
            <w:r>
              <w:rPr>
                <w:rFonts w:cs="Arial"/>
                <w:b/>
                <w:bCs/>
              </w:rPr>
              <w:t xml:space="preserve">Aangezien verf allerlei schadelijke stoffen bevat (ook als het geen chroom-6 bevat) dient </w:t>
            </w:r>
            <w:r>
              <w:rPr>
                <w:rFonts w:cs="Arial"/>
                <w:b/>
                <w:bCs/>
              </w:rPr>
              <w:lastRenderedPageBreak/>
              <w:t>bewerken van verf te worden omschreven in een werkplan.</w:t>
            </w:r>
          </w:p>
        </w:tc>
      </w:tr>
      <w:tr w:rsidR="00DF3750" w14:paraId="4E37BC5C" w14:textId="77777777" w:rsidTr="00BA5052">
        <w:tc>
          <w:tcPr>
            <w:tcW w:w="1980" w:type="dxa"/>
          </w:tcPr>
          <w:p w14:paraId="7C558739" w14:textId="1B7C454E" w:rsidR="00DF3750" w:rsidRDefault="001E0DDB" w:rsidP="001E3EA9">
            <w:r>
              <w:lastRenderedPageBreak/>
              <w:t xml:space="preserve">Werkplan </w:t>
            </w:r>
            <w:r w:rsidR="00531070">
              <w:t>WLS vergunning</w:t>
            </w:r>
          </w:p>
        </w:tc>
        <w:tc>
          <w:tcPr>
            <w:tcW w:w="3969" w:type="dxa"/>
          </w:tcPr>
          <w:p w14:paraId="78318A71" w14:textId="16F71501" w:rsidR="00DF3750" w:rsidRDefault="00531070" w:rsidP="001E3EA9">
            <w:r>
              <w:t>Werkplan i.v.m. werken nabijheid tram en of metro</w:t>
            </w:r>
          </w:p>
        </w:tc>
        <w:tc>
          <w:tcPr>
            <w:tcW w:w="2545" w:type="dxa"/>
          </w:tcPr>
          <w:p w14:paraId="44B24987" w14:textId="77777777" w:rsidR="00DF3750" w:rsidRDefault="00531070" w:rsidP="00531070">
            <w:pPr>
              <w:jc w:val="center"/>
              <w:rPr>
                <w:rFonts w:cs="Arial"/>
                <w:b/>
                <w:bCs/>
              </w:rPr>
            </w:pPr>
            <w:r w:rsidRPr="006E53B4">
              <w:rPr>
                <w:b/>
              </w:rPr>
              <w:t xml:space="preserve"> </w:t>
            </w:r>
            <w:sdt>
              <w:sdtPr>
                <w:rPr>
                  <w:rFonts w:cs="Arial"/>
                  <w:b/>
                  <w:bCs/>
                </w:rPr>
                <w:id w:val="42646515"/>
                <w:placeholder>
                  <w:docPart w:val="85D4C99D43BF424B9DE496F0311B617E"/>
                </w:placeholder>
                <w:comboBox>
                  <w:listItem w:value="Kies een item."/>
                  <w:listItem w:displayText="Ja" w:value="Ja"/>
                  <w:listItem w:displayText="Nee" w:value="Nee"/>
                </w:comboBox>
              </w:sdtPr>
              <w:sdtEndPr/>
              <w:sdtContent>
                <w:r w:rsidR="00BA5052">
                  <w:rPr>
                    <w:rFonts w:cs="Arial"/>
                    <w:b/>
                    <w:bCs/>
                  </w:rPr>
                  <w:t>Ja</w:t>
                </w:r>
              </w:sdtContent>
            </w:sdt>
          </w:p>
          <w:p w14:paraId="1F991141" w14:textId="456E89AB" w:rsidR="00BA5052" w:rsidRDefault="00BA5052" w:rsidP="00BE3F56">
            <w:r>
              <w:rPr>
                <w:rFonts w:cs="Arial"/>
                <w:b/>
                <w:bCs/>
              </w:rPr>
              <w:t>Per projectlocatie kan dit verschillen en kan mogelijk gelift worden op de aangevraagde WLS vergunning van het project.  Het kan voorkomen dat ON zelf een WLS vergunning moet aanvragen en dan hiervoor een werkplan moet maken.</w:t>
            </w:r>
          </w:p>
        </w:tc>
      </w:tr>
      <w:tr w:rsidR="00A24BBA" w14:paraId="6C36A8BB" w14:textId="77777777" w:rsidTr="00BA5052">
        <w:tc>
          <w:tcPr>
            <w:tcW w:w="1980" w:type="dxa"/>
          </w:tcPr>
          <w:p w14:paraId="763999AF" w14:textId="77777777" w:rsidR="00A24BBA" w:rsidRDefault="00A24BBA" w:rsidP="001E3EA9"/>
        </w:tc>
        <w:tc>
          <w:tcPr>
            <w:tcW w:w="3969" w:type="dxa"/>
          </w:tcPr>
          <w:p w14:paraId="1AC9BF32" w14:textId="77777777" w:rsidR="00A24BBA" w:rsidRDefault="00A24BBA" w:rsidP="001E3EA9"/>
        </w:tc>
        <w:tc>
          <w:tcPr>
            <w:tcW w:w="2545" w:type="dxa"/>
          </w:tcPr>
          <w:p w14:paraId="48B894F0" w14:textId="77777777" w:rsidR="00A24BBA" w:rsidRDefault="00A24BBA" w:rsidP="00531070">
            <w:pPr>
              <w:jc w:val="center"/>
              <w:rPr>
                <w:rStyle w:val="Verwijzingopmerking"/>
              </w:rPr>
            </w:pPr>
          </w:p>
        </w:tc>
      </w:tr>
    </w:tbl>
    <w:p w14:paraId="46CD3F97" w14:textId="3955E832" w:rsidR="001E3EA9" w:rsidRDefault="001E3EA9" w:rsidP="001E3EA9"/>
    <w:p w14:paraId="4AA2CC0D" w14:textId="6218DED8" w:rsidR="2514B9F3" w:rsidRDefault="00BA5052" w:rsidP="2514B9F3">
      <w:pPr>
        <w:spacing w:line="260" w:lineRule="atLeast"/>
      </w:pPr>
      <w:r>
        <w:t>NB</w:t>
      </w:r>
    </w:p>
    <w:p w14:paraId="79A5F7A6" w14:textId="359FC650" w:rsidR="00BA5052" w:rsidRDefault="00BA5052" w:rsidP="2514B9F3">
      <w:pPr>
        <w:spacing w:line="260" w:lineRule="atLeast"/>
      </w:pPr>
      <w:r>
        <w:t xml:space="preserve">Zoals eerder </w:t>
      </w:r>
      <w:r w:rsidR="004C1FDD">
        <w:t xml:space="preserve">is </w:t>
      </w:r>
      <w:r>
        <w:t>vermeld</w:t>
      </w:r>
      <w:r w:rsidR="004C1FDD">
        <w:t>,</w:t>
      </w:r>
      <w:r>
        <w:t xml:space="preserve"> ook verf dat geen chroom-6 bevat kan allerlei andere schadelijke stoffen bevatten. Daarom dienen er bij het bewerken van verf beheersmaatregelen worden genomen</w:t>
      </w:r>
      <w:r w:rsidR="004C1FDD">
        <w:t xml:space="preserve"> zoals bronafzuiging op schuurmachines, adembescherming, handschoenen etc. Als referentie kan worden verwezen naar </w:t>
      </w:r>
      <w:hyperlink r:id="rId17" w:history="1">
        <w:r w:rsidR="004C1FDD" w:rsidRPr="004C1FDD">
          <w:rPr>
            <w:rStyle w:val="Hyperlink"/>
          </w:rPr>
          <w:t>maatregelenmatrix Beheersregime chroom-6</w:t>
        </w:r>
      </w:hyperlink>
      <w:r w:rsidR="004C1FDD">
        <w:t xml:space="preserve"> en de </w:t>
      </w:r>
      <w:hyperlink r:id="rId18" w:history="1">
        <w:r w:rsidR="004C1FDD" w:rsidRPr="004C1FDD">
          <w:rPr>
            <w:rStyle w:val="Hyperlink"/>
          </w:rPr>
          <w:t>Arbocatalogus schilderen</w:t>
        </w:r>
      </w:hyperlink>
      <w:r w:rsidR="004C1FDD">
        <w:t xml:space="preserve"> (nog niet goedgekeurd door de NLA). Tevens dient het werkplan de werkwijze te bevatten op welke wijze de verfresten worden opgevangen en afgevoerd.</w:t>
      </w:r>
    </w:p>
    <w:p w14:paraId="5404A8B4" w14:textId="66545E9A" w:rsidR="607D0E90" w:rsidRDefault="607D0E90" w:rsidP="2514B9F3">
      <w:pPr>
        <w:pStyle w:val="Kop2"/>
      </w:pPr>
      <w:bookmarkStart w:id="84" w:name="_Toc200543681"/>
      <w:r>
        <w:t>Werkplekinspecties en inzet veiligheidskundige door opdrachtnemer</w:t>
      </w:r>
      <w:bookmarkEnd w:id="84"/>
    </w:p>
    <w:p w14:paraId="7695C2AB" w14:textId="77777777" w:rsidR="00B15D5F" w:rsidRDefault="00B15D5F" w:rsidP="00B15D5F">
      <w:pPr>
        <w:spacing w:line="260" w:lineRule="atLeast"/>
      </w:pPr>
      <w:r>
        <w:t xml:space="preserve">Werkplekinspecties zijn een belangrijk middel om de veiligheid tijdens de uitvoering te waarborgen en op peil te houden. Daarom wordt vanuit de </w:t>
      </w:r>
      <w:proofErr w:type="spellStart"/>
      <w:r>
        <w:t>VCA-certificering</w:t>
      </w:r>
      <w:proofErr w:type="spellEnd"/>
      <w:r>
        <w:t>, per operationele werkplek, minimaal 1x per maand een werkplekinspectie geëist. Werkplekinspecties dienen schriftelijk of digitaal te worden vastgelegd.</w:t>
      </w:r>
    </w:p>
    <w:p w14:paraId="6A5A202A" w14:textId="77777777" w:rsidR="00B15D5F" w:rsidRDefault="00B15D5F" w:rsidP="00B15D5F">
      <w:pPr>
        <w:spacing w:line="260" w:lineRule="atLeast"/>
      </w:pPr>
    </w:p>
    <w:p w14:paraId="1E90E9D0" w14:textId="77777777" w:rsidR="00B15D5F" w:rsidRDefault="710DC43D" w:rsidP="00B15D5F">
      <w:pPr>
        <w:spacing w:line="260" w:lineRule="atLeast"/>
      </w:pPr>
      <w:r>
        <w:t>Rapportages van op het project uitgevoerde werkplekinspecties dienen op verzoek van OG te worden gedeeld met directie en toezicht, dit geldt ook voor door externen uitgevoerde V&amp;G-werkplekinspecties en audits op het project zoals voor de VCA-, BRL-richtlijnen of andere gecertificeerde richtlijnen zoals de ISO45001, Bewuste Bouwers, SCL etc..</w:t>
      </w:r>
    </w:p>
    <w:p w14:paraId="1AA6398E" w14:textId="562705F0" w:rsidR="2514B9F3" w:rsidRDefault="2514B9F3" w:rsidP="2514B9F3">
      <w:pPr>
        <w:spacing w:line="260" w:lineRule="atLeast"/>
      </w:pPr>
    </w:p>
    <w:p w14:paraId="7347455F" w14:textId="7F327506" w:rsidR="11F05348" w:rsidRDefault="11F05348" w:rsidP="2514B9F3">
      <w:pPr>
        <w:pStyle w:val="Kop3"/>
        <w:rPr>
          <w:bCs/>
          <w:color w:val="FF0000" w:themeColor="text2"/>
          <w:szCs w:val="24"/>
        </w:rPr>
      </w:pPr>
      <w:bookmarkStart w:id="85" w:name="_Toc200543682"/>
      <w:r>
        <w:t>Inzet van veiligheidsinspecties en veiligheidskundige</w:t>
      </w:r>
      <w:bookmarkEnd w:id="85"/>
    </w:p>
    <w:p w14:paraId="4C78B949" w14:textId="3BB2E6B7" w:rsidR="00B15D5F" w:rsidRDefault="0871402B" w:rsidP="00B15D5F">
      <w:pPr>
        <w:spacing w:line="260" w:lineRule="atLeast"/>
      </w:pPr>
      <w:r>
        <w:t>De veiligheid bij projecten kan tevens beter worden gewaarborgd door inzet van een veiligheidskundige door de opdrachtnemer. De inzet is afhankelijk van de aard (risico’s) en grootte van het project.</w:t>
      </w:r>
      <w:r w:rsidR="552D8B61">
        <w:t xml:space="preserve"> De volgende minimale inzet wordt van ON vereist:</w:t>
      </w:r>
      <w:r w:rsidR="0ED4F6ED">
        <w:t xml:space="preserve"> </w:t>
      </w:r>
    </w:p>
    <w:p w14:paraId="66E00BB8" w14:textId="77777777" w:rsidR="00B15D5F" w:rsidRDefault="00B15D5F" w:rsidP="00B15D5F">
      <w:pPr>
        <w:spacing w:line="260" w:lineRule="atLeast"/>
      </w:pPr>
    </w:p>
    <w:tbl>
      <w:tblPr>
        <w:tblStyle w:val="Tabelraster"/>
        <w:tblW w:w="8784" w:type="dxa"/>
        <w:tblLook w:val="04A0" w:firstRow="1" w:lastRow="0" w:firstColumn="1" w:lastColumn="0" w:noHBand="0" w:noVBand="1"/>
      </w:tblPr>
      <w:tblGrid>
        <w:gridCol w:w="1785"/>
        <w:gridCol w:w="2605"/>
        <w:gridCol w:w="2551"/>
        <w:gridCol w:w="1843"/>
      </w:tblGrid>
      <w:tr w:rsidR="00B15D5F" w:rsidRPr="002074EF" w14:paraId="4853D605" w14:textId="77777777" w:rsidTr="2514B9F3">
        <w:tc>
          <w:tcPr>
            <w:tcW w:w="1785" w:type="dxa"/>
            <w:shd w:val="clear" w:color="auto" w:fill="E5E5E5" w:themeFill="background2"/>
          </w:tcPr>
          <w:p w14:paraId="4E69141D" w14:textId="77777777" w:rsidR="00B15D5F" w:rsidRPr="002074EF" w:rsidRDefault="00B15D5F">
            <w:pPr>
              <w:spacing w:line="260" w:lineRule="atLeast"/>
              <w:rPr>
                <w:b/>
                <w:bCs/>
                <w:i/>
                <w:iCs/>
                <w:sz w:val="22"/>
                <w:szCs w:val="22"/>
              </w:rPr>
            </w:pPr>
            <w:r w:rsidRPr="002074EF">
              <w:rPr>
                <w:b/>
                <w:bCs/>
                <w:i/>
                <w:iCs/>
                <w:sz w:val="22"/>
                <w:szCs w:val="22"/>
              </w:rPr>
              <w:lastRenderedPageBreak/>
              <w:t xml:space="preserve">Frequentie </w:t>
            </w:r>
            <w:r>
              <w:rPr>
                <w:b/>
                <w:bCs/>
                <w:i/>
                <w:iCs/>
                <w:sz w:val="22"/>
                <w:szCs w:val="22"/>
              </w:rPr>
              <w:t xml:space="preserve">V&amp;G </w:t>
            </w:r>
            <w:r w:rsidRPr="002074EF">
              <w:rPr>
                <w:b/>
                <w:bCs/>
                <w:i/>
                <w:iCs/>
                <w:sz w:val="22"/>
                <w:szCs w:val="22"/>
              </w:rPr>
              <w:t>inspecties</w:t>
            </w:r>
          </w:p>
        </w:tc>
        <w:tc>
          <w:tcPr>
            <w:tcW w:w="2605" w:type="dxa"/>
            <w:shd w:val="clear" w:color="auto" w:fill="E5E5E5" w:themeFill="background2"/>
          </w:tcPr>
          <w:p w14:paraId="30357A46" w14:textId="77777777" w:rsidR="00B15D5F" w:rsidRPr="002074EF" w:rsidRDefault="00B15D5F">
            <w:pPr>
              <w:spacing w:line="260" w:lineRule="atLeast"/>
              <w:rPr>
                <w:b/>
                <w:bCs/>
                <w:i/>
                <w:iCs/>
                <w:sz w:val="22"/>
                <w:szCs w:val="22"/>
              </w:rPr>
            </w:pPr>
            <w:r w:rsidRPr="002074EF">
              <w:rPr>
                <w:b/>
                <w:bCs/>
                <w:i/>
                <w:iCs/>
                <w:sz w:val="22"/>
                <w:szCs w:val="22"/>
              </w:rPr>
              <w:t>Inspectie door:</w:t>
            </w:r>
          </w:p>
        </w:tc>
        <w:tc>
          <w:tcPr>
            <w:tcW w:w="2551" w:type="dxa"/>
            <w:shd w:val="clear" w:color="auto" w:fill="E5E5E5" w:themeFill="background2"/>
          </w:tcPr>
          <w:p w14:paraId="0EA08BD3" w14:textId="77777777" w:rsidR="00B15D5F" w:rsidRPr="002074EF" w:rsidRDefault="00B15D5F">
            <w:pPr>
              <w:spacing w:line="260" w:lineRule="atLeast"/>
              <w:rPr>
                <w:b/>
                <w:bCs/>
                <w:i/>
                <w:iCs/>
                <w:sz w:val="22"/>
                <w:szCs w:val="22"/>
              </w:rPr>
            </w:pPr>
            <w:r w:rsidRPr="002074EF">
              <w:rPr>
                <w:b/>
                <w:bCs/>
                <w:i/>
                <w:iCs/>
                <w:sz w:val="22"/>
                <w:szCs w:val="22"/>
              </w:rPr>
              <w:t>Inzet veiligheidskundige</w:t>
            </w:r>
          </w:p>
        </w:tc>
        <w:tc>
          <w:tcPr>
            <w:tcW w:w="1843" w:type="dxa"/>
            <w:shd w:val="clear" w:color="auto" w:fill="E5E5E5" w:themeFill="background2"/>
          </w:tcPr>
          <w:p w14:paraId="4020E090" w14:textId="77777777" w:rsidR="00B15D5F" w:rsidRPr="002074EF" w:rsidRDefault="00B15D5F">
            <w:pPr>
              <w:spacing w:line="260" w:lineRule="atLeast"/>
              <w:rPr>
                <w:b/>
                <w:bCs/>
                <w:i/>
                <w:iCs/>
                <w:sz w:val="22"/>
                <w:szCs w:val="22"/>
              </w:rPr>
            </w:pPr>
            <w:r>
              <w:rPr>
                <w:b/>
                <w:bCs/>
                <w:i/>
                <w:iCs/>
                <w:sz w:val="22"/>
                <w:szCs w:val="22"/>
              </w:rPr>
              <w:t>V</w:t>
            </w:r>
            <w:r w:rsidRPr="002074EF">
              <w:rPr>
                <w:b/>
                <w:bCs/>
                <w:i/>
                <w:iCs/>
                <w:sz w:val="22"/>
                <w:szCs w:val="22"/>
              </w:rPr>
              <w:t>an toepassing</w:t>
            </w:r>
          </w:p>
        </w:tc>
      </w:tr>
      <w:tr w:rsidR="00B15D5F" w14:paraId="4BCEA304" w14:textId="77777777" w:rsidTr="2514B9F3">
        <w:tc>
          <w:tcPr>
            <w:tcW w:w="8784" w:type="dxa"/>
            <w:gridSpan w:val="4"/>
          </w:tcPr>
          <w:p w14:paraId="53465242" w14:textId="77777777" w:rsidR="00B15D5F" w:rsidRDefault="00B15D5F">
            <w:pPr>
              <w:spacing w:line="260" w:lineRule="atLeast"/>
              <w:rPr>
                <w:b/>
                <w:bCs/>
              </w:rPr>
            </w:pPr>
          </w:p>
        </w:tc>
      </w:tr>
      <w:tr w:rsidR="00B15D5F" w:rsidRPr="00CA5C54" w14:paraId="1D09A349" w14:textId="77777777" w:rsidTr="2514B9F3">
        <w:tc>
          <w:tcPr>
            <w:tcW w:w="8784" w:type="dxa"/>
            <w:gridSpan w:val="4"/>
            <w:shd w:val="clear" w:color="auto" w:fill="E5E5E5" w:themeFill="background2"/>
          </w:tcPr>
          <w:p w14:paraId="51509FA7" w14:textId="77777777" w:rsidR="00B15D5F" w:rsidRPr="00CA5C54" w:rsidRDefault="00B15D5F">
            <w:pPr>
              <w:spacing w:line="260" w:lineRule="atLeast"/>
              <w:rPr>
                <w:b/>
                <w:bCs/>
                <w:i/>
                <w:iCs/>
              </w:rPr>
            </w:pPr>
            <w:r w:rsidRPr="00CA5C54">
              <w:rPr>
                <w:b/>
                <w:bCs/>
                <w:i/>
                <w:iCs/>
              </w:rPr>
              <w:t>Kleine, middelgrote en projecten met gering risico:</w:t>
            </w:r>
          </w:p>
        </w:tc>
      </w:tr>
      <w:tr w:rsidR="00B15D5F" w14:paraId="1E87E383" w14:textId="77777777" w:rsidTr="2514B9F3">
        <w:tc>
          <w:tcPr>
            <w:tcW w:w="1785" w:type="dxa"/>
          </w:tcPr>
          <w:p w14:paraId="15C9E44A" w14:textId="77777777" w:rsidR="00B15D5F" w:rsidRDefault="00B15D5F">
            <w:pPr>
              <w:spacing w:line="260" w:lineRule="atLeast"/>
            </w:pPr>
            <w:r>
              <w:t>1x per maand</w:t>
            </w:r>
          </w:p>
        </w:tc>
        <w:tc>
          <w:tcPr>
            <w:tcW w:w="2605" w:type="dxa"/>
          </w:tcPr>
          <w:p w14:paraId="7D47AA45" w14:textId="77777777" w:rsidR="00B15D5F" w:rsidRDefault="00B15D5F">
            <w:pPr>
              <w:spacing w:line="260" w:lineRule="atLeast"/>
            </w:pPr>
            <w:r>
              <w:t>medewerker met VCA-VOL</w:t>
            </w:r>
          </w:p>
        </w:tc>
        <w:tc>
          <w:tcPr>
            <w:tcW w:w="2551" w:type="dxa"/>
          </w:tcPr>
          <w:p w14:paraId="415C0C88" w14:textId="77777777" w:rsidR="00B15D5F" w:rsidRDefault="00B15D5F">
            <w:pPr>
              <w:spacing w:line="260" w:lineRule="atLeast"/>
            </w:pPr>
            <w:r>
              <w:t>Niet strikt vereist.</w:t>
            </w:r>
          </w:p>
        </w:tc>
        <w:sdt>
          <w:sdtPr>
            <w:rPr>
              <w:rFonts w:cs="Arial"/>
              <w:b/>
              <w:bCs/>
            </w:rPr>
            <w:id w:val="-1542594923"/>
            <w:placeholder>
              <w:docPart w:val="BA355AE5E7B34152BBBF30D8CD34DCC2"/>
            </w:placeholder>
            <w:comboBox>
              <w:listItem w:value="Kies een item."/>
              <w:listItem w:displayText="Ja" w:value="Ja"/>
              <w:listItem w:displayText="Nee" w:value="Nee"/>
            </w:comboBox>
          </w:sdtPr>
          <w:sdtEndPr/>
          <w:sdtContent>
            <w:tc>
              <w:tcPr>
                <w:tcW w:w="1843" w:type="dxa"/>
              </w:tcPr>
              <w:p w14:paraId="035993CD" w14:textId="4D0C2030" w:rsidR="00B15D5F" w:rsidRDefault="00746D38">
                <w:pPr>
                  <w:spacing w:line="260" w:lineRule="atLeast"/>
                  <w:jc w:val="center"/>
                </w:pPr>
                <w:r>
                  <w:rPr>
                    <w:rFonts w:cs="Arial"/>
                    <w:b/>
                    <w:bCs/>
                  </w:rPr>
                  <w:t>Ja</w:t>
                </w:r>
              </w:p>
            </w:tc>
          </w:sdtContent>
        </w:sdt>
      </w:tr>
      <w:tr w:rsidR="00B15D5F" w:rsidRPr="00CA5C54" w14:paraId="6A4CFE80" w14:textId="77777777" w:rsidTr="2514B9F3">
        <w:tc>
          <w:tcPr>
            <w:tcW w:w="8784" w:type="dxa"/>
            <w:gridSpan w:val="4"/>
            <w:shd w:val="clear" w:color="auto" w:fill="E5E5E5" w:themeFill="background2"/>
          </w:tcPr>
          <w:p w14:paraId="5E2FC95E" w14:textId="77777777" w:rsidR="00B15D5F" w:rsidRPr="00CA5C54" w:rsidRDefault="00B15D5F">
            <w:pPr>
              <w:spacing w:line="260" w:lineRule="atLeast"/>
              <w:rPr>
                <w:b/>
                <w:bCs/>
                <w:i/>
                <w:iCs/>
              </w:rPr>
            </w:pPr>
            <w:r w:rsidRPr="00CA5C54">
              <w:rPr>
                <w:b/>
                <w:bCs/>
                <w:i/>
                <w:iCs/>
              </w:rPr>
              <w:t>Grote projecten (=meer dan 500 mensdagen):</w:t>
            </w:r>
          </w:p>
        </w:tc>
      </w:tr>
      <w:tr w:rsidR="00B15D5F" w14:paraId="7635C07E" w14:textId="77777777" w:rsidTr="2514B9F3">
        <w:tc>
          <w:tcPr>
            <w:tcW w:w="1785" w:type="dxa"/>
          </w:tcPr>
          <w:p w14:paraId="26CC6F29" w14:textId="77777777" w:rsidR="00B15D5F" w:rsidRDefault="00B15D5F">
            <w:pPr>
              <w:spacing w:line="260" w:lineRule="atLeast"/>
            </w:pPr>
            <w:r w:rsidRPr="006B3303">
              <w:t>1x per maand</w:t>
            </w:r>
            <w:r>
              <w:t xml:space="preserve"> bij gering risico</w:t>
            </w:r>
          </w:p>
        </w:tc>
        <w:tc>
          <w:tcPr>
            <w:tcW w:w="2605" w:type="dxa"/>
          </w:tcPr>
          <w:p w14:paraId="0BD138A3" w14:textId="77777777" w:rsidR="00B15D5F" w:rsidRDefault="00B15D5F">
            <w:pPr>
              <w:spacing w:line="260" w:lineRule="atLeast"/>
            </w:pPr>
            <w:r w:rsidRPr="006B3303">
              <w:t>medewerker met VCA-VOL</w:t>
            </w:r>
          </w:p>
        </w:tc>
        <w:tc>
          <w:tcPr>
            <w:tcW w:w="2551" w:type="dxa"/>
          </w:tcPr>
          <w:p w14:paraId="7476764A" w14:textId="77777777" w:rsidR="00B15D5F" w:rsidRDefault="00B15D5F">
            <w:pPr>
              <w:spacing w:line="260" w:lineRule="atLeast"/>
            </w:pPr>
            <w:r>
              <w:t>Niet strikt vereist.</w:t>
            </w:r>
          </w:p>
        </w:tc>
        <w:sdt>
          <w:sdtPr>
            <w:rPr>
              <w:rFonts w:cs="Arial"/>
              <w:b/>
              <w:bCs/>
            </w:rPr>
            <w:id w:val="-1592457855"/>
            <w:placeholder>
              <w:docPart w:val="2BEAE24C9BD8472B93DD1E2644702780"/>
            </w:placeholder>
            <w:comboBox>
              <w:listItem w:value="Kies een item."/>
              <w:listItem w:displayText="Ja" w:value="Ja"/>
              <w:listItem w:displayText="Nee" w:value="Nee"/>
            </w:comboBox>
          </w:sdtPr>
          <w:sdtEndPr/>
          <w:sdtContent>
            <w:tc>
              <w:tcPr>
                <w:tcW w:w="1843" w:type="dxa"/>
              </w:tcPr>
              <w:p w14:paraId="7FA4F41C" w14:textId="7069E05F" w:rsidR="00B15D5F" w:rsidRDefault="00F65C4D">
                <w:pPr>
                  <w:spacing w:line="260" w:lineRule="atLeast"/>
                  <w:jc w:val="center"/>
                </w:pPr>
                <w:r>
                  <w:rPr>
                    <w:rFonts w:cs="Arial"/>
                    <w:b/>
                    <w:bCs/>
                  </w:rPr>
                  <w:t>Nee</w:t>
                </w:r>
              </w:p>
            </w:tc>
          </w:sdtContent>
        </w:sdt>
      </w:tr>
      <w:tr w:rsidR="00B15D5F" w14:paraId="61308283" w14:textId="77777777" w:rsidTr="2514B9F3">
        <w:tc>
          <w:tcPr>
            <w:tcW w:w="1785" w:type="dxa"/>
          </w:tcPr>
          <w:p w14:paraId="07269864" w14:textId="77777777" w:rsidR="00B15D5F" w:rsidRDefault="00B15D5F">
            <w:pPr>
              <w:spacing w:line="260" w:lineRule="atLeast"/>
            </w:pPr>
            <w:r w:rsidRPr="006B3303">
              <w:t>1x per</w:t>
            </w:r>
            <w:r>
              <w:t xml:space="preserve"> maand bij matig risico</w:t>
            </w:r>
          </w:p>
        </w:tc>
        <w:tc>
          <w:tcPr>
            <w:tcW w:w="2605" w:type="dxa"/>
          </w:tcPr>
          <w:p w14:paraId="6EB0D61E" w14:textId="77777777" w:rsidR="00B15D5F" w:rsidRDefault="00B15D5F">
            <w:pPr>
              <w:spacing w:line="260" w:lineRule="atLeast"/>
            </w:pPr>
            <w:r>
              <w:t>MVK/HVK</w:t>
            </w:r>
          </w:p>
        </w:tc>
        <w:tc>
          <w:tcPr>
            <w:tcW w:w="2551" w:type="dxa"/>
          </w:tcPr>
          <w:p w14:paraId="11133A08" w14:textId="77777777" w:rsidR="00B15D5F" w:rsidRDefault="00B15D5F">
            <w:pPr>
              <w:spacing w:line="260" w:lineRule="atLeast"/>
            </w:pPr>
            <w:r>
              <w:t>MVK/HVK 10 uur per maand.</w:t>
            </w:r>
          </w:p>
        </w:tc>
        <w:sdt>
          <w:sdtPr>
            <w:rPr>
              <w:rFonts w:cs="Arial"/>
              <w:b/>
              <w:bCs/>
            </w:rPr>
            <w:id w:val="-30352724"/>
            <w:placeholder>
              <w:docPart w:val="6DF0F012DCCB4A8980CC68FC255F811A"/>
            </w:placeholder>
            <w:comboBox>
              <w:listItem w:value="Kies een item."/>
              <w:listItem w:displayText="Ja" w:value="Ja"/>
              <w:listItem w:displayText="Nee" w:value="Nee"/>
            </w:comboBox>
          </w:sdtPr>
          <w:sdtEndPr/>
          <w:sdtContent>
            <w:tc>
              <w:tcPr>
                <w:tcW w:w="1843" w:type="dxa"/>
              </w:tcPr>
              <w:p w14:paraId="29A60592" w14:textId="1D55FCE8" w:rsidR="00B15D5F" w:rsidRDefault="00F65C4D">
                <w:pPr>
                  <w:spacing w:line="260" w:lineRule="atLeast"/>
                  <w:jc w:val="center"/>
                </w:pPr>
                <w:r>
                  <w:rPr>
                    <w:rFonts w:cs="Arial"/>
                    <w:b/>
                    <w:bCs/>
                  </w:rPr>
                  <w:t>Nee</w:t>
                </w:r>
              </w:p>
            </w:tc>
          </w:sdtContent>
        </w:sdt>
      </w:tr>
      <w:tr w:rsidR="00B15D5F" w:rsidRPr="00CA5C54" w14:paraId="65B4C933" w14:textId="77777777" w:rsidTr="2514B9F3">
        <w:tc>
          <w:tcPr>
            <w:tcW w:w="8784" w:type="dxa"/>
            <w:gridSpan w:val="4"/>
            <w:shd w:val="clear" w:color="auto" w:fill="E5E5E5" w:themeFill="background2"/>
          </w:tcPr>
          <w:p w14:paraId="1D0BB894" w14:textId="77777777" w:rsidR="00B15D5F" w:rsidRPr="00CA5C54" w:rsidRDefault="00B15D5F">
            <w:pPr>
              <w:spacing w:line="260" w:lineRule="atLeast"/>
              <w:rPr>
                <w:b/>
                <w:bCs/>
                <w:i/>
                <w:iCs/>
              </w:rPr>
            </w:pPr>
            <w:r w:rsidRPr="00CA5C54">
              <w:rPr>
                <w:b/>
                <w:bCs/>
                <w:i/>
                <w:iCs/>
              </w:rPr>
              <w:t>Risicovolle projecten/werkzaamheden:</w:t>
            </w:r>
          </w:p>
        </w:tc>
      </w:tr>
      <w:tr w:rsidR="00B15D5F" w14:paraId="20EEA67A" w14:textId="77777777" w:rsidTr="2514B9F3">
        <w:tc>
          <w:tcPr>
            <w:tcW w:w="1785" w:type="dxa"/>
          </w:tcPr>
          <w:p w14:paraId="639795A6" w14:textId="77777777" w:rsidR="00B15D5F" w:rsidRDefault="00B15D5F">
            <w:pPr>
              <w:spacing w:line="260" w:lineRule="atLeast"/>
            </w:pPr>
            <w:r w:rsidRPr="00BC1046">
              <w:t xml:space="preserve">1x per </w:t>
            </w:r>
            <w:r>
              <w:t>week</w:t>
            </w:r>
          </w:p>
        </w:tc>
        <w:tc>
          <w:tcPr>
            <w:tcW w:w="2605" w:type="dxa"/>
          </w:tcPr>
          <w:p w14:paraId="4954DF44" w14:textId="77777777" w:rsidR="00B15D5F" w:rsidRDefault="00B15D5F">
            <w:pPr>
              <w:spacing w:line="260" w:lineRule="atLeast"/>
            </w:pPr>
            <w:r w:rsidRPr="00BC1046">
              <w:t>MVK</w:t>
            </w:r>
            <w:r>
              <w:t>/HVK</w:t>
            </w:r>
          </w:p>
        </w:tc>
        <w:tc>
          <w:tcPr>
            <w:tcW w:w="2551" w:type="dxa"/>
          </w:tcPr>
          <w:p w14:paraId="58060500" w14:textId="77777777" w:rsidR="00B15D5F" w:rsidRDefault="00B15D5F">
            <w:pPr>
              <w:spacing w:line="260" w:lineRule="atLeast"/>
            </w:pPr>
            <w:r>
              <w:t>MVK/HVK 10 uur per week.</w:t>
            </w:r>
          </w:p>
        </w:tc>
        <w:sdt>
          <w:sdtPr>
            <w:rPr>
              <w:rFonts w:cs="Arial"/>
              <w:b/>
              <w:bCs/>
            </w:rPr>
            <w:id w:val="-988321444"/>
            <w:placeholder>
              <w:docPart w:val="BAE8DFB0F4374B3DBFB1FA5629961D2D"/>
            </w:placeholder>
            <w:comboBox>
              <w:listItem w:value="Kies een item."/>
              <w:listItem w:displayText="Ja" w:value="Ja"/>
              <w:listItem w:displayText="Nee" w:value="Nee"/>
            </w:comboBox>
          </w:sdtPr>
          <w:sdtEndPr/>
          <w:sdtContent>
            <w:tc>
              <w:tcPr>
                <w:tcW w:w="1843" w:type="dxa"/>
              </w:tcPr>
              <w:p w14:paraId="79FAADE8" w14:textId="7F72F3D7" w:rsidR="00B15D5F" w:rsidRDefault="00F65C4D">
                <w:pPr>
                  <w:spacing w:line="260" w:lineRule="atLeast"/>
                  <w:jc w:val="center"/>
                </w:pPr>
                <w:r>
                  <w:rPr>
                    <w:rFonts w:cs="Arial"/>
                    <w:b/>
                    <w:bCs/>
                  </w:rPr>
                  <w:t>Nee</w:t>
                </w:r>
              </w:p>
            </w:tc>
          </w:sdtContent>
        </w:sdt>
      </w:tr>
      <w:tr w:rsidR="00B15D5F" w:rsidRPr="00CA5C54" w14:paraId="77FB41FB" w14:textId="77777777" w:rsidTr="2514B9F3">
        <w:tc>
          <w:tcPr>
            <w:tcW w:w="8784" w:type="dxa"/>
            <w:gridSpan w:val="4"/>
            <w:shd w:val="clear" w:color="auto" w:fill="E5E5E5" w:themeFill="background2"/>
          </w:tcPr>
          <w:p w14:paraId="7E756045" w14:textId="77777777" w:rsidR="00B15D5F" w:rsidRPr="00CA5C54" w:rsidRDefault="00B15D5F">
            <w:pPr>
              <w:spacing w:line="260" w:lineRule="atLeast"/>
              <w:rPr>
                <w:b/>
                <w:bCs/>
                <w:i/>
                <w:iCs/>
              </w:rPr>
            </w:pPr>
            <w:r w:rsidRPr="00CA5C54">
              <w:rPr>
                <w:b/>
                <w:bCs/>
                <w:i/>
                <w:iCs/>
              </w:rPr>
              <w:t>Naast bovenstaande bij projecten met WIU maatregelen conform de CROW96 a/b en omleidingsroutes:</w:t>
            </w:r>
          </w:p>
        </w:tc>
      </w:tr>
      <w:tr w:rsidR="00B15D5F" w14:paraId="6F52B8AB" w14:textId="77777777" w:rsidTr="2514B9F3">
        <w:tc>
          <w:tcPr>
            <w:tcW w:w="6941" w:type="dxa"/>
            <w:gridSpan w:val="3"/>
          </w:tcPr>
          <w:p w14:paraId="7D1F3164" w14:textId="77777777" w:rsidR="00B15D5F" w:rsidRDefault="00B15D5F">
            <w:pPr>
              <w:spacing w:line="260" w:lineRule="atLeast"/>
            </w:pPr>
            <w:r>
              <w:t>Minimaal 1x per week bij normale situaties.</w:t>
            </w:r>
          </w:p>
        </w:tc>
        <w:sdt>
          <w:sdtPr>
            <w:rPr>
              <w:rFonts w:cs="Arial"/>
              <w:b/>
              <w:bCs/>
            </w:rPr>
            <w:id w:val="-1057704032"/>
            <w:placeholder>
              <w:docPart w:val="2A1D6229CFF84F92BE79D34498A0BFA0"/>
            </w:placeholder>
            <w:comboBox>
              <w:listItem w:value="Kies een item."/>
              <w:listItem w:displayText="Ja" w:value="Ja"/>
              <w:listItem w:displayText="Nee" w:value="Nee"/>
            </w:comboBox>
          </w:sdtPr>
          <w:sdtEndPr/>
          <w:sdtContent>
            <w:tc>
              <w:tcPr>
                <w:tcW w:w="1843" w:type="dxa"/>
              </w:tcPr>
              <w:p w14:paraId="30B6C93B" w14:textId="7FD2E4A1" w:rsidR="00B15D5F" w:rsidRDefault="00451E1C">
                <w:pPr>
                  <w:spacing w:line="260" w:lineRule="atLeast"/>
                  <w:jc w:val="center"/>
                </w:pPr>
                <w:r>
                  <w:rPr>
                    <w:rFonts w:cs="Arial"/>
                    <w:b/>
                    <w:bCs/>
                  </w:rPr>
                  <w:t>Nee</w:t>
                </w:r>
              </w:p>
            </w:tc>
          </w:sdtContent>
        </w:sdt>
      </w:tr>
      <w:tr w:rsidR="00B15D5F" w14:paraId="0E734133" w14:textId="77777777" w:rsidTr="2514B9F3">
        <w:tc>
          <w:tcPr>
            <w:tcW w:w="6941" w:type="dxa"/>
            <w:gridSpan w:val="3"/>
          </w:tcPr>
          <w:p w14:paraId="538368F6" w14:textId="77777777" w:rsidR="00B15D5F" w:rsidRDefault="00B15D5F">
            <w:pPr>
              <w:spacing w:line="260" w:lineRule="atLeast"/>
            </w:pPr>
            <w:r>
              <w:t>Minimaal 1x per dag bij complexe situaties (binnenstad, in de buurt van scholen, veel verkeer etc.).</w:t>
            </w:r>
          </w:p>
        </w:tc>
        <w:sdt>
          <w:sdtPr>
            <w:rPr>
              <w:rFonts w:cs="Arial"/>
              <w:b/>
              <w:bCs/>
            </w:rPr>
            <w:id w:val="-826736018"/>
            <w:placeholder>
              <w:docPart w:val="9AF5605F6F1C462DAC17B4EA0523B80F"/>
            </w:placeholder>
            <w:comboBox>
              <w:listItem w:value="Kies een item."/>
              <w:listItem w:displayText="Ja" w:value="Ja"/>
              <w:listItem w:displayText="Nee" w:value="Nee"/>
            </w:comboBox>
          </w:sdtPr>
          <w:sdtEndPr/>
          <w:sdtContent>
            <w:tc>
              <w:tcPr>
                <w:tcW w:w="1843" w:type="dxa"/>
              </w:tcPr>
              <w:p w14:paraId="735E947C" w14:textId="4AD8BBD8" w:rsidR="00B15D5F" w:rsidRDefault="00D95F6B">
                <w:pPr>
                  <w:spacing w:line="260" w:lineRule="atLeast"/>
                  <w:jc w:val="center"/>
                </w:pPr>
                <w:r>
                  <w:rPr>
                    <w:rFonts w:cs="Arial"/>
                    <w:b/>
                    <w:bCs/>
                  </w:rPr>
                  <w:t>Nee</w:t>
                </w:r>
              </w:p>
            </w:tc>
          </w:sdtContent>
        </w:sdt>
      </w:tr>
    </w:tbl>
    <w:p w14:paraId="075C7DAF" w14:textId="22F9E049" w:rsidR="2514B9F3" w:rsidRDefault="2514B9F3">
      <w:r>
        <w:br w:type="page"/>
      </w:r>
    </w:p>
    <w:p w14:paraId="7038825B" w14:textId="2BA587A8" w:rsidR="00911EE2" w:rsidRDefault="00911EE2" w:rsidP="001D4750">
      <w:pPr>
        <w:pStyle w:val="Kop2"/>
      </w:pPr>
      <w:bookmarkStart w:id="86" w:name="_Toc200543683"/>
      <w:r>
        <w:lastRenderedPageBreak/>
        <w:t>Werkplek</w:t>
      </w:r>
      <w:r w:rsidR="002D5EB0">
        <w:t>observatierondes</w:t>
      </w:r>
      <w:bookmarkEnd w:id="86"/>
    </w:p>
    <w:p w14:paraId="61A92AB1" w14:textId="77777777" w:rsidR="0034559A" w:rsidRDefault="0034559A" w:rsidP="001D4750"/>
    <w:p w14:paraId="6B70E5F9" w14:textId="096624E2" w:rsidR="00213ED1" w:rsidRDefault="0034559A" w:rsidP="001D4750">
      <w:proofErr w:type="spellStart"/>
      <w:r>
        <w:t>Veiligheidskundigen</w:t>
      </w:r>
      <w:proofErr w:type="spellEnd"/>
      <w:r>
        <w:t xml:space="preserve"> van de gemeente Amsterdam </w:t>
      </w:r>
      <w:r w:rsidR="00E5627A">
        <w:t>houden</w:t>
      </w:r>
      <w:r>
        <w:t xml:space="preserve"> </w:t>
      </w:r>
      <w:r w:rsidR="000844ED">
        <w:t xml:space="preserve">op </w:t>
      </w:r>
      <w:r>
        <w:t xml:space="preserve">projecten </w:t>
      </w:r>
      <w:r w:rsidR="006E0EED">
        <w:t>periodiek</w:t>
      </w:r>
      <w:r>
        <w:t xml:space="preserve"> veiligheidsobservatierondes. </w:t>
      </w:r>
      <w:r w:rsidR="0005449F">
        <w:t>Hierbij moet re</w:t>
      </w:r>
      <w:r w:rsidR="00470112">
        <w:t xml:space="preserve">kening worden gehouden dat de aanwezigheid van een medewerker </w:t>
      </w:r>
      <w:r w:rsidR="00213ED1">
        <w:t xml:space="preserve">van </w:t>
      </w:r>
      <w:r w:rsidR="00D70ED9">
        <w:t xml:space="preserve">ON is vereist. Veiligheidsrondes worden gemiddeld 1x per 4-6 weken </w:t>
      </w:r>
      <w:r w:rsidR="008F4D7B">
        <w:t>per project gelopen</w:t>
      </w:r>
      <w:r w:rsidR="006E0EED">
        <w:t xml:space="preserve"> en kunnen</w:t>
      </w:r>
      <w:r w:rsidR="00EC2D56">
        <w:t xml:space="preserve"> onaangekondigd zijn</w:t>
      </w:r>
      <w:r w:rsidR="006E1C1C">
        <w:t xml:space="preserve">. </w:t>
      </w:r>
      <w:r w:rsidR="00E04C96">
        <w:t xml:space="preserve">Afhankelijk van </w:t>
      </w:r>
      <w:r w:rsidR="001B2372">
        <w:t>aantal onveilige constateringen en complexiteit van het we</w:t>
      </w:r>
      <w:r w:rsidR="003F2185">
        <w:t>r</w:t>
      </w:r>
      <w:r w:rsidR="001B2372">
        <w:t xml:space="preserve">k </w:t>
      </w:r>
      <w:r w:rsidR="00CC2F19">
        <w:t xml:space="preserve">kan de </w:t>
      </w:r>
      <w:r w:rsidR="006E1C1C">
        <w:t xml:space="preserve">frequentie </w:t>
      </w:r>
      <w:r w:rsidR="009663B7">
        <w:t>worden gew</w:t>
      </w:r>
      <w:r w:rsidR="00E04C96">
        <w:t>ijzigd.</w:t>
      </w:r>
    </w:p>
    <w:p w14:paraId="49BB184F" w14:textId="77777777" w:rsidR="00213ED1" w:rsidRDefault="00213ED1" w:rsidP="001D4750"/>
    <w:p w14:paraId="245FABC1" w14:textId="7964A7F2" w:rsidR="00BB6967" w:rsidRDefault="0034559A" w:rsidP="001D4750">
      <w:r>
        <w:t>Het rapport wordt opgestuurd naar directie en toezicht</w:t>
      </w:r>
      <w:r w:rsidR="000844ED">
        <w:t xml:space="preserve"> </w:t>
      </w:r>
      <w:r w:rsidR="00EC2D56">
        <w:t xml:space="preserve">OG </w:t>
      </w:r>
      <w:r>
        <w:t>die het</w:t>
      </w:r>
      <w:r w:rsidR="00CC2F19">
        <w:t xml:space="preserve"> bespreekt met</w:t>
      </w:r>
      <w:r>
        <w:t xml:space="preserve"> </w:t>
      </w:r>
      <w:r w:rsidR="008F4D7B">
        <w:t>ON</w:t>
      </w:r>
      <w:r>
        <w:t xml:space="preserve">. </w:t>
      </w:r>
      <w:r w:rsidR="000844ED">
        <w:t>Voor s</w:t>
      </w:r>
      <w:r>
        <w:t xml:space="preserve">ituaties die in de </w:t>
      </w:r>
      <w:r w:rsidR="000844ED">
        <w:t>rapportage</w:t>
      </w:r>
      <w:r>
        <w:t xml:space="preserve"> aanvullende beheersmaatregelen</w:t>
      </w:r>
      <w:r w:rsidR="000844ED">
        <w:t xml:space="preserve"> vereisen (rode en oranje punten) dienen de te nemen </w:t>
      </w:r>
      <w:r w:rsidR="00A102E8">
        <w:t>beheers</w:t>
      </w:r>
      <w:r w:rsidR="000844ED">
        <w:t>maatregelen binnen maximaal 5 werkdagen aan directie en toezicht te worden gerapporteerd.</w:t>
      </w:r>
    </w:p>
    <w:p w14:paraId="70C13D51" w14:textId="7E5047D9" w:rsidR="00864BA6" w:rsidRDefault="00864BA6" w:rsidP="001D4750"/>
    <w:p w14:paraId="6791D959" w14:textId="77777777" w:rsidR="00BB6967" w:rsidRDefault="00BB6967" w:rsidP="001D4750"/>
    <w:p w14:paraId="1BAB36B5" w14:textId="77777777" w:rsidR="00A973C7" w:rsidRDefault="00A973C7" w:rsidP="001D4750"/>
    <w:p w14:paraId="4419C93F" w14:textId="77777777" w:rsidR="00A973C7" w:rsidRDefault="00A973C7" w:rsidP="001D4750"/>
    <w:p w14:paraId="596FEA89" w14:textId="77777777" w:rsidR="00A973C7" w:rsidRDefault="00A973C7" w:rsidP="001D4750"/>
    <w:p w14:paraId="36139FFA" w14:textId="77777777" w:rsidR="00A973C7" w:rsidRDefault="00A973C7" w:rsidP="001D4750"/>
    <w:p w14:paraId="3834D399" w14:textId="0C8A0D3B" w:rsidR="005B42C5" w:rsidRDefault="50AB80D0" w:rsidP="001D4750">
      <w:pPr>
        <w:pStyle w:val="Kop1"/>
      </w:pPr>
      <w:bookmarkStart w:id="87" w:name="_Toc1742939"/>
      <w:bookmarkEnd w:id="81"/>
      <w:bookmarkEnd w:id="82"/>
      <w:r>
        <w:lastRenderedPageBreak/>
        <w:t xml:space="preserve"> </w:t>
      </w:r>
      <w:bookmarkStart w:id="88" w:name="_Toc200543684"/>
      <w:r w:rsidR="74A98C0F">
        <w:t>Calamiteiten tijdens de uitvoeringsfase</w:t>
      </w:r>
      <w:bookmarkEnd w:id="87"/>
      <w:bookmarkEnd w:id="88"/>
    </w:p>
    <w:p w14:paraId="2049F17D" w14:textId="2A9D4D76" w:rsidR="005446B9" w:rsidRDefault="005446B9" w:rsidP="005446B9">
      <w:pPr>
        <w:pStyle w:val="Kop2"/>
      </w:pPr>
      <w:bookmarkStart w:id="89" w:name="_Toc200543685"/>
      <w:r w:rsidRPr="005446B9">
        <w:t>BHV organisatie</w:t>
      </w:r>
      <w:bookmarkEnd w:id="89"/>
    </w:p>
    <w:p w14:paraId="5DA6558B" w14:textId="003E734A" w:rsidR="005B42C5" w:rsidRPr="00B76590" w:rsidRDefault="74A98C0F" w:rsidP="001D4750">
      <w:r>
        <w:t xml:space="preserve">Ondanks dat alles erop gericht is ongevallen te voorkomen, kan er zich toch een ongeval of noodsituatie voordoen. In dit hoofdstuk is kort beschreven welke eisen de opdrachtgever minimaal stelt aan de </w:t>
      </w:r>
      <w:r w:rsidR="7B47D3DE">
        <w:t>aannemer</w:t>
      </w:r>
      <w:r>
        <w:t xml:space="preserve">. Het is de verantwoordelijkheid van </w:t>
      </w:r>
      <w:r w:rsidR="75B83404">
        <w:t>ON</w:t>
      </w:r>
      <w:r>
        <w:t xml:space="preserve"> om de BHV organisatie zodanig in te richten dat deze gericht is op handelen bij ongevallen of noodsituaties op dit specifieke project. </w:t>
      </w:r>
    </w:p>
    <w:p w14:paraId="535239AB" w14:textId="25F7F596" w:rsidR="2514B9F3" w:rsidRDefault="2514B9F3"/>
    <w:p w14:paraId="3849A7F9" w14:textId="7906C384" w:rsidR="005B42C5" w:rsidRPr="003715B3" w:rsidRDefault="005B42C5" w:rsidP="001D4750">
      <w:pPr>
        <w:pStyle w:val="Kop2"/>
      </w:pPr>
      <w:bookmarkStart w:id="90" w:name="_Toc206985716"/>
      <w:bookmarkStart w:id="91" w:name="_Toc208393971"/>
      <w:bookmarkStart w:id="92" w:name="_Toc208396530"/>
      <w:bookmarkStart w:id="93" w:name="_Toc455133650"/>
      <w:bookmarkStart w:id="94" w:name="_Toc200543686"/>
      <w:r>
        <w:t>Alarmkaart</w:t>
      </w:r>
      <w:bookmarkEnd w:id="90"/>
      <w:bookmarkEnd w:id="91"/>
      <w:bookmarkEnd w:id="92"/>
      <w:bookmarkEnd w:id="93"/>
      <w:r w:rsidR="00412F64">
        <w:t xml:space="preserve"> en calamiteitenplan</w:t>
      </w:r>
      <w:bookmarkEnd w:id="94"/>
    </w:p>
    <w:p w14:paraId="7FDE58BC" w14:textId="77777777" w:rsidR="00BC2FF8" w:rsidRDefault="005B42C5" w:rsidP="001D4750">
      <w:r>
        <w:t xml:space="preserve">Ter voorbereiding op noodsituaties moet de </w:t>
      </w:r>
      <w:r w:rsidR="002F70BF">
        <w:t>aannemer</w:t>
      </w:r>
      <w:r>
        <w:t xml:space="preserve"> een alarmkaart opstellen. Hierop staa</w:t>
      </w:r>
      <w:r w:rsidR="00434CAB">
        <w:t xml:space="preserve">t </w:t>
      </w:r>
      <w:r w:rsidR="00044E96">
        <w:t xml:space="preserve">het adres van de locatie, </w:t>
      </w:r>
      <w:r>
        <w:t>de belangrijke telefoonnummers, de namen van de bedrijfshulpverleners</w:t>
      </w:r>
      <w:r w:rsidR="00044E96">
        <w:t>,</w:t>
      </w:r>
      <w:r w:rsidR="00576ECA">
        <w:t xml:space="preserve"> adres en route naar dichtstbijzijnde </w:t>
      </w:r>
      <w:r w:rsidR="00554858">
        <w:t>huisartsenpost of ziekenhuis</w:t>
      </w:r>
      <w:r>
        <w:t xml:space="preserve"> en een verkorte procedure wat te doen bij ongevallen. </w:t>
      </w:r>
    </w:p>
    <w:p w14:paraId="56A857C8" w14:textId="25C0FBC2" w:rsidR="005B42C5" w:rsidRDefault="005B42C5" w:rsidP="001D4750">
      <w:r>
        <w:t>Bij de belangrijke telefoonnummers dienen minimaal de directievoerder en toezichthouder van de opdrachtgever opgenomen te worden.</w:t>
      </w:r>
    </w:p>
    <w:p w14:paraId="503B5165" w14:textId="77777777" w:rsidR="005359B6" w:rsidRDefault="005359B6" w:rsidP="001D4750"/>
    <w:p w14:paraId="71459080" w14:textId="29516A32" w:rsidR="005359B6" w:rsidRDefault="47D8171B" w:rsidP="001D4750">
      <w:r>
        <w:t>Bij grote en risicovolle projecten dient er een calamiteitenplan te worden opgesteld.</w:t>
      </w:r>
      <w:r w:rsidR="6FA08264">
        <w:t xml:space="preserve"> </w:t>
      </w:r>
      <w:r w:rsidR="00DA14E8">
        <w:t xml:space="preserve">Indien dit het geval is dan dient er overleg te </w:t>
      </w:r>
      <w:r w:rsidR="4DD05BFC">
        <w:t>worden met OG over de inhoud van dit plan.</w:t>
      </w:r>
    </w:p>
    <w:p w14:paraId="374B5E4F" w14:textId="469484E0" w:rsidR="2514B9F3" w:rsidRDefault="2514B9F3"/>
    <w:tbl>
      <w:tblPr>
        <w:tblStyle w:val="Tabelraster"/>
        <w:tblW w:w="0" w:type="auto"/>
        <w:tblLook w:val="04A0" w:firstRow="1" w:lastRow="0" w:firstColumn="1" w:lastColumn="0" w:noHBand="0" w:noVBand="1"/>
      </w:tblPr>
      <w:tblGrid>
        <w:gridCol w:w="6941"/>
        <w:gridCol w:w="1553"/>
      </w:tblGrid>
      <w:tr w:rsidR="00681099" w:rsidRPr="00CA5C54" w14:paraId="692AB0BA" w14:textId="77777777" w:rsidTr="2514B9F3">
        <w:tc>
          <w:tcPr>
            <w:tcW w:w="6941" w:type="dxa"/>
            <w:shd w:val="clear" w:color="auto" w:fill="E5E5E5" w:themeFill="background2"/>
          </w:tcPr>
          <w:p w14:paraId="18667F59" w14:textId="77777777" w:rsidR="00681099" w:rsidRPr="00CA5C54" w:rsidRDefault="00681099">
            <w:pPr>
              <w:suppressAutoHyphens/>
              <w:spacing w:line="240" w:lineRule="auto"/>
              <w:rPr>
                <w:b/>
                <w:bCs/>
                <w:i/>
                <w:iCs/>
              </w:rPr>
            </w:pPr>
            <w:r w:rsidRPr="00CA5C54">
              <w:rPr>
                <w:b/>
                <w:bCs/>
                <w:i/>
                <w:iCs/>
              </w:rPr>
              <w:t>Optie</w:t>
            </w:r>
          </w:p>
        </w:tc>
        <w:tc>
          <w:tcPr>
            <w:tcW w:w="1553" w:type="dxa"/>
            <w:shd w:val="clear" w:color="auto" w:fill="E5E5E5" w:themeFill="background2"/>
          </w:tcPr>
          <w:p w14:paraId="2F304097" w14:textId="77777777" w:rsidR="00681099" w:rsidRPr="00CA5C54" w:rsidRDefault="00681099">
            <w:pPr>
              <w:suppressAutoHyphens/>
              <w:spacing w:line="240" w:lineRule="auto"/>
              <w:rPr>
                <w:b/>
                <w:bCs/>
                <w:i/>
                <w:iCs/>
              </w:rPr>
            </w:pPr>
            <w:r w:rsidRPr="00CA5C54">
              <w:rPr>
                <w:b/>
                <w:bCs/>
                <w:i/>
                <w:iCs/>
              </w:rPr>
              <w:t>Van toepassing</w:t>
            </w:r>
          </w:p>
        </w:tc>
      </w:tr>
      <w:tr w:rsidR="00681099" w14:paraId="47EE461C" w14:textId="77777777" w:rsidTr="2514B9F3">
        <w:tc>
          <w:tcPr>
            <w:tcW w:w="6941" w:type="dxa"/>
          </w:tcPr>
          <w:p w14:paraId="25CAC18A" w14:textId="001F64FA" w:rsidR="00681099" w:rsidRDefault="00681099">
            <w:pPr>
              <w:suppressAutoHyphens/>
              <w:spacing w:line="240" w:lineRule="auto"/>
            </w:pPr>
            <w:r>
              <w:t>Calamiteitenplan opstellen</w:t>
            </w:r>
          </w:p>
        </w:tc>
        <w:sdt>
          <w:sdtPr>
            <w:rPr>
              <w:rFonts w:cs="Arial"/>
              <w:b/>
              <w:bCs/>
            </w:rPr>
            <w:id w:val="658269528"/>
            <w:placeholder>
              <w:docPart w:val="B103616FF11C4A9E99FC3CB5043C71F4"/>
            </w:placeholder>
            <w:comboBox>
              <w:listItem w:value="Kies een item."/>
              <w:listItem w:displayText="Ja" w:value="Ja"/>
              <w:listItem w:displayText="Nee" w:value="Nee"/>
            </w:comboBox>
          </w:sdtPr>
          <w:sdtEndPr/>
          <w:sdtContent>
            <w:tc>
              <w:tcPr>
                <w:tcW w:w="1553" w:type="dxa"/>
              </w:tcPr>
              <w:p w14:paraId="6E6F892C" w14:textId="0F059B2C" w:rsidR="00681099" w:rsidRPr="00E57D6F" w:rsidRDefault="00677D6B">
                <w:pPr>
                  <w:suppressAutoHyphens/>
                  <w:spacing w:line="240" w:lineRule="auto"/>
                  <w:jc w:val="center"/>
                  <w:rPr>
                    <w:highlight w:val="yellow"/>
                  </w:rPr>
                </w:pPr>
                <w:r>
                  <w:rPr>
                    <w:rFonts w:cs="Arial"/>
                    <w:b/>
                    <w:bCs/>
                  </w:rPr>
                  <w:t>Nee</w:t>
                </w:r>
              </w:p>
            </w:tc>
          </w:sdtContent>
        </w:sdt>
      </w:tr>
    </w:tbl>
    <w:p w14:paraId="33EB622F" w14:textId="78E3D9A7" w:rsidR="005B42C5" w:rsidRPr="003715B3" w:rsidRDefault="74A98C0F" w:rsidP="001D4750">
      <w:pPr>
        <w:pStyle w:val="Kop2"/>
      </w:pPr>
      <w:bookmarkStart w:id="95" w:name="_Toc206985718"/>
      <w:bookmarkStart w:id="96" w:name="_Toc208393973"/>
      <w:bookmarkStart w:id="97" w:name="_Toc208396532"/>
      <w:bookmarkStart w:id="98" w:name="_Toc455133652"/>
      <w:bookmarkStart w:id="99" w:name="_Toc200543687"/>
      <w:r>
        <w:t>Melden van ongevallen</w:t>
      </w:r>
      <w:bookmarkEnd w:id="95"/>
      <w:bookmarkEnd w:id="96"/>
      <w:bookmarkEnd w:id="97"/>
      <w:bookmarkEnd w:id="98"/>
      <w:r w:rsidR="6C360BE6">
        <w:t xml:space="preserve"> en incidenten</w:t>
      </w:r>
      <w:bookmarkEnd w:id="99"/>
    </w:p>
    <w:p w14:paraId="26ED935F" w14:textId="0882FCCE" w:rsidR="0082600E" w:rsidRDefault="5EACECCA" w:rsidP="001D4750">
      <w:r>
        <w:t xml:space="preserve">Ongevallen maar ook incidenten dienen zo spoedig mogelijk gemeld te worden bij directie en toezicht. Onder incidenten verstaan we o.a. agressie-incidenten, incidenten met schade groter dan €5.000,-, en bijna ongevallen. </w:t>
      </w:r>
      <w:r w:rsidR="13B4B4E7">
        <w:t>Volgens de Arbeidsomstandighedenwet is een arbeidsongeval een gebeurtenis op het werk of in werktijd die (vrijwel) onmiddellijk leidt tot de dood of schade aan de gezondheid en met verzuim tot gevolg.</w:t>
      </w:r>
      <w:r w:rsidR="04F06226">
        <w:t xml:space="preserve"> In de regel is er géén sprake van een arbeidsongeval als het letsel ontstaat tijdens het naar of van het werk rijden (woon-werkverkeer).</w:t>
      </w:r>
    </w:p>
    <w:p w14:paraId="64F6EFBF" w14:textId="05F7BAB6" w:rsidR="2514B9F3" w:rsidRDefault="2514B9F3"/>
    <w:p w14:paraId="68227B8A" w14:textId="05759004" w:rsidR="005B42C5" w:rsidRDefault="005B42C5" w:rsidP="001D4750">
      <w:r>
        <w:t xml:space="preserve">Om ongevallen goed af te kunnen handelen en te voorkomen dat vergelijkbare ongevallen of noodsituaties nog een keer plaatsvinden, moeten </w:t>
      </w:r>
      <w:r w:rsidRPr="00365555">
        <w:t xml:space="preserve">alle ongevallen </w:t>
      </w:r>
      <w:r w:rsidR="0038173B">
        <w:t xml:space="preserve">zo spoedig mogelijk </w:t>
      </w:r>
      <w:r w:rsidRPr="00365555">
        <w:t xml:space="preserve">worden </w:t>
      </w:r>
      <w:r w:rsidR="0038173B">
        <w:t xml:space="preserve">gemeld bij </w:t>
      </w:r>
      <w:r w:rsidRPr="00365555">
        <w:t xml:space="preserve">de </w:t>
      </w:r>
      <w:r w:rsidR="0038173B">
        <w:t>VGCU</w:t>
      </w:r>
      <w:r>
        <w:t xml:space="preserve">. </w:t>
      </w:r>
      <w:r w:rsidR="000949B2">
        <w:t>De VGCU</w:t>
      </w:r>
      <w:r>
        <w:t xml:space="preserve"> meldt het ongeval zo spoedig mogelijk bij </w:t>
      </w:r>
      <w:r w:rsidR="00B801C9">
        <w:t>de VGCO en</w:t>
      </w:r>
      <w:r>
        <w:t xml:space="preserve"> directie en toezicht.</w:t>
      </w:r>
    </w:p>
    <w:p w14:paraId="70D25785" w14:textId="599C3154" w:rsidR="004C0693" w:rsidRDefault="31B801FF" w:rsidP="2514B9F3">
      <w:r>
        <w:t>Ongevallen met dodelijke afloop, ziekenhuisopname of vermoedelijk blijvend letsel moeten zo snel mogelijk gemeld worden aan de Nederlandse Arbeidsinspectie (voor telefoonnummer zie</w:t>
      </w:r>
      <w:r w:rsidR="6B45B140">
        <w:t xml:space="preserve"> </w:t>
      </w:r>
      <w:r w:rsidR="6B45B140">
        <w:lastRenderedPageBreak/>
        <w:t>a</w:t>
      </w:r>
      <w:r>
        <w:t xml:space="preserve">larmkaart). De verantwoordelijkheid hiervoor ligt bij </w:t>
      </w:r>
      <w:r w:rsidR="7A08E350">
        <w:t>diens</w:t>
      </w:r>
      <w:r>
        <w:t xml:space="preserve"> werkgever </w:t>
      </w:r>
      <w:r w:rsidR="3E4A8908">
        <w:t xml:space="preserve">of </w:t>
      </w:r>
      <w:r w:rsidR="7214D642">
        <w:t xml:space="preserve">in het geval van een </w:t>
      </w:r>
      <w:r w:rsidR="68D4E457">
        <w:t xml:space="preserve">uitzendkracht of </w:t>
      </w:r>
      <w:r w:rsidR="7214D642">
        <w:t>ZZP-er de opdrachtgever onder wiens gezag de</w:t>
      </w:r>
      <w:r w:rsidR="0EC7944B">
        <w:t xml:space="preserve"> deze</w:t>
      </w:r>
      <w:r w:rsidR="7A08E350">
        <w:t xml:space="preserve"> werkzaam is.</w:t>
      </w:r>
    </w:p>
    <w:p w14:paraId="1D883636" w14:textId="77777777" w:rsidR="004C0693" w:rsidRPr="004C0693" w:rsidRDefault="004C0693" w:rsidP="001D4750">
      <w:pPr>
        <w:pStyle w:val="Kop2"/>
      </w:pPr>
      <w:bookmarkStart w:id="100" w:name="_Toc200543688"/>
      <w:r>
        <w:t>Incidenten en ongevallen onderzoek</w:t>
      </w:r>
      <w:bookmarkEnd w:id="100"/>
    </w:p>
    <w:p w14:paraId="1182300A" w14:textId="07FA56A2" w:rsidR="004C0693" w:rsidRDefault="00911EE2" w:rsidP="001D4750">
      <w:r>
        <w:t xml:space="preserve">Directie en toezicht kan na aanleiding </w:t>
      </w:r>
      <w:r w:rsidR="00B66BD9">
        <w:t xml:space="preserve">van </w:t>
      </w:r>
      <w:r w:rsidR="005C59EA">
        <w:t>een ongevallen of incidenten</w:t>
      </w:r>
      <w:r w:rsidR="00B66BD9">
        <w:t>melding eisen dat er door opdrachtnemer een ongevals- of incidentenonderzoek wordt uitgevoerd</w:t>
      </w:r>
      <w:r w:rsidR="00CE5FF2">
        <w:t xml:space="preserve"> als deze </w:t>
      </w:r>
      <w:r w:rsidR="005C59EA">
        <w:t xml:space="preserve">niet al </w:t>
      </w:r>
      <w:r w:rsidR="00CE5FF2">
        <w:t xml:space="preserve">uit eigen initiatief of na verzoek van de NLA </w:t>
      </w:r>
      <w:r w:rsidR="007120AC">
        <w:t>wordt uitgevoerd</w:t>
      </w:r>
      <w:r w:rsidR="00B66BD9">
        <w:t>.</w:t>
      </w:r>
      <w:r w:rsidR="00EC142F">
        <w:t xml:space="preserve"> In voorkomende gevallen kan de OG tevens een eigen of onafhankelijk onderzoek instellen.</w:t>
      </w:r>
    </w:p>
    <w:p w14:paraId="4A79B744" w14:textId="77777777" w:rsidR="004C0693" w:rsidRDefault="004C0693" w:rsidP="001D4750"/>
    <w:p w14:paraId="3A78780E" w14:textId="77777777" w:rsidR="00C71765" w:rsidRDefault="00B66BD9" w:rsidP="001D4750">
      <w:r>
        <w:t xml:space="preserve">Het rapport van het incident- of ongevalsonderzoek </w:t>
      </w:r>
      <w:r w:rsidR="00C71765">
        <w:t>dient minimaal te bestaan uit:</w:t>
      </w:r>
    </w:p>
    <w:p w14:paraId="3AA28E72" w14:textId="74049529" w:rsidR="00C71765" w:rsidRDefault="004B75B1" w:rsidP="00174329">
      <w:pPr>
        <w:pStyle w:val="Lijstalinea"/>
        <w:numPr>
          <w:ilvl w:val="0"/>
          <w:numId w:val="10"/>
        </w:numPr>
        <w:ind w:left="720"/>
      </w:pPr>
      <w:r>
        <w:t>Datum tijdstip plaats</w:t>
      </w:r>
      <w:r w:rsidR="009C36F8">
        <w:t>.</w:t>
      </w:r>
    </w:p>
    <w:p w14:paraId="093F91B2" w14:textId="2D399CAE" w:rsidR="004B75B1" w:rsidRDefault="004B75B1" w:rsidP="00174329">
      <w:pPr>
        <w:pStyle w:val="Lijstalinea"/>
        <w:numPr>
          <w:ilvl w:val="0"/>
          <w:numId w:val="10"/>
        </w:numPr>
        <w:ind w:left="720"/>
      </w:pPr>
      <w:r>
        <w:t>Beschrijving van het incident</w:t>
      </w:r>
      <w:r w:rsidR="009C36F8">
        <w:t>.</w:t>
      </w:r>
    </w:p>
    <w:p w14:paraId="66C50AD1" w14:textId="52A82CB1" w:rsidR="004C0693" w:rsidRDefault="004C0693" w:rsidP="00174329">
      <w:pPr>
        <w:pStyle w:val="Lijstalinea"/>
        <w:numPr>
          <w:ilvl w:val="0"/>
          <w:numId w:val="10"/>
        </w:numPr>
        <w:ind w:left="720"/>
      </w:pPr>
      <w:r>
        <w:t>Beschrijving schade of letsel</w:t>
      </w:r>
      <w:r w:rsidR="009C36F8">
        <w:t>.</w:t>
      </w:r>
    </w:p>
    <w:p w14:paraId="303CD3C3" w14:textId="77777777" w:rsidR="004B75B1" w:rsidRDefault="004B75B1" w:rsidP="00174329">
      <w:pPr>
        <w:pStyle w:val="Lijstalinea"/>
        <w:numPr>
          <w:ilvl w:val="0"/>
          <w:numId w:val="10"/>
        </w:numPr>
        <w:ind w:left="720"/>
      </w:pPr>
      <w:r>
        <w:t>Wie waren er bij betrokken (functies maar geen namen i.v.m. privacy wetgeving), betrokken firma’s.</w:t>
      </w:r>
    </w:p>
    <w:p w14:paraId="28949F88" w14:textId="62D45EB6" w:rsidR="004B75B1" w:rsidRDefault="004B75B1" w:rsidP="00174329">
      <w:pPr>
        <w:pStyle w:val="Lijstalinea"/>
        <w:numPr>
          <w:ilvl w:val="0"/>
          <w:numId w:val="10"/>
        </w:numPr>
        <w:ind w:left="720"/>
      </w:pPr>
      <w:r>
        <w:t>Wat is of zijn de</w:t>
      </w:r>
      <w:r w:rsidR="00911EE2">
        <w:t xml:space="preserve"> </w:t>
      </w:r>
      <w:r w:rsidR="003D391C">
        <w:t>directe</w:t>
      </w:r>
      <w:r w:rsidR="002C20F4">
        <w:t>-</w:t>
      </w:r>
      <w:r w:rsidR="003D391C">
        <w:t xml:space="preserve"> en basisoorzaken </w:t>
      </w:r>
      <w:r w:rsidR="002C20F4">
        <w:t xml:space="preserve">van het ongeval met name de </w:t>
      </w:r>
      <w:r w:rsidR="007D1C8E">
        <w:t xml:space="preserve">feitelijke </w:t>
      </w:r>
      <w:r w:rsidR="00911EE2">
        <w:t>faaloorzaak</w:t>
      </w:r>
      <w:r>
        <w:t xml:space="preserve"> </w:t>
      </w:r>
      <w:r w:rsidR="00911EE2">
        <w:t>(</w:t>
      </w:r>
      <w:proofErr w:type="spellStart"/>
      <w:r>
        <w:t>rootcause</w:t>
      </w:r>
      <w:proofErr w:type="spellEnd"/>
      <w:r w:rsidR="00911EE2">
        <w:t>)</w:t>
      </w:r>
      <w:r>
        <w:t xml:space="preserve"> van het incident</w:t>
      </w:r>
      <w:r w:rsidR="009C36F8">
        <w:t>.</w:t>
      </w:r>
    </w:p>
    <w:p w14:paraId="68B8E704" w14:textId="71F07095" w:rsidR="004B75B1" w:rsidRDefault="004B75B1" w:rsidP="00174329">
      <w:pPr>
        <w:pStyle w:val="Lijstalinea"/>
        <w:numPr>
          <w:ilvl w:val="0"/>
          <w:numId w:val="10"/>
        </w:numPr>
        <w:ind w:left="720"/>
      </w:pPr>
      <w:r>
        <w:t xml:space="preserve">Welke wet- en regelgeving is bij dit incident </w:t>
      </w:r>
      <w:r w:rsidR="005E3090">
        <w:t>relevant</w:t>
      </w:r>
      <w:r w:rsidR="009C36F8">
        <w:t>.</w:t>
      </w:r>
    </w:p>
    <w:p w14:paraId="188370A7" w14:textId="77777777" w:rsidR="004B75B1" w:rsidRDefault="004B75B1" w:rsidP="00174329">
      <w:pPr>
        <w:pStyle w:val="Lijstalinea"/>
        <w:numPr>
          <w:ilvl w:val="0"/>
          <w:numId w:val="10"/>
        </w:numPr>
        <w:ind w:left="720"/>
      </w:pPr>
      <w:r>
        <w:t>Welke maatregelen zijn of kunnen er worden genomen om een herhaling te voorkomen</w:t>
      </w:r>
      <w:r w:rsidR="00911EE2">
        <w:t xml:space="preserve"> (maatregelen voor opdrachtgever, </w:t>
      </w:r>
      <w:r w:rsidR="00B66BD9">
        <w:t xml:space="preserve">opdrachtnemer, </w:t>
      </w:r>
      <w:r w:rsidR="00911EE2">
        <w:t>werkgever en werknemer)</w:t>
      </w:r>
      <w:r>
        <w:t>.</w:t>
      </w:r>
    </w:p>
    <w:p w14:paraId="0D2991CC" w14:textId="4354C668" w:rsidR="004559F7" w:rsidRDefault="004559F7" w:rsidP="00174329">
      <w:pPr>
        <w:pStyle w:val="Lijstalinea"/>
        <w:numPr>
          <w:ilvl w:val="0"/>
          <w:numId w:val="10"/>
        </w:numPr>
        <w:ind w:left="720"/>
      </w:pPr>
      <w:r>
        <w:t>Verbeterplan</w:t>
      </w:r>
    </w:p>
    <w:p w14:paraId="0585753D" w14:textId="3860C767" w:rsidR="00B66BD9" w:rsidRDefault="00B66BD9" w:rsidP="001D4750">
      <w:r>
        <w:t>Het rapport dient zo spoedig mogelijk maar na maximaal 10 werkdagen aan directie en toezicht te worden verstrekt</w:t>
      </w:r>
      <w:r w:rsidR="007D1C8E">
        <w:t>, tenzij incident zodanig complex en groot is dat meer tijd no</w:t>
      </w:r>
      <w:r w:rsidR="00134D61">
        <w:t>dig is</w:t>
      </w:r>
      <w:r>
        <w:t>.</w:t>
      </w:r>
    </w:p>
    <w:p w14:paraId="0E3BB12B" w14:textId="77777777" w:rsidR="000B71F2" w:rsidRDefault="000B71F2" w:rsidP="001D4750"/>
    <w:p w14:paraId="73CE9321" w14:textId="5B9F6D94" w:rsidR="005A0651" w:rsidRDefault="005A0651" w:rsidP="001D4750">
      <w:r>
        <w:t xml:space="preserve">Met de rapportage dient rekening te worden gehouden met Algemene (EU) verordening gegevensbescherming (AVG). Dit houdt o.a. in dat er geen namen van personen in vermeld mogen staan. </w:t>
      </w:r>
      <w:r w:rsidR="0017237F">
        <w:t>N</w:t>
      </w:r>
      <w:r>
        <w:t xml:space="preserve">amen </w:t>
      </w:r>
      <w:r w:rsidR="0017237F">
        <w:t xml:space="preserve">van medewerkers </w:t>
      </w:r>
      <w:r>
        <w:t>mogen alleen bij de eigen werkgever bekend zijn en niet in rapportages naar buiten worden verstrekt.</w:t>
      </w:r>
      <w:r w:rsidR="0017237F">
        <w:t xml:space="preserve"> </w:t>
      </w:r>
    </w:p>
    <w:p w14:paraId="4D529468" w14:textId="77777777" w:rsidR="005B42C5" w:rsidRPr="003715B3" w:rsidRDefault="005B42C5" w:rsidP="001D4750">
      <w:pPr>
        <w:pStyle w:val="Kop2"/>
      </w:pPr>
      <w:bookmarkStart w:id="101" w:name="_Toc200543689"/>
      <w:r>
        <w:t>Communicatie/Pers</w:t>
      </w:r>
      <w:bookmarkEnd w:id="101"/>
    </w:p>
    <w:p w14:paraId="74143C62" w14:textId="77777777" w:rsidR="005B42C5" w:rsidRDefault="005B42C5" w:rsidP="001D4750">
      <w:r>
        <w:t>Bij noodsituaties of ongevallen kan het voorkomen dat media zich meldt op de plaats van het ongeval/ noodsituatie of toenadering zoekt via andere communicatiewegen voor informatie. Voordat er informatie gegeven wordt aan (</w:t>
      </w:r>
      <w:proofErr w:type="spellStart"/>
      <w:r>
        <w:t>social</w:t>
      </w:r>
      <w:proofErr w:type="spellEnd"/>
      <w:r>
        <w:t xml:space="preserve">) media dient deze informatie afgestemd te worden met de projectleider van het project. Het is aan de opdrachtgever om een persboodschap samen te stellen (in overleg met de </w:t>
      </w:r>
      <w:r w:rsidR="002F70BF">
        <w:t>aannemer</w:t>
      </w:r>
      <w:r>
        <w:t xml:space="preserve">) en deze naar buiten te brengen. De </w:t>
      </w:r>
      <w:r w:rsidR="002F70BF">
        <w:t>aannemer</w:t>
      </w:r>
      <w:r>
        <w:t xml:space="preserve"> dient nimmer, zonder overleg met de opdrachtgever, de pers te woord te staan.</w:t>
      </w:r>
    </w:p>
    <w:p w14:paraId="64D6FD4C" w14:textId="0F990FB5" w:rsidR="000C58E5" w:rsidRDefault="7CF183AD" w:rsidP="001D4750">
      <w:pPr>
        <w:pStyle w:val="Bijlagekop"/>
        <w:sectPr w:rsidR="000C58E5" w:rsidSect="000E7139">
          <w:headerReference w:type="default" r:id="rId19"/>
          <w:headerReference w:type="first" r:id="rId20"/>
          <w:type w:val="oddPage"/>
          <w:pgSz w:w="11906" w:h="16838" w:code="9"/>
          <w:pgMar w:top="1843" w:right="1644" w:bottom="1531" w:left="1758" w:header="0" w:footer="564" w:gutter="0"/>
          <w:paperSrc w:first="15" w:other="15"/>
          <w:pgNumType w:start="1"/>
          <w:cols w:space="708"/>
          <w:titlePg/>
          <w:docGrid w:linePitch="360"/>
        </w:sectPr>
      </w:pPr>
      <w:bookmarkStart w:id="102" w:name="_Toc410663172"/>
      <w:bookmarkStart w:id="103" w:name="_Toc150863760"/>
      <w:bookmarkStart w:id="104" w:name="_Toc200543690"/>
      <w:bookmarkStart w:id="105" w:name="_Toc409093079"/>
      <w:r>
        <w:lastRenderedPageBreak/>
        <w:t>Bijlage(n)</w:t>
      </w:r>
      <w:bookmarkEnd w:id="102"/>
      <w:bookmarkEnd w:id="103"/>
      <w:bookmarkEnd w:id="104"/>
    </w:p>
    <w:p w14:paraId="26C04492" w14:textId="45B1A711" w:rsidR="0090525D" w:rsidRDefault="003357EE" w:rsidP="001D4750">
      <w:pPr>
        <w:pStyle w:val="Kopzondernummer"/>
      </w:pPr>
      <w:bookmarkStart w:id="106" w:name="_Toc6324177"/>
      <w:bookmarkStart w:id="107" w:name="_Toc133905003"/>
      <w:bookmarkStart w:id="108" w:name="_Toc133905031"/>
      <w:bookmarkStart w:id="109" w:name="_Toc133906697"/>
      <w:bookmarkStart w:id="110" w:name="_Toc133931812"/>
      <w:bookmarkStart w:id="111" w:name="_Toc133932880"/>
      <w:bookmarkStart w:id="112" w:name="_Toc150863761"/>
      <w:bookmarkStart w:id="113" w:name="_Toc200543691"/>
      <w:bookmarkEnd w:id="105"/>
      <w:r w:rsidRPr="000601F2">
        <w:rPr>
          <w:noProof/>
        </w:rPr>
        <w:lastRenderedPageBreak/>
        <w:drawing>
          <wp:anchor distT="0" distB="0" distL="114300" distR="114300" simplePos="0" relativeHeight="251658240" behindDoc="1" locked="0" layoutInCell="1" allowOverlap="1" wp14:anchorId="42698A6A" wp14:editId="65EFE2FE">
            <wp:simplePos x="0" y="0"/>
            <wp:positionH relativeFrom="column">
              <wp:posOffset>-687705</wp:posOffset>
            </wp:positionH>
            <wp:positionV relativeFrom="paragraph">
              <wp:posOffset>406400</wp:posOffset>
            </wp:positionV>
            <wp:extent cx="6174000" cy="7952400"/>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74000" cy="79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64E9">
        <w:t xml:space="preserve">Bijlage 1 </w:t>
      </w:r>
      <w:r w:rsidR="00BC2B04" w:rsidRPr="000601F2">
        <w:t>Veiligheid</w:t>
      </w:r>
      <w:r w:rsidR="00BC2B04">
        <w:t xml:space="preserve"> beleidsverklaring</w:t>
      </w:r>
      <w:bookmarkEnd w:id="106"/>
      <w:bookmarkEnd w:id="107"/>
      <w:bookmarkEnd w:id="108"/>
      <w:bookmarkEnd w:id="109"/>
      <w:bookmarkEnd w:id="110"/>
      <w:bookmarkEnd w:id="111"/>
      <w:bookmarkEnd w:id="112"/>
      <w:bookmarkEnd w:id="113"/>
    </w:p>
    <w:p w14:paraId="39136776" w14:textId="77777777" w:rsidR="00E77CB4" w:rsidRPr="00E77CB4" w:rsidRDefault="00E77CB4" w:rsidP="001D4750"/>
    <w:p w14:paraId="3874EC37" w14:textId="77777777" w:rsidR="007D6EDD" w:rsidRDefault="007D6EDD" w:rsidP="001D4750">
      <w:pPr>
        <w:pStyle w:val="Paragraaftitelkop2bijlage"/>
      </w:pPr>
    </w:p>
    <w:p w14:paraId="7896C55B" w14:textId="77777777" w:rsidR="0077558E" w:rsidRDefault="0077558E" w:rsidP="001D4750"/>
    <w:p w14:paraId="782BD76F" w14:textId="13F783F5" w:rsidR="00BC2B04" w:rsidRDefault="09CF2541" w:rsidP="001D4750">
      <w:pPr>
        <w:pStyle w:val="Kopzondernummer"/>
        <w:sectPr w:rsidR="00BC2B04" w:rsidSect="00A37A8B">
          <w:headerReference w:type="default" r:id="rId22"/>
          <w:type w:val="oddPage"/>
          <w:pgSz w:w="11906" w:h="16838" w:code="9"/>
          <w:pgMar w:top="2665" w:right="1644" w:bottom="1531" w:left="1758" w:header="0" w:footer="564" w:gutter="0"/>
          <w:paperSrc w:first="15" w:other="15"/>
          <w:cols w:space="708"/>
          <w:docGrid w:linePitch="360"/>
        </w:sectPr>
      </w:pPr>
      <w:bookmarkStart w:id="114" w:name="_Toc6324178"/>
      <w:bookmarkStart w:id="115" w:name="_Toc133905004"/>
      <w:bookmarkStart w:id="116" w:name="_Toc133905032"/>
      <w:bookmarkStart w:id="117" w:name="_Toc133906698"/>
      <w:bookmarkStart w:id="118" w:name="_Toc133931813"/>
      <w:bookmarkStart w:id="119" w:name="_Toc133932881"/>
      <w:bookmarkStart w:id="120" w:name="_Toc150863762"/>
      <w:bookmarkStart w:id="121" w:name="_Toc200543692"/>
      <w:r>
        <w:lastRenderedPageBreak/>
        <w:t xml:space="preserve">Bijlage 2 </w:t>
      </w:r>
      <w:r w:rsidR="72B06375">
        <w:t>Project RI&amp;E</w:t>
      </w:r>
      <w:bookmarkEnd w:id="114"/>
      <w:bookmarkEnd w:id="115"/>
      <w:bookmarkEnd w:id="116"/>
      <w:bookmarkEnd w:id="117"/>
      <w:bookmarkEnd w:id="118"/>
      <w:bookmarkEnd w:id="119"/>
      <w:bookmarkEnd w:id="120"/>
      <w:bookmarkEnd w:id="121"/>
    </w:p>
    <w:p w14:paraId="44F4C6D1" w14:textId="77777777" w:rsidR="00BC2B04" w:rsidRPr="000601F2" w:rsidRDefault="00BC2B04" w:rsidP="001D4750">
      <w:pPr>
        <w:rPr>
          <w:b/>
          <w:bCs/>
          <w:color w:val="FF0000"/>
          <w:sz w:val="24"/>
          <w:szCs w:val="24"/>
        </w:rPr>
      </w:pPr>
      <w:r w:rsidRPr="000601F2">
        <w:rPr>
          <w:b/>
          <w:bCs/>
          <w:color w:val="FF0000"/>
          <w:sz w:val="24"/>
          <w:szCs w:val="24"/>
        </w:rPr>
        <w:lastRenderedPageBreak/>
        <w:t>Omgevingsrisico’s</w:t>
      </w:r>
    </w:p>
    <w:p w14:paraId="7D7C25C0" w14:textId="77777777" w:rsidR="00BC2B04" w:rsidRDefault="00BC2B04" w:rsidP="001D4750"/>
    <w:tbl>
      <w:tblPr>
        <w:tblW w:w="12749" w:type="dxa"/>
        <w:tblInd w:w="-35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0"/>
        <w:gridCol w:w="2159"/>
        <w:gridCol w:w="2097"/>
        <w:gridCol w:w="2409"/>
        <w:gridCol w:w="4358"/>
        <w:gridCol w:w="1236"/>
      </w:tblGrid>
      <w:tr w:rsidR="001E149B" w:rsidRPr="00ED7664" w14:paraId="59FFFB2B" w14:textId="77777777" w:rsidTr="00125A10">
        <w:trPr>
          <w:trHeight w:val="900"/>
          <w:tblHeader/>
        </w:trPr>
        <w:tc>
          <w:tcPr>
            <w:tcW w:w="490" w:type="dxa"/>
            <w:shd w:val="clear" w:color="auto" w:fill="auto"/>
            <w:hideMark/>
          </w:tcPr>
          <w:p w14:paraId="1EC1312F" w14:textId="756257C0" w:rsidR="00BC2B04" w:rsidRPr="00851359" w:rsidRDefault="00BC2B04" w:rsidP="006925C2">
            <w:pPr>
              <w:ind w:left="360"/>
              <w:rPr>
                <w:rFonts w:cs="Arial"/>
                <w:b/>
                <w:bCs/>
                <w:sz w:val="16"/>
                <w:szCs w:val="16"/>
              </w:rPr>
            </w:pPr>
          </w:p>
        </w:tc>
        <w:tc>
          <w:tcPr>
            <w:tcW w:w="2159" w:type="dxa"/>
            <w:shd w:val="clear" w:color="auto" w:fill="auto"/>
            <w:hideMark/>
          </w:tcPr>
          <w:p w14:paraId="7488AA6B" w14:textId="77777777" w:rsidR="00BC2B04" w:rsidRPr="00ED7664" w:rsidRDefault="00BC2B04" w:rsidP="001D4750">
            <w:pPr>
              <w:rPr>
                <w:rFonts w:cs="Arial"/>
                <w:b/>
                <w:bCs/>
                <w:sz w:val="16"/>
                <w:szCs w:val="16"/>
              </w:rPr>
            </w:pPr>
            <w:r w:rsidRPr="00ED7664">
              <w:rPr>
                <w:rFonts w:cs="Arial"/>
                <w:b/>
                <w:bCs/>
                <w:sz w:val="16"/>
                <w:szCs w:val="16"/>
              </w:rPr>
              <w:t>Onderwerp</w:t>
            </w:r>
          </w:p>
        </w:tc>
        <w:tc>
          <w:tcPr>
            <w:tcW w:w="2097" w:type="dxa"/>
            <w:shd w:val="clear" w:color="auto" w:fill="auto"/>
            <w:hideMark/>
          </w:tcPr>
          <w:p w14:paraId="39FEBC9D" w14:textId="77777777" w:rsidR="00BC2B04" w:rsidRPr="00ED7664" w:rsidRDefault="00BC2B04" w:rsidP="001D4750">
            <w:pPr>
              <w:rPr>
                <w:rFonts w:cs="Arial"/>
                <w:b/>
                <w:bCs/>
                <w:sz w:val="16"/>
                <w:szCs w:val="16"/>
              </w:rPr>
            </w:pPr>
            <w:r w:rsidRPr="00ED7664">
              <w:rPr>
                <w:rFonts w:cs="Arial"/>
                <w:b/>
                <w:bCs/>
                <w:sz w:val="16"/>
                <w:szCs w:val="16"/>
              </w:rPr>
              <w:t>Arbo-risico</w:t>
            </w:r>
          </w:p>
        </w:tc>
        <w:tc>
          <w:tcPr>
            <w:tcW w:w="2409" w:type="dxa"/>
            <w:shd w:val="clear" w:color="auto" w:fill="auto"/>
            <w:hideMark/>
          </w:tcPr>
          <w:p w14:paraId="7C96A2AE" w14:textId="77777777" w:rsidR="00BC2B04" w:rsidRPr="00ED7664" w:rsidRDefault="00BC2B04" w:rsidP="001D4750">
            <w:pPr>
              <w:rPr>
                <w:rFonts w:cs="Arial"/>
                <w:b/>
                <w:bCs/>
                <w:sz w:val="16"/>
                <w:szCs w:val="16"/>
              </w:rPr>
            </w:pPr>
            <w:r w:rsidRPr="00ED7664">
              <w:rPr>
                <w:rFonts w:cs="Arial"/>
                <w:b/>
                <w:bCs/>
                <w:sz w:val="16"/>
                <w:szCs w:val="16"/>
              </w:rPr>
              <w:t>Risico-oorzaak</w:t>
            </w:r>
          </w:p>
        </w:tc>
        <w:tc>
          <w:tcPr>
            <w:tcW w:w="4358" w:type="dxa"/>
            <w:shd w:val="clear" w:color="auto" w:fill="auto"/>
            <w:hideMark/>
          </w:tcPr>
          <w:p w14:paraId="39EBF0A3" w14:textId="77777777" w:rsidR="00BC2B04" w:rsidRDefault="00BC2B04" w:rsidP="001D4750">
            <w:pPr>
              <w:rPr>
                <w:rFonts w:cs="Arial"/>
                <w:b/>
                <w:bCs/>
                <w:sz w:val="16"/>
                <w:szCs w:val="16"/>
              </w:rPr>
            </w:pPr>
            <w:r w:rsidRPr="00ED7664">
              <w:rPr>
                <w:rFonts w:cs="Arial"/>
                <w:b/>
                <w:bCs/>
                <w:sz w:val="16"/>
                <w:szCs w:val="16"/>
              </w:rPr>
              <w:t>Dwingende maatregel</w:t>
            </w:r>
          </w:p>
          <w:p w14:paraId="2B7B67C5" w14:textId="77777777" w:rsidR="00BC2B04" w:rsidRPr="00ED7664" w:rsidRDefault="00BC2B04" w:rsidP="001D4750">
            <w:pPr>
              <w:rPr>
                <w:rFonts w:cs="Arial"/>
                <w:b/>
                <w:bCs/>
                <w:sz w:val="16"/>
                <w:szCs w:val="16"/>
              </w:rPr>
            </w:pPr>
          </w:p>
        </w:tc>
        <w:tc>
          <w:tcPr>
            <w:tcW w:w="1236" w:type="dxa"/>
            <w:shd w:val="clear" w:color="auto" w:fill="auto"/>
            <w:hideMark/>
          </w:tcPr>
          <w:p w14:paraId="3848C024" w14:textId="77777777" w:rsidR="00BC2B04" w:rsidRPr="004C5344" w:rsidRDefault="00BC2B04" w:rsidP="001D4750">
            <w:pPr>
              <w:rPr>
                <w:rFonts w:cs="Arial"/>
                <w:sz w:val="16"/>
                <w:szCs w:val="16"/>
                <w:highlight w:val="yellow"/>
              </w:rPr>
            </w:pPr>
            <w:r w:rsidRPr="004C1FDD">
              <w:rPr>
                <w:rFonts w:cs="Arial"/>
                <w:sz w:val="16"/>
                <w:szCs w:val="16"/>
              </w:rPr>
              <w:t>Is risico  aanwezig in ontwerp?</w:t>
            </w:r>
          </w:p>
        </w:tc>
      </w:tr>
      <w:tr w:rsidR="001E149B" w:rsidRPr="00ED7664" w14:paraId="36165042" w14:textId="77777777" w:rsidTr="001E149B">
        <w:trPr>
          <w:trHeight w:val="675"/>
        </w:trPr>
        <w:tc>
          <w:tcPr>
            <w:tcW w:w="490" w:type="dxa"/>
            <w:shd w:val="clear" w:color="auto" w:fill="auto"/>
          </w:tcPr>
          <w:p w14:paraId="018DE456" w14:textId="1121DD21"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3B7D6E04" w14:textId="7AE4F9E7" w:rsidR="00BC2B04" w:rsidRPr="00ED7664" w:rsidRDefault="00BC2B04" w:rsidP="001D4750">
            <w:pPr>
              <w:rPr>
                <w:rFonts w:cs="Arial"/>
                <w:sz w:val="16"/>
                <w:szCs w:val="16"/>
              </w:rPr>
            </w:pPr>
            <w:r w:rsidRPr="00ED7664">
              <w:rPr>
                <w:rFonts w:cs="Arial"/>
                <w:sz w:val="16"/>
                <w:szCs w:val="16"/>
              </w:rPr>
              <w:t xml:space="preserve">Werken </w:t>
            </w:r>
            <w:r w:rsidR="00771149">
              <w:rPr>
                <w:rFonts w:cs="Arial"/>
                <w:sz w:val="16"/>
                <w:szCs w:val="16"/>
              </w:rPr>
              <w:t xml:space="preserve">met </w:t>
            </w:r>
            <w:r w:rsidRPr="00ED7664">
              <w:rPr>
                <w:rFonts w:cs="Arial"/>
                <w:sz w:val="16"/>
                <w:szCs w:val="16"/>
              </w:rPr>
              <w:t>een drinkwaterinstallatie</w:t>
            </w:r>
            <w:r w:rsidR="00771149">
              <w:rPr>
                <w:rFonts w:cs="Arial"/>
                <w:sz w:val="16"/>
                <w:szCs w:val="16"/>
              </w:rPr>
              <w:t>/leidingen</w:t>
            </w:r>
          </w:p>
        </w:tc>
        <w:tc>
          <w:tcPr>
            <w:tcW w:w="2097" w:type="dxa"/>
            <w:shd w:val="clear" w:color="auto" w:fill="auto"/>
            <w:hideMark/>
          </w:tcPr>
          <w:p w14:paraId="078B4061" w14:textId="77777777" w:rsidR="00BC2B04" w:rsidRDefault="00BC2B04" w:rsidP="001D4750">
            <w:pPr>
              <w:rPr>
                <w:rFonts w:cs="Arial"/>
                <w:sz w:val="16"/>
                <w:szCs w:val="16"/>
              </w:rPr>
            </w:pPr>
            <w:r>
              <w:rPr>
                <w:rFonts w:cs="Arial"/>
                <w:sz w:val="16"/>
                <w:szCs w:val="16"/>
              </w:rPr>
              <w:t xml:space="preserve"> </w:t>
            </w:r>
            <w:r w:rsidR="00AE56F1" w:rsidRPr="00ED7664">
              <w:rPr>
                <w:rFonts w:cs="Arial"/>
                <w:sz w:val="16"/>
                <w:szCs w:val="16"/>
              </w:rPr>
              <w:t>B</w:t>
            </w:r>
            <w:r w:rsidRPr="00ED7664">
              <w:rPr>
                <w:rFonts w:cs="Arial"/>
                <w:sz w:val="16"/>
                <w:szCs w:val="16"/>
              </w:rPr>
              <w:t>esmetting</w:t>
            </w:r>
            <w:r w:rsidR="00AE56F1">
              <w:rPr>
                <w:rFonts w:cs="Arial"/>
                <w:sz w:val="16"/>
                <w:szCs w:val="16"/>
              </w:rPr>
              <w:t>sgevaar drinkwater.</w:t>
            </w:r>
          </w:p>
          <w:p w14:paraId="55F260D3" w14:textId="1AC4491D" w:rsidR="00AE56F1" w:rsidRPr="00ED7664" w:rsidRDefault="00AE56F1" w:rsidP="001D4750">
            <w:pPr>
              <w:rPr>
                <w:rFonts w:cs="Arial"/>
                <w:sz w:val="16"/>
                <w:szCs w:val="16"/>
              </w:rPr>
            </w:pPr>
            <w:r>
              <w:rPr>
                <w:rFonts w:cs="Arial"/>
                <w:sz w:val="16"/>
                <w:szCs w:val="16"/>
              </w:rPr>
              <w:t>Veteranenziekte door Legionella.</w:t>
            </w:r>
          </w:p>
        </w:tc>
        <w:tc>
          <w:tcPr>
            <w:tcW w:w="2409" w:type="dxa"/>
            <w:shd w:val="clear" w:color="auto" w:fill="auto"/>
            <w:hideMark/>
          </w:tcPr>
          <w:p w14:paraId="53F5EB96" w14:textId="3B46A9FC" w:rsidR="00BC2B04" w:rsidRDefault="00AE56F1" w:rsidP="001D4750">
            <w:pPr>
              <w:rPr>
                <w:rFonts w:cs="Arial"/>
                <w:sz w:val="16"/>
                <w:szCs w:val="16"/>
              </w:rPr>
            </w:pPr>
            <w:r>
              <w:rPr>
                <w:rFonts w:cs="Arial"/>
                <w:sz w:val="16"/>
                <w:szCs w:val="16"/>
              </w:rPr>
              <w:t>O</w:t>
            </w:r>
            <w:r w:rsidR="00BC2B04" w:rsidRPr="00ED7664">
              <w:rPr>
                <w:rFonts w:cs="Arial"/>
                <w:sz w:val="16"/>
                <w:szCs w:val="16"/>
              </w:rPr>
              <w:t>nbekend met de omstandigheden</w:t>
            </w:r>
            <w:r>
              <w:rPr>
                <w:rFonts w:cs="Arial"/>
                <w:sz w:val="16"/>
                <w:szCs w:val="16"/>
              </w:rPr>
              <w:t xml:space="preserve"> en regels.</w:t>
            </w:r>
          </w:p>
          <w:p w14:paraId="0352871E" w14:textId="64A5F1C8" w:rsidR="00AE56F1" w:rsidRDefault="00AE56F1" w:rsidP="001D4750">
            <w:pPr>
              <w:rPr>
                <w:rFonts w:cs="Arial"/>
                <w:sz w:val="16"/>
                <w:szCs w:val="16"/>
              </w:rPr>
            </w:pPr>
            <w:r>
              <w:rPr>
                <w:rFonts w:cs="Arial"/>
                <w:sz w:val="16"/>
                <w:szCs w:val="16"/>
              </w:rPr>
              <w:t>Inademen waterdruppels besmet met Legionella.</w:t>
            </w:r>
          </w:p>
          <w:p w14:paraId="4E796DFF" w14:textId="70218816" w:rsidR="00AE56F1" w:rsidRPr="00ED7664" w:rsidRDefault="00AE56F1" w:rsidP="001D4750">
            <w:pPr>
              <w:rPr>
                <w:rFonts w:cs="Arial"/>
                <w:sz w:val="16"/>
                <w:szCs w:val="16"/>
              </w:rPr>
            </w:pPr>
          </w:p>
        </w:tc>
        <w:tc>
          <w:tcPr>
            <w:tcW w:w="4358" w:type="dxa"/>
            <w:shd w:val="clear" w:color="auto" w:fill="auto"/>
            <w:hideMark/>
          </w:tcPr>
          <w:p w14:paraId="0AACF1B7" w14:textId="77777777" w:rsidR="00BC2B04" w:rsidRDefault="00F26886" w:rsidP="001D4750">
            <w:pPr>
              <w:rPr>
                <w:rFonts w:cs="Arial"/>
                <w:sz w:val="16"/>
                <w:szCs w:val="16"/>
              </w:rPr>
            </w:pPr>
            <w:r>
              <w:rPr>
                <w:rFonts w:cs="Arial"/>
                <w:sz w:val="16"/>
                <w:szCs w:val="16"/>
              </w:rPr>
              <w:t>Neem contact op met Waternet.</w:t>
            </w:r>
          </w:p>
          <w:p w14:paraId="237DA655" w14:textId="4C1C2586" w:rsidR="00AE56F1" w:rsidRPr="00ED7664" w:rsidRDefault="00AE56F1" w:rsidP="001D4750">
            <w:pPr>
              <w:rPr>
                <w:rFonts w:cs="Arial"/>
                <w:sz w:val="16"/>
                <w:szCs w:val="16"/>
              </w:rPr>
            </w:pPr>
            <w:r>
              <w:rPr>
                <w:rFonts w:cs="Arial"/>
                <w:sz w:val="16"/>
                <w:szCs w:val="16"/>
              </w:rPr>
              <w:t>Leidingnet doorspoelen, P3 masker dragen.</w:t>
            </w:r>
          </w:p>
        </w:tc>
        <w:sdt>
          <w:sdtPr>
            <w:rPr>
              <w:rFonts w:cs="Arial"/>
              <w:b/>
              <w:bCs/>
            </w:rPr>
            <w:id w:val="609944528"/>
            <w:placeholder>
              <w:docPart w:val="C929861F07E7451288D26762CAF40EC9"/>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2662C46D" w14:textId="67A7163D" w:rsidR="00BC2B04" w:rsidRPr="00ED7664" w:rsidRDefault="00C9653D" w:rsidP="001D4750">
                <w:pPr>
                  <w:rPr>
                    <w:rFonts w:cs="Arial"/>
                    <w:b/>
                    <w:bCs/>
                  </w:rPr>
                </w:pPr>
                <w:r>
                  <w:rPr>
                    <w:rFonts w:cs="Arial"/>
                    <w:b/>
                    <w:bCs/>
                  </w:rPr>
                  <w:t>Nee</w:t>
                </w:r>
              </w:p>
            </w:tc>
          </w:sdtContent>
        </w:sdt>
      </w:tr>
      <w:tr w:rsidR="001E149B" w:rsidRPr="00ED7664" w14:paraId="4AC8F948" w14:textId="77777777" w:rsidTr="001E149B">
        <w:trPr>
          <w:trHeight w:val="450"/>
        </w:trPr>
        <w:tc>
          <w:tcPr>
            <w:tcW w:w="490" w:type="dxa"/>
            <w:shd w:val="clear" w:color="auto" w:fill="auto"/>
          </w:tcPr>
          <w:p w14:paraId="1111B278" w14:textId="3DE8CF79"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6EF86BCD" w14:textId="77777777" w:rsidR="00BC2B04" w:rsidRPr="00ED7664" w:rsidRDefault="00BC2B04" w:rsidP="001D4750">
            <w:pPr>
              <w:rPr>
                <w:rFonts w:cs="Arial"/>
                <w:sz w:val="16"/>
                <w:szCs w:val="16"/>
              </w:rPr>
            </w:pPr>
            <w:r w:rsidRPr="00ED7664">
              <w:rPr>
                <w:rFonts w:cs="Arial"/>
                <w:sz w:val="16"/>
                <w:szCs w:val="16"/>
              </w:rPr>
              <w:t>Samenstelling van grond(water)bodem</w:t>
            </w:r>
          </w:p>
        </w:tc>
        <w:tc>
          <w:tcPr>
            <w:tcW w:w="2097" w:type="dxa"/>
            <w:shd w:val="clear" w:color="auto" w:fill="auto"/>
            <w:hideMark/>
          </w:tcPr>
          <w:p w14:paraId="4B4C78E1" w14:textId="006B03EC" w:rsidR="00BC2B04" w:rsidRPr="00ED7664" w:rsidRDefault="00C735E5" w:rsidP="001D4750">
            <w:pPr>
              <w:rPr>
                <w:rFonts w:cs="Arial"/>
                <w:sz w:val="16"/>
                <w:szCs w:val="16"/>
              </w:rPr>
            </w:pPr>
            <w:r>
              <w:rPr>
                <w:rFonts w:cs="Arial"/>
                <w:sz w:val="16"/>
                <w:szCs w:val="16"/>
              </w:rPr>
              <w:t>L</w:t>
            </w:r>
            <w:r w:rsidR="00BC2B04" w:rsidRPr="00ED7664">
              <w:rPr>
                <w:rFonts w:cs="Arial"/>
                <w:sz w:val="16"/>
                <w:szCs w:val="16"/>
              </w:rPr>
              <w:t>etsel en/of schade</w:t>
            </w:r>
          </w:p>
        </w:tc>
        <w:tc>
          <w:tcPr>
            <w:tcW w:w="2409" w:type="dxa"/>
            <w:shd w:val="clear" w:color="auto" w:fill="auto"/>
            <w:hideMark/>
          </w:tcPr>
          <w:p w14:paraId="4FC62EAC" w14:textId="2D900889" w:rsidR="00BC2B04" w:rsidRPr="00ED7664" w:rsidRDefault="00C735E5" w:rsidP="001D4750">
            <w:pPr>
              <w:rPr>
                <w:rFonts w:cs="Arial"/>
                <w:sz w:val="16"/>
                <w:szCs w:val="16"/>
              </w:rPr>
            </w:pPr>
            <w:r>
              <w:rPr>
                <w:rFonts w:cs="Arial"/>
                <w:sz w:val="16"/>
                <w:szCs w:val="16"/>
              </w:rPr>
              <w:t>C</w:t>
            </w:r>
            <w:r w:rsidR="00BC2B04" w:rsidRPr="00ED7664">
              <w:rPr>
                <w:rFonts w:cs="Arial"/>
                <w:sz w:val="16"/>
                <w:szCs w:val="16"/>
              </w:rPr>
              <w:t>ontact met verontreinigingen</w:t>
            </w:r>
          </w:p>
        </w:tc>
        <w:tc>
          <w:tcPr>
            <w:tcW w:w="4358" w:type="dxa"/>
            <w:shd w:val="clear" w:color="auto" w:fill="auto"/>
            <w:hideMark/>
          </w:tcPr>
          <w:p w14:paraId="651DD41C" w14:textId="0D3DB772" w:rsidR="00BC2B04" w:rsidRDefault="00011A7F" w:rsidP="001D4750">
            <w:pPr>
              <w:rPr>
                <w:rFonts w:cs="Arial"/>
                <w:sz w:val="16"/>
                <w:szCs w:val="16"/>
              </w:rPr>
            </w:pPr>
            <w:r w:rsidRPr="00ED7664">
              <w:rPr>
                <w:rFonts w:cs="Arial"/>
                <w:sz w:val="16"/>
                <w:szCs w:val="16"/>
              </w:rPr>
              <w:t>De volgende (voorlopige) veiligheidsklassen zijn van toepassing :</w:t>
            </w:r>
            <w:r w:rsidRPr="00ED7664">
              <w:rPr>
                <w:rFonts w:cs="Arial"/>
                <w:sz w:val="16"/>
                <w:szCs w:val="16"/>
              </w:rPr>
              <w:br/>
            </w:r>
            <w:sdt>
              <w:sdtPr>
                <w:rPr>
                  <w:rFonts w:cs="Arial"/>
                  <w:b/>
                  <w:bCs/>
                </w:rPr>
                <w:id w:val="388703522"/>
                <w:placeholder>
                  <w:docPart w:val="33257F98659F485896856BA4EBC9655B"/>
                </w:placeholder>
                <w:showingPlcHdr/>
                <w:comboBox>
                  <w:listItem w:value="Kies een item."/>
                  <w:listItem w:displayText="Ja" w:value="Ja"/>
                  <w:listItem w:displayText="Nee" w:value="Nee"/>
                </w:comboBox>
              </w:sdtPr>
              <w:sdtEndPr/>
              <w:sdtContent>
                <w:r w:rsidR="00082E3A" w:rsidRPr="007243C5">
                  <w:rPr>
                    <w:rStyle w:val="Tekstvantijdelijkeaanduiding"/>
                  </w:rPr>
                  <w:t>Kies een item.</w:t>
                </w:r>
              </w:sdtContent>
            </w:sdt>
            <w:r w:rsidR="00824853">
              <w:rPr>
                <w:rFonts w:cs="Arial"/>
                <w:sz w:val="16"/>
                <w:szCs w:val="16"/>
              </w:rPr>
              <w:t xml:space="preserve"> </w:t>
            </w:r>
            <w:r w:rsidRPr="00ED7664">
              <w:rPr>
                <w:rFonts w:cs="Arial"/>
                <w:sz w:val="16"/>
                <w:szCs w:val="16"/>
              </w:rPr>
              <w:t>- klasse oranje niet vluchtig / vluchtig</w:t>
            </w:r>
            <w:r w:rsidRPr="00ED7664">
              <w:rPr>
                <w:rFonts w:cs="Arial"/>
                <w:sz w:val="16"/>
                <w:szCs w:val="16"/>
              </w:rPr>
              <w:br/>
            </w:r>
            <w:sdt>
              <w:sdtPr>
                <w:rPr>
                  <w:rFonts w:cs="Arial"/>
                  <w:b/>
                  <w:bCs/>
                </w:rPr>
                <w:id w:val="63149868"/>
                <w:placeholder>
                  <w:docPart w:val="B7349068278145E69127AA70EDC4BF59"/>
                </w:placeholder>
                <w:showingPlcHdr/>
                <w:comboBox>
                  <w:listItem w:value="Kies een item."/>
                  <w:listItem w:displayText="Ja" w:value="Ja"/>
                  <w:listItem w:displayText="Nee" w:value="Nee"/>
                </w:comboBox>
              </w:sdtPr>
              <w:sdtEndPr/>
              <w:sdtContent>
                <w:r w:rsidR="00082E3A" w:rsidRPr="007243C5">
                  <w:rPr>
                    <w:rStyle w:val="Tekstvantijdelijkeaanduiding"/>
                  </w:rPr>
                  <w:t>Kies een item.</w:t>
                </w:r>
              </w:sdtContent>
            </w:sdt>
            <w:r w:rsidR="00C735E5" w:rsidRPr="00ED7664">
              <w:rPr>
                <w:rFonts w:cs="Arial"/>
                <w:sz w:val="16"/>
                <w:szCs w:val="16"/>
              </w:rPr>
              <w:t xml:space="preserve"> </w:t>
            </w:r>
            <w:r w:rsidRPr="00ED7664">
              <w:rPr>
                <w:rFonts w:cs="Arial"/>
                <w:sz w:val="16"/>
                <w:szCs w:val="16"/>
              </w:rPr>
              <w:t>- klasse rood niet vluchtig / vluchtig</w:t>
            </w:r>
            <w:r w:rsidRPr="00ED7664">
              <w:rPr>
                <w:rFonts w:cs="Arial"/>
                <w:sz w:val="16"/>
                <w:szCs w:val="16"/>
              </w:rPr>
              <w:br/>
            </w:r>
            <w:sdt>
              <w:sdtPr>
                <w:rPr>
                  <w:rFonts w:cs="Arial"/>
                  <w:b/>
                  <w:bCs/>
                </w:rPr>
                <w:id w:val="-1612502905"/>
                <w:placeholder>
                  <w:docPart w:val="7064117C71E24234AE3F36E86615237F"/>
                </w:placeholder>
                <w:showingPlcHdr/>
                <w:comboBox>
                  <w:listItem w:value="Kies een item."/>
                  <w:listItem w:displayText="Ja" w:value="Ja"/>
                  <w:listItem w:displayText="Nee" w:value="Nee"/>
                </w:comboBox>
              </w:sdtPr>
              <w:sdtEndPr/>
              <w:sdtContent>
                <w:r w:rsidR="00082E3A" w:rsidRPr="007243C5">
                  <w:rPr>
                    <w:rStyle w:val="Tekstvantijdelijkeaanduiding"/>
                  </w:rPr>
                  <w:t>Kies een item.</w:t>
                </w:r>
              </w:sdtContent>
            </w:sdt>
            <w:r w:rsidR="00C735E5" w:rsidRPr="00ED7664">
              <w:rPr>
                <w:rFonts w:cs="Arial"/>
                <w:sz w:val="16"/>
                <w:szCs w:val="16"/>
              </w:rPr>
              <w:t xml:space="preserve"> </w:t>
            </w:r>
            <w:r w:rsidRPr="00ED7664">
              <w:rPr>
                <w:rFonts w:cs="Arial"/>
                <w:sz w:val="16"/>
                <w:szCs w:val="16"/>
              </w:rPr>
              <w:t>- klasse zwart niet vluchtig / vluchtig</w:t>
            </w:r>
            <w:r w:rsidRPr="00ED7664">
              <w:rPr>
                <w:rFonts w:cs="Arial"/>
                <w:sz w:val="16"/>
                <w:szCs w:val="16"/>
              </w:rPr>
              <w:br/>
            </w:r>
            <w:r w:rsidRPr="00ED7664">
              <w:rPr>
                <w:rFonts w:cs="Arial"/>
                <w:sz w:val="16"/>
                <w:szCs w:val="16"/>
              </w:rPr>
              <w:br/>
            </w:r>
            <w:sdt>
              <w:sdtPr>
                <w:rPr>
                  <w:rFonts w:cs="Arial"/>
                  <w:b/>
                  <w:bCs/>
                </w:rPr>
                <w:id w:val="1505160408"/>
                <w:placeholder>
                  <w:docPart w:val="928D75CE01CE4AA8AF99D325AB8787B0"/>
                </w:placeholder>
                <w:showingPlcHdr/>
                <w:comboBox>
                  <w:listItem w:value="Kies een item."/>
                  <w:listItem w:displayText="Ja" w:value="Ja"/>
                  <w:listItem w:displayText="Nee" w:value="Nee"/>
                </w:comboBox>
              </w:sdtPr>
              <w:sdtEndPr/>
              <w:sdtContent>
                <w:r w:rsidR="00082E3A" w:rsidRPr="007243C5">
                  <w:rPr>
                    <w:rStyle w:val="Tekstvantijdelijkeaanduiding"/>
                  </w:rPr>
                  <w:t>Kies een item.</w:t>
                </w:r>
              </w:sdtContent>
            </w:sdt>
            <w:r w:rsidR="00082E3A" w:rsidRPr="00ED7664">
              <w:rPr>
                <w:rFonts w:cs="Arial"/>
                <w:sz w:val="16"/>
                <w:szCs w:val="16"/>
              </w:rPr>
              <w:t xml:space="preserve"> </w:t>
            </w:r>
            <w:r w:rsidRPr="00ED7664">
              <w:rPr>
                <w:rFonts w:cs="Arial"/>
                <w:sz w:val="16"/>
                <w:szCs w:val="16"/>
              </w:rPr>
              <w:t xml:space="preserve">Overschrijding interventiewaarde: </w:t>
            </w:r>
          </w:p>
          <w:p w14:paraId="00F95BA6" w14:textId="567B9136" w:rsidR="00D51CB8" w:rsidRPr="00ED7664" w:rsidRDefault="00D51CB8" w:rsidP="001D4750">
            <w:pPr>
              <w:rPr>
                <w:rFonts w:cs="Arial"/>
                <w:sz w:val="16"/>
                <w:szCs w:val="16"/>
              </w:rPr>
            </w:pPr>
          </w:p>
        </w:tc>
        <w:sdt>
          <w:sdtPr>
            <w:rPr>
              <w:rFonts w:cs="Arial"/>
              <w:b/>
              <w:bCs/>
            </w:rPr>
            <w:id w:val="63221546"/>
            <w:placeholder>
              <w:docPart w:val="C90093742D1644FBAA83915ABFFA0A30"/>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793D96A4" w14:textId="55AEFB64" w:rsidR="00D51CB8" w:rsidRPr="00ED7664" w:rsidRDefault="00C9653D" w:rsidP="001D4750">
                <w:pPr>
                  <w:rPr>
                    <w:rFonts w:cs="Arial"/>
                    <w:b/>
                    <w:bCs/>
                  </w:rPr>
                </w:pPr>
                <w:r>
                  <w:rPr>
                    <w:rFonts w:cs="Arial"/>
                    <w:b/>
                    <w:bCs/>
                  </w:rPr>
                  <w:t>Nee</w:t>
                </w:r>
              </w:p>
            </w:tc>
          </w:sdtContent>
        </w:sdt>
      </w:tr>
      <w:tr w:rsidR="001E149B" w:rsidRPr="00ED7664" w14:paraId="1E63F09E" w14:textId="77777777" w:rsidTr="00030B7A">
        <w:trPr>
          <w:trHeight w:val="450"/>
        </w:trPr>
        <w:tc>
          <w:tcPr>
            <w:tcW w:w="490" w:type="dxa"/>
            <w:shd w:val="clear" w:color="auto" w:fill="auto"/>
          </w:tcPr>
          <w:p w14:paraId="1B100D29" w14:textId="380B16C7"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51D594BE" w14:textId="77777777" w:rsidR="00BC2B04" w:rsidRPr="00ED7664" w:rsidRDefault="00BC2B04" w:rsidP="001D4750">
            <w:pPr>
              <w:rPr>
                <w:rFonts w:cs="Arial"/>
                <w:sz w:val="16"/>
                <w:szCs w:val="16"/>
              </w:rPr>
            </w:pPr>
            <w:r w:rsidRPr="00ED7664">
              <w:rPr>
                <w:rFonts w:cs="Arial"/>
                <w:sz w:val="16"/>
                <w:szCs w:val="16"/>
              </w:rPr>
              <w:t>Aanwezigheid van opslagtanks</w:t>
            </w:r>
          </w:p>
        </w:tc>
        <w:tc>
          <w:tcPr>
            <w:tcW w:w="2097" w:type="dxa"/>
            <w:shd w:val="clear" w:color="auto" w:fill="auto"/>
            <w:hideMark/>
          </w:tcPr>
          <w:p w14:paraId="09B8155E" w14:textId="2AF1C146"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ergiftiging, bedwelming, verontreiniging</w:t>
            </w:r>
          </w:p>
        </w:tc>
        <w:tc>
          <w:tcPr>
            <w:tcW w:w="2409" w:type="dxa"/>
            <w:shd w:val="clear" w:color="auto" w:fill="auto"/>
            <w:hideMark/>
          </w:tcPr>
          <w:p w14:paraId="7618708A" w14:textId="2DF97B1E"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rijkomen van gevaarlijke stoffen</w:t>
            </w:r>
          </w:p>
        </w:tc>
        <w:tc>
          <w:tcPr>
            <w:tcW w:w="4358" w:type="dxa"/>
            <w:shd w:val="clear" w:color="auto" w:fill="auto"/>
            <w:hideMark/>
          </w:tcPr>
          <w:p w14:paraId="22A26395" w14:textId="1E8D1A3F" w:rsidR="00BC2B04" w:rsidRPr="00ED7664" w:rsidRDefault="00F61613" w:rsidP="001D4750">
            <w:pPr>
              <w:rPr>
                <w:rFonts w:cs="Arial"/>
                <w:sz w:val="16"/>
                <w:szCs w:val="16"/>
              </w:rPr>
            </w:pPr>
            <w:r>
              <w:rPr>
                <w:rFonts w:cs="Arial"/>
                <w:sz w:val="16"/>
                <w:szCs w:val="16"/>
              </w:rPr>
              <w:t>Onderzoek aanwezigheid van opslagtanks en inhoud. Op de hoogte zijn van de stofeigenschappen.</w:t>
            </w:r>
          </w:p>
        </w:tc>
        <w:sdt>
          <w:sdtPr>
            <w:rPr>
              <w:rFonts w:cs="Arial"/>
              <w:b/>
              <w:bCs/>
            </w:rPr>
            <w:id w:val="2139377140"/>
            <w:placeholder>
              <w:docPart w:val="E2EC940044394D6897B9FDE34793DB6B"/>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4AD311F0" w14:textId="55C9ED33" w:rsidR="00BC2B04" w:rsidRPr="00ED7664" w:rsidRDefault="001E6367" w:rsidP="001D4750">
                <w:pPr>
                  <w:rPr>
                    <w:rFonts w:cs="Arial"/>
                    <w:b/>
                    <w:bCs/>
                  </w:rPr>
                </w:pPr>
                <w:r>
                  <w:rPr>
                    <w:rFonts w:cs="Arial"/>
                    <w:b/>
                    <w:bCs/>
                  </w:rPr>
                  <w:t>Nee</w:t>
                </w:r>
              </w:p>
            </w:tc>
          </w:sdtContent>
        </w:sdt>
      </w:tr>
      <w:tr w:rsidR="001E149B" w:rsidRPr="00ED7664" w14:paraId="43E3A622" w14:textId="77777777" w:rsidTr="00030B7A">
        <w:trPr>
          <w:trHeight w:val="675"/>
        </w:trPr>
        <w:tc>
          <w:tcPr>
            <w:tcW w:w="490" w:type="dxa"/>
            <w:shd w:val="clear" w:color="auto" w:fill="auto"/>
          </w:tcPr>
          <w:p w14:paraId="7B129B5C" w14:textId="3DFBD531"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13DF20F2" w14:textId="77777777" w:rsidR="00BC2B04" w:rsidRPr="00ED7664" w:rsidRDefault="00BC2B04" w:rsidP="001D4750">
            <w:pPr>
              <w:rPr>
                <w:rFonts w:cs="Arial"/>
                <w:sz w:val="16"/>
                <w:szCs w:val="16"/>
              </w:rPr>
            </w:pPr>
            <w:r w:rsidRPr="00ED7664">
              <w:rPr>
                <w:rFonts w:cs="Arial"/>
                <w:sz w:val="16"/>
                <w:szCs w:val="16"/>
              </w:rPr>
              <w:t>Aanwezigheid van asbesthoudend materiaal</w:t>
            </w:r>
          </w:p>
        </w:tc>
        <w:tc>
          <w:tcPr>
            <w:tcW w:w="2097" w:type="dxa"/>
            <w:shd w:val="clear" w:color="auto" w:fill="auto"/>
            <w:hideMark/>
          </w:tcPr>
          <w:p w14:paraId="71FF9597" w14:textId="77777777" w:rsidR="00BC2B04" w:rsidRPr="00ED7664" w:rsidRDefault="00BC2B04" w:rsidP="001D4750">
            <w:pPr>
              <w:rPr>
                <w:rFonts w:cs="Arial"/>
                <w:sz w:val="16"/>
                <w:szCs w:val="16"/>
              </w:rPr>
            </w:pPr>
            <w:r w:rsidRPr="00ED7664">
              <w:rPr>
                <w:rFonts w:cs="Arial"/>
                <w:sz w:val="16"/>
                <w:szCs w:val="16"/>
              </w:rPr>
              <w:t>asbestose, longkanker, mesothelioom</w:t>
            </w:r>
          </w:p>
        </w:tc>
        <w:tc>
          <w:tcPr>
            <w:tcW w:w="2409" w:type="dxa"/>
            <w:shd w:val="clear" w:color="auto" w:fill="auto"/>
            <w:hideMark/>
          </w:tcPr>
          <w:p w14:paraId="751AAC1A" w14:textId="77777777" w:rsidR="00BC2B04" w:rsidRPr="00ED7664" w:rsidRDefault="00BC2B04" w:rsidP="001D4750">
            <w:pPr>
              <w:rPr>
                <w:rFonts w:cs="Arial"/>
                <w:sz w:val="16"/>
                <w:szCs w:val="16"/>
              </w:rPr>
            </w:pPr>
            <w:r w:rsidRPr="00ED7664">
              <w:rPr>
                <w:rFonts w:cs="Arial"/>
                <w:sz w:val="16"/>
                <w:szCs w:val="16"/>
              </w:rPr>
              <w:t>blootstelling aan asbestdeeltjes</w:t>
            </w:r>
          </w:p>
        </w:tc>
        <w:tc>
          <w:tcPr>
            <w:tcW w:w="4358" w:type="dxa"/>
            <w:shd w:val="clear" w:color="auto" w:fill="auto"/>
            <w:hideMark/>
          </w:tcPr>
          <w:p w14:paraId="28E21B9C" w14:textId="7ECB442D" w:rsidR="00011A7F" w:rsidRDefault="00292E0A" w:rsidP="001D4750">
            <w:pPr>
              <w:rPr>
                <w:rFonts w:cs="Arial"/>
                <w:b/>
                <w:bCs/>
                <w:sz w:val="16"/>
                <w:szCs w:val="16"/>
              </w:rPr>
            </w:pPr>
            <w:r>
              <w:rPr>
                <w:rFonts w:cs="Arial"/>
                <w:b/>
                <w:bCs/>
                <w:sz w:val="16"/>
                <w:szCs w:val="16"/>
              </w:rPr>
              <w:t>Asbest in gebouwen of objecten, b</w:t>
            </w:r>
            <w:r w:rsidR="00011A7F">
              <w:rPr>
                <w:rFonts w:cs="Arial"/>
                <w:b/>
                <w:bCs/>
                <w:sz w:val="16"/>
                <w:szCs w:val="16"/>
              </w:rPr>
              <w:t>etreft risicoklasse:</w:t>
            </w:r>
          </w:p>
          <w:p w14:paraId="1216383A" w14:textId="5AC0A1AD" w:rsidR="009A6B5F" w:rsidRDefault="00011A7F" w:rsidP="001D4750">
            <w:pPr>
              <w:rPr>
                <w:rFonts w:cs="Arial"/>
                <w:sz w:val="16"/>
                <w:szCs w:val="16"/>
              </w:rPr>
            </w:pPr>
            <w:r w:rsidRPr="00ED7664">
              <w:rPr>
                <w:rFonts w:cs="Arial"/>
                <w:sz w:val="16"/>
                <w:szCs w:val="16"/>
              </w:rPr>
              <w:t>-</w:t>
            </w:r>
            <w:r w:rsidR="003013BD">
              <w:rPr>
                <w:rFonts w:cs="Arial"/>
                <w:b/>
                <w:bCs/>
              </w:rPr>
              <w:t xml:space="preserve"> </w:t>
            </w:r>
            <w:sdt>
              <w:sdtPr>
                <w:rPr>
                  <w:rFonts w:cs="Arial"/>
                  <w:b/>
                  <w:bCs/>
                </w:rPr>
                <w:id w:val="-500511894"/>
                <w:placeholder>
                  <w:docPart w:val="0DD89BBED5BD42128F84D2E8DBE9BB3A"/>
                </w:placeholder>
                <w:showingPlcHdr/>
                <w:comboBox>
                  <w:listItem w:value="Kies een item."/>
                  <w:listItem w:displayText="Ja" w:value="Ja"/>
                  <w:listItem w:displayText="Nee" w:value="Nee"/>
                </w:comboBox>
              </w:sdtPr>
              <w:sdtEndPr/>
              <w:sdtContent>
                <w:r w:rsidR="003013BD" w:rsidRPr="007243C5">
                  <w:rPr>
                    <w:rStyle w:val="Tekstvantijdelijkeaanduiding"/>
                  </w:rPr>
                  <w:t>Kies een item.</w:t>
                </w:r>
              </w:sdtContent>
            </w:sdt>
            <w:r w:rsidR="003013BD">
              <w:rPr>
                <w:rFonts w:cs="Arial"/>
                <w:sz w:val="16"/>
                <w:szCs w:val="16"/>
              </w:rPr>
              <w:t xml:space="preserve"> </w:t>
            </w:r>
            <w:r w:rsidR="009A6B5F">
              <w:rPr>
                <w:rFonts w:cs="Arial"/>
                <w:sz w:val="16"/>
                <w:szCs w:val="16"/>
              </w:rPr>
              <w:t>RK</w:t>
            </w:r>
            <w:r>
              <w:rPr>
                <w:rFonts w:cs="Arial"/>
                <w:sz w:val="16"/>
                <w:szCs w:val="16"/>
              </w:rPr>
              <w:t xml:space="preserve">1 verwijdering door </w:t>
            </w:r>
            <w:r w:rsidRPr="00011A7F">
              <w:rPr>
                <w:rFonts w:cs="Arial"/>
                <w:b/>
                <w:bCs/>
                <w:sz w:val="16"/>
                <w:szCs w:val="16"/>
              </w:rPr>
              <w:t>intern/extern</w:t>
            </w:r>
            <w:r>
              <w:rPr>
                <w:rFonts w:cs="Arial"/>
                <w:sz w:val="16"/>
                <w:szCs w:val="16"/>
              </w:rPr>
              <w:t xml:space="preserve"> personeel</w:t>
            </w:r>
            <w:r w:rsidRPr="00ED7664">
              <w:rPr>
                <w:rFonts w:cs="Arial"/>
                <w:sz w:val="16"/>
                <w:szCs w:val="16"/>
              </w:rPr>
              <w:br/>
              <w:t>-</w:t>
            </w:r>
            <w:r w:rsidR="003013BD">
              <w:rPr>
                <w:rFonts w:cs="Arial"/>
                <w:b/>
                <w:bCs/>
              </w:rPr>
              <w:t xml:space="preserve"> </w:t>
            </w:r>
            <w:sdt>
              <w:sdtPr>
                <w:rPr>
                  <w:rFonts w:cs="Arial"/>
                  <w:b/>
                  <w:bCs/>
                </w:rPr>
                <w:id w:val="-1115591082"/>
                <w:placeholder>
                  <w:docPart w:val="60C0F7C5F7A64488B6285E4FED0CD442"/>
                </w:placeholder>
                <w:showingPlcHdr/>
                <w:comboBox>
                  <w:listItem w:value="Kies een item."/>
                  <w:listItem w:displayText="Ja" w:value="Ja"/>
                  <w:listItem w:displayText="Nee" w:value="Nee"/>
                </w:comboBox>
              </w:sdtPr>
              <w:sdtEndPr/>
              <w:sdtContent>
                <w:r w:rsidR="003013BD" w:rsidRPr="007243C5">
                  <w:rPr>
                    <w:rStyle w:val="Tekstvantijdelijkeaanduiding"/>
                  </w:rPr>
                  <w:t>Kies een item.</w:t>
                </w:r>
              </w:sdtContent>
            </w:sdt>
            <w:r w:rsidR="003013BD">
              <w:rPr>
                <w:rFonts w:cs="Arial"/>
                <w:sz w:val="16"/>
                <w:szCs w:val="16"/>
              </w:rPr>
              <w:t xml:space="preserve"> </w:t>
            </w:r>
            <w:r w:rsidR="009A6B5F">
              <w:rPr>
                <w:rFonts w:cs="Arial"/>
                <w:sz w:val="16"/>
                <w:szCs w:val="16"/>
              </w:rPr>
              <w:t>RK</w:t>
            </w:r>
            <w:r>
              <w:rPr>
                <w:rFonts w:cs="Arial"/>
                <w:sz w:val="16"/>
                <w:szCs w:val="16"/>
              </w:rPr>
              <w:t>2</w:t>
            </w:r>
            <w:r w:rsidRPr="00ED7664">
              <w:rPr>
                <w:rFonts w:cs="Arial"/>
                <w:sz w:val="16"/>
                <w:szCs w:val="16"/>
              </w:rPr>
              <w:br/>
              <w:t>-</w:t>
            </w:r>
            <w:r w:rsidR="003013BD">
              <w:rPr>
                <w:rFonts w:cs="Arial"/>
                <w:b/>
                <w:bCs/>
              </w:rPr>
              <w:t xml:space="preserve"> </w:t>
            </w:r>
            <w:sdt>
              <w:sdtPr>
                <w:rPr>
                  <w:rFonts w:cs="Arial"/>
                  <w:b/>
                  <w:bCs/>
                </w:rPr>
                <w:id w:val="-400375395"/>
                <w:placeholder>
                  <w:docPart w:val="D01EFC551A2A40CF936C554CC4213945"/>
                </w:placeholder>
                <w:showingPlcHdr/>
                <w:comboBox>
                  <w:listItem w:value="Kies een item."/>
                  <w:listItem w:displayText="Ja" w:value="Ja"/>
                  <w:listItem w:displayText="Nee" w:value="Nee"/>
                </w:comboBox>
              </w:sdtPr>
              <w:sdtEndPr/>
              <w:sdtContent>
                <w:r w:rsidR="003013BD" w:rsidRPr="007243C5">
                  <w:rPr>
                    <w:rStyle w:val="Tekstvantijdelijkeaanduiding"/>
                  </w:rPr>
                  <w:t>Kies een item.</w:t>
                </w:r>
              </w:sdtContent>
            </w:sdt>
            <w:r w:rsidR="003013BD">
              <w:rPr>
                <w:rFonts w:cs="Arial"/>
                <w:sz w:val="16"/>
                <w:szCs w:val="16"/>
              </w:rPr>
              <w:t xml:space="preserve"> </w:t>
            </w:r>
            <w:r w:rsidR="009A6B5F">
              <w:rPr>
                <w:rFonts w:cs="Arial"/>
                <w:sz w:val="16"/>
                <w:szCs w:val="16"/>
              </w:rPr>
              <w:t>RK</w:t>
            </w:r>
            <w:r>
              <w:rPr>
                <w:rFonts w:cs="Arial"/>
                <w:sz w:val="16"/>
                <w:szCs w:val="16"/>
              </w:rPr>
              <w:t>2a</w:t>
            </w:r>
          </w:p>
          <w:p w14:paraId="39DFCB68" w14:textId="61B2C065" w:rsidR="00292E0A" w:rsidRDefault="00292E0A" w:rsidP="001D4750">
            <w:pPr>
              <w:rPr>
                <w:rFonts w:cs="Arial"/>
                <w:b/>
                <w:bCs/>
                <w:sz w:val="16"/>
                <w:szCs w:val="16"/>
              </w:rPr>
            </w:pPr>
            <w:r>
              <w:rPr>
                <w:rFonts w:cs="Arial"/>
                <w:b/>
                <w:bCs/>
                <w:sz w:val="16"/>
                <w:szCs w:val="16"/>
              </w:rPr>
              <w:t>Bodemsanering met asbest:</w:t>
            </w:r>
          </w:p>
          <w:p w14:paraId="6827C8E3" w14:textId="5DAC263D" w:rsidR="00292E0A" w:rsidRDefault="00C831B3" w:rsidP="001D4750">
            <w:pPr>
              <w:rPr>
                <w:rFonts w:cs="Arial"/>
                <w:sz w:val="16"/>
                <w:szCs w:val="16"/>
              </w:rPr>
            </w:pPr>
            <w:r>
              <w:rPr>
                <w:rFonts w:cs="Arial"/>
                <w:b/>
                <w:bCs/>
                <w:sz w:val="16"/>
                <w:szCs w:val="16"/>
              </w:rPr>
              <w:t xml:space="preserve">- </w:t>
            </w:r>
            <w:sdt>
              <w:sdtPr>
                <w:rPr>
                  <w:rFonts w:cs="Arial"/>
                  <w:b/>
                  <w:bCs/>
                </w:rPr>
                <w:id w:val="1203984278"/>
                <w:placeholder>
                  <w:docPart w:val="282925254B634295B7F3D13C179C8374"/>
                </w:placeholder>
                <w:showingPlcHdr/>
                <w:comboBox>
                  <w:listItem w:value="Kies een item."/>
                  <w:listItem w:displayText="Ja" w:value="Ja"/>
                  <w:listItem w:displayText="Nee" w:value="Nee"/>
                </w:comboBox>
              </w:sdtPr>
              <w:sdtEndPr/>
              <w:sdtContent>
                <w:r w:rsidR="00367066" w:rsidRPr="007243C5">
                  <w:rPr>
                    <w:rStyle w:val="Tekstvantijdelijkeaanduiding"/>
                  </w:rPr>
                  <w:t>Kies een item.</w:t>
                </w:r>
              </w:sdtContent>
            </w:sdt>
            <w:r w:rsidR="00367066" w:rsidRPr="00292E0A">
              <w:rPr>
                <w:rFonts w:cs="Arial"/>
                <w:sz w:val="16"/>
                <w:szCs w:val="16"/>
              </w:rPr>
              <w:t xml:space="preserve"> </w:t>
            </w:r>
            <w:r w:rsidR="00292E0A" w:rsidRPr="00292E0A">
              <w:rPr>
                <w:rFonts w:cs="Arial"/>
                <w:sz w:val="16"/>
                <w:szCs w:val="16"/>
              </w:rPr>
              <w:t>Bij asbest in bodem melding door BRL</w:t>
            </w:r>
            <w:r w:rsidR="007F3D57">
              <w:rPr>
                <w:rFonts w:cs="Arial"/>
                <w:sz w:val="16"/>
                <w:szCs w:val="16"/>
              </w:rPr>
              <w:t xml:space="preserve"> SIKB </w:t>
            </w:r>
            <w:r w:rsidR="00292E0A" w:rsidRPr="00292E0A">
              <w:rPr>
                <w:rFonts w:cs="Arial"/>
                <w:sz w:val="16"/>
                <w:szCs w:val="16"/>
              </w:rPr>
              <w:t>7000 bodemsaneringsbedrijf.</w:t>
            </w:r>
          </w:p>
          <w:p w14:paraId="41D7B6D1" w14:textId="2AB16540" w:rsidR="00A32E74" w:rsidRPr="007231C8" w:rsidRDefault="00A32E74" w:rsidP="001D4750">
            <w:pPr>
              <w:rPr>
                <w:rFonts w:cs="Arial"/>
                <w:b/>
                <w:bCs/>
                <w:sz w:val="16"/>
                <w:szCs w:val="16"/>
              </w:rPr>
            </w:pPr>
            <w:r w:rsidRPr="007231C8">
              <w:rPr>
                <w:rFonts w:cs="Arial"/>
                <w:b/>
                <w:bCs/>
                <w:sz w:val="16"/>
                <w:szCs w:val="16"/>
              </w:rPr>
              <w:t>Asbestcementleidingen</w:t>
            </w:r>
            <w:r w:rsidR="007231C8" w:rsidRPr="007231C8">
              <w:rPr>
                <w:rFonts w:cs="Arial"/>
                <w:b/>
                <w:bCs/>
                <w:sz w:val="16"/>
                <w:szCs w:val="16"/>
              </w:rPr>
              <w:t>:</w:t>
            </w:r>
          </w:p>
          <w:p w14:paraId="6FFD08D7" w14:textId="658A732D" w:rsidR="00A32E74" w:rsidRPr="00292E0A" w:rsidRDefault="00C831B3" w:rsidP="001D4750">
            <w:pPr>
              <w:rPr>
                <w:rFonts w:cs="Arial"/>
                <w:sz w:val="16"/>
                <w:szCs w:val="16"/>
              </w:rPr>
            </w:pPr>
            <w:r>
              <w:rPr>
                <w:rFonts w:cs="Arial"/>
                <w:b/>
                <w:bCs/>
                <w:sz w:val="16"/>
                <w:szCs w:val="16"/>
              </w:rPr>
              <w:t>-</w:t>
            </w:r>
            <w:r w:rsidR="00367066">
              <w:rPr>
                <w:rFonts w:cs="Arial"/>
                <w:b/>
                <w:bCs/>
              </w:rPr>
              <w:t xml:space="preserve"> </w:t>
            </w:r>
            <w:sdt>
              <w:sdtPr>
                <w:rPr>
                  <w:rFonts w:cs="Arial"/>
                  <w:b/>
                  <w:bCs/>
                </w:rPr>
                <w:id w:val="-231624221"/>
                <w:placeholder>
                  <w:docPart w:val="A44D813800A54AC989966B450BA3988D"/>
                </w:placeholder>
                <w:showingPlcHdr/>
                <w:comboBox>
                  <w:listItem w:value="Kies een item."/>
                  <w:listItem w:displayText="Ja" w:value="Ja"/>
                  <w:listItem w:displayText="Nee" w:value="Nee"/>
                </w:comboBox>
              </w:sdtPr>
              <w:sdtEndPr/>
              <w:sdtContent>
                <w:r w:rsidR="00367066" w:rsidRPr="007243C5">
                  <w:rPr>
                    <w:rStyle w:val="Tekstvantijdelijkeaanduiding"/>
                  </w:rPr>
                  <w:t>Kies een item.</w:t>
                </w:r>
              </w:sdtContent>
            </w:sdt>
            <w:r w:rsidR="00367066">
              <w:rPr>
                <w:rFonts w:cs="Arial"/>
                <w:sz w:val="16"/>
                <w:szCs w:val="16"/>
              </w:rPr>
              <w:t xml:space="preserve"> </w:t>
            </w:r>
            <w:r w:rsidR="007231C8">
              <w:rPr>
                <w:rFonts w:cs="Arial"/>
                <w:sz w:val="16"/>
                <w:szCs w:val="16"/>
              </w:rPr>
              <w:t>Vallend onder vrijstellingsregeling</w:t>
            </w:r>
          </w:p>
          <w:p w14:paraId="1B49512A" w14:textId="7D6DC585" w:rsidR="00011A7F" w:rsidRPr="00ED7664" w:rsidRDefault="00011A7F" w:rsidP="001D4750">
            <w:pPr>
              <w:rPr>
                <w:rFonts w:cs="Arial"/>
                <w:sz w:val="16"/>
                <w:szCs w:val="16"/>
              </w:rPr>
            </w:pPr>
          </w:p>
        </w:tc>
        <w:sdt>
          <w:sdtPr>
            <w:rPr>
              <w:rFonts w:cs="Arial"/>
              <w:b/>
              <w:bCs/>
            </w:rPr>
            <w:id w:val="-599180699"/>
            <w:placeholder>
              <w:docPart w:val="329D3B8DA3A44EE18120C57269359D6E"/>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66BB8B80" w14:textId="37BD7FCB" w:rsidR="00BC2B04" w:rsidRPr="00ED7664" w:rsidRDefault="00DA5905" w:rsidP="001D4750">
                <w:pPr>
                  <w:rPr>
                    <w:rFonts w:cs="Arial"/>
                    <w:b/>
                    <w:bCs/>
                  </w:rPr>
                </w:pPr>
                <w:r>
                  <w:rPr>
                    <w:rFonts w:cs="Arial"/>
                    <w:b/>
                    <w:bCs/>
                  </w:rPr>
                  <w:t>Nee</w:t>
                </w:r>
              </w:p>
            </w:tc>
          </w:sdtContent>
        </w:sdt>
      </w:tr>
      <w:tr w:rsidR="001E149B" w:rsidRPr="00ED7664" w14:paraId="3F0B9FCF" w14:textId="77777777" w:rsidTr="00030B7A">
        <w:trPr>
          <w:trHeight w:val="450"/>
        </w:trPr>
        <w:tc>
          <w:tcPr>
            <w:tcW w:w="490" w:type="dxa"/>
            <w:shd w:val="clear" w:color="auto" w:fill="auto"/>
          </w:tcPr>
          <w:p w14:paraId="0F695121" w14:textId="01306EB8"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565A0C3E" w14:textId="77777777" w:rsidR="00BC2B04" w:rsidRPr="00ED7664" w:rsidRDefault="00BC2B04" w:rsidP="001D4750">
            <w:pPr>
              <w:rPr>
                <w:rFonts w:cs="Arial"/>
                <w:sz w:val="16"/>
                <w:szCs w:val="16"/>
              </w:rPr>
            </w:pPr>
            <w:r w:rsidRPr="00ED7664">
              <w:rPr>
                <w:rFonts w:cs="Arial"/>
                <w:sz w:val="16"/>
                <w:szCs w:val="16"/>
              </w:rPr>
              <w:t>Bewoond gebied</w:t>
            </w:r>
            <w:r w:rsidRPr="00ED7664">
              <w:rPr>
                <w:rFonts w:cs="Arial"/>
                <w:sz w:val="16"/>
                <w:szCs w:val="16"/>
              </w:rPr>
              <w:br/>
              <w:t>(mens / dier)</w:t>
            </w:r>
          </w:p>
        </w:tc>
        <w:tc>
          <w:tcPr>
            <w:tcW w:w="2097" w:type="dxa"/>
            <w:shd w:val="clear" w:color="auto" w:fill="auto"/>
            <w:hideMark/>
          </w:tcPr>
          <w:p w14:paraId="57949BA3" w14:textId="77777777" w:rsidR="00BC2B04" w:rsidRPr="00ED7664" w:rsidRDefault="00BC2B04" w:rsidP="001D4750">
            <w:pPr>
              <w:rPr>
                <w:rFonts w:cs="Arial"/>
                <w:sz w:val="16"/>
                <w:szCs w:val="16"/>
              </w:rPr>
            </w:pPr>
            <w:r w:rsidRPr="00ED7664">
              <w:rPr>
                <w:rFonts w:cs="Arial"/>
                <w:sz w:val="16"/>
                <w:szCs w:val="16"/>
              </w:rPr>
              <w:t>gehoorletsel, geluidsoverlast</w:t>
            </w:r>
          </w:p>
        </w:tc>
        <w:tc>
          <w:tcPr>
            <w:tcW w:w="2409" w:type="dxa"/>
            <w:shd w:val="clear" w:color="auto" w:fill="auto"/>
            <w:hideMark/>
          </w:tcPr>
          <w:p w14:paraId="7B239261" w14:textId="77777777" w:rsidR="00BC2B04" w:rsidRPr="00ED7664" w:rsidRDefault="008727B8" w:rsidP="001D4750">
            <w:pPr>
              <w:rPr>
                <w:rFonts w:cs="Arial"/>
                <w:sz w:val="16"/>
                <w:szCs w:val="16"/>
              </w:rPr>
            </w:pPr>
            <w:r w:rsidRPr="00ED7664">
              <w:rPr>
                <w:rFonts w:cs="Arial"/>
                <w:sz w:val="16"/>
                <w:szCs w:val="16"/>
              </w:rPr>
              <w:t>geluidsniveaus</w:t>
            </w:r>
            <w:r w:rsidR="00BC2B04" w:rsidRPr="00ED7664">
              <w:rPr>
                <w:rFonts w:cs="Arial"/>
                <w:sz w:val="16"/>
                <w:szCs w:val="16"/>
              </w:rPr>
              <w:t xml:space="preserve"> van meer dan 80 dB(A).</w:t>
            </w:r>
          </w:p>
        </w:tc>
        <w:tc>
          <w:tcPr>
            <w:tcW w:w="4358" w:type="dxa"/>
            <w:shd w:val="clear" w:color="auto" w:fill="auto"/>
            <w:hideMark/>
          </w:tcPr>
          <w:p w14:paraId="1EB38F19" w14:textId="77777777" w:rsidR="00BC2B04" w:rsidRPr="00ED7664" w:rsidRDefault="00BC2B04" w:rsidP="001D4750">
            <w:pPr>
              <w:rPr>
                <w:rFonts w:cs="Arial"/>
                <w:sz w:val="16"/>
                <w:szCs w:val="16"/>
              </w:rPr>
            </w:pPr>
            <w:r>
              <w:rPr>
                <w:rFonts w:cs="Arial"/>
                <w:sz w:val="16"/>
                <w:szCs w:val="16"/>
              </w:rPr>
              <w:t>BLVC plan opstellen</w:t>
            </w:r>
          </w:p>
        </w:tc>
        <w:sdt>
          <w:sdtPr>
            <w:rPr>
              <w:rFonts w:cs="Arial"/>
              <w:b/>
              <w:bCs/>
            </w:rPr>
            <w:id w:val="732274151"/>
            <w:placeholder>
              <w:docPart w:val="A7FC820214F5433BBD91782286595CA8"/>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69856F4C" w14:textId="00C36397" w:rsidR="00BC2B04" w:rsidRPr="00ED7664" w:rsidRDefault="00DA5905" w:rsidP="001D4750">
                <w:pPr>
                  <w:rPr>
                    <w:rFonts w:cs="Arial"/>
                    <w:b/>
                    <w:bCs/>
                  </w:rPr>
                </w:pPr>
                <w:r>
                  <w:rPr>
                    <w:rFonts w:cs="Arial"/>
                    <w:b/>
                    <w:bCs/>
                  </w:rPr>
                  <w:t>Nee</w:t>
                </w:r>
              </w:p>
            </w:tc>
          </w:sdtContent>
        </w:sdt>
      </w:tr>
      <w:tr w:rsidR="001E149B" w:rsidRPr="00ED7664" w14:paraId="5783FD13" w14:textId="77777777" w:rsidTr="00030B7A">
        <w:trPr>
          <w:trHeight w:val="255"/>
        </w:trPr>
        <w:tc>
          <w:tcPr>
            <w:tcW w:w="490" w:type="dxa"/>
            <w:shd w:val="clear" w:color="auto" w:fill="auto"/>
          </w:tcPr>
          <w:p w14:paraId="3BFEA2F0" w14:textId="55D63439"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32BDA9C1" w14:textId="2C646F97" w:rsidR="00BC2B04" w:rsidRPr="00ED7664" w:rsidRDefault="00BC2B04" w:rsidP="001D4750">
            <w:pPr>
              <w:rPr>
                <w:rFonts w:cs="Arial"/>
                <w:sz w:val="16"/>
                <w:szCs w:val="16"/>
              </w:rPr>
            </w:pPr>
            <w:r w:rsidRPr="00ED7664">
              <w:rPr>
                <w:rFonts w:cs="Arial"/>
                <w:sz w:val="16"/>
                <w:szCs w:val="16"/>
              </w:rPr>
              <w:t>Bomen</w:t>
            </w:r>
            <w:r w:rsidR="00BC6C2A">
              <w:rPr>
                <w:rFonts w:cs="Arial"/>
                <w:sz w:val="16"/>
                <w:szCs w:val="16"/>
              </w:rPr>
              <w:t>/brandkranen</w:t>
            </w:r>
          </w:p>
        </w:tc>
        <w:tc>
          <w:tcPr>
            <w:tcW w:w="2097" w:type="dxa"/>
            <w:shd w:val="clear" w:color="auto" w:fill="auto"/>
            <w:hideMark/>
          </w:tcPr>
          <w:p w14:paraId="31261F6A" w14:textId="77777777" w:rsidR="00BC2B04" w:rsidRPr="00ED7664" w:rsidRDefault="00BC2B04" w:rsidP="001D4750">
            <w:pPr>
              <w:rPr>
                <w:rFonts w:cs="Arial"/>
                <w:sz w:val="16"/>
                <w:szCs w:val="16"/>
              </w:rPr>
            </w:pPr>
            <w:r>
              <w:rPr>
                <w:rFonts w:cs="Arial"/>
                <w:sz w:val="16"/>
                <w:szCs w:val="16"/>
              </w:rPr>
              <w:t>Aanrijden</w:t>
            </w:r>
          </w:p>
        </w:tc>
        <w:tc>
          <w:tcPr>
            <w:tcW w:w="2409" w:type="dxa"/>
            <w:shd w:val="clear" w:color="auto" w:fill="auto"/>
            <w:hideMark/>
          </w:tcPr>
          <w:p w14:paraId="1E8FF83B" w14:textId="77777777" w:rsidR="00BC2B04" w:rsidRPr="00ED7664" w:rsidRDefault="00BC2B04" w:rsidP="001D4750">
            <w:pPr>
              <w:rPr>
                <w:rFonts w:cs="Arial"/>
                <w:sz w:val="16"/>
                <w:szCs w:val="16"/>
              </w:rPr>
            </w:pPr>
            <w:r w:rsidRPr="00ED7664">
              <w:rPr>
                <w:rFonts w:cs="Arial"/>
                <w:sz w:val="16"/>
                <w:szCs w:val="16"/>
              </w:rPr>
              <w:t>bewegend bouwmaterieel</w:t>
            </w:r>
          </w:p>
        </w:tc>
        <w:tc>
          <w:tcPr>
            <w:tcW w:w="4358" w:type="dxa"/>
            <w:shd w:val="clear" w:color="auto" w:fill="auto"/>
            <w:hideMark/>
          </w:tcPr>
          <w:p w14:paraId="1432B74B" w14:textId="2F6BED13"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escherming aanbrengen.</w:t>
            </w:r>
          </w:p>
        </w:tc>
        <w:sdt>
          <w:sdtPr>
            <w:rPr>
              <w:rFonts w:cs="Arial"/>
              <w:b/>
              <w:bCs/>
            </w:rPr>
            <w:id w:val="-1627390870"/>
            <w:placeholder>
              <w:docPart w:val="296D57B9380C4B5598CD7859B065C563"/>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78AE7323" w14:textId="7FA630F8" w:rsidR="00BC2B04" w:rsidRPr="00ED7664" w:rsidRDefault="00DA5905" w:rsidP="001D4750">
                <w:pPr>
                  <w:rPr>
                    <w:rFonts w:cs="Arial"/>
                    <w:b/>
                    <w:bCs/>
                  </w:rPr>
                </w:pPr>
                <w:r>
                  <w:rPr>
                    <w:rFonts w:cs="Arial"/>
                    <w:b/>
                    <w:bCs/>
                  </w:rPr>
                  <w:t>Nee</w:t>
                </w:r>
              </w:p>
            </w:tc>
          </w:sdtContent>
        </w:sdt>
      </w:tr>
      <w:tr w:rsidR="001E149B" w:rsidRPr="00ED7664" w14:paraId="1C800DB2" w14:textId="77777777" w:rsidTr="00030B7A">
        <w:trPr>
          <w:trHeight w:val="450"/>
        </w:trPr>
        <w:tc>
          <w:tcPr>
            <w:tcW w:w="490" w:type="dxa"/>
            <w:shd w:val="clear" w:color="auto" w:fill="auto"/>
          </w:tcPr>
          <w:p w14:paraId="7D90A960" w14:textId="6F150AF5"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31BEC229" w14:textId="77777777" w:rsidR="00BC2B04" w:rsidRPr="00ED7664" w:rsidRDefault="00BC2B04" w:rsidP="001D4750">
            <w:pPr>
              <w:rPr>
                <w:rFonts w:cs="Arial"/>
                <w:sz w:val="16"/>
                <w:szCs w:val="16"/>
              </w:rPr>
            </w:pPr>
            <w:r w:rsidRPr="00ED7664">
              <w:rPr>
                <w:rFonts w:cs="Arial"/>
                <w:sz w:val="16"/>
                <w:szCs w:val="16"/>
              </w:rPr>
              <w:t xml:space="preserve">Communicatie met belanghebbende partijen </w:t>
            </w:r>
          </w:p>
        </w:tc>
        <w:tc>
          <w:tcPr>
            <w:tcW w:w="2097" w:type="dxa"/>
            <w:shd w:val="clear" w:color="auto" w:fill="auto"/>
            <w:hideMark/>
          </w:tcPr>
          <w:p w14:paraId="7E2B6327" w14:textId="77777777" w:rsidR="00BC2B04" w:rsidRPr="00ED7664" w:rsidRDefault="00BC2B04" w:rsidP="001D4750">
            <w:pPr>
              <w:rPr>
                <w:rFonts w:cs="Arial"/>
                <w:sz w:val="16"/>
                <w:szCs w:val="16"/>
              </w:rPr>
            </w:pPr>
            <w:r w:rsidRPr="00ED7664">
              <w:rPr>
                <w:rFonts w:cs="Arial"/>
                <w:sz w:val="16"/>
                <w:szCs w:val="16"/>
              </w:rPr>
              <w:t>lichamelijk en/of psychisch letsel</w:t>
            </w:r>
          </w:p>
        </w:tc>
        <w:tc>
          <w:tcPr>
            <w:tcW w:w="2409" w:type="dxa"/>
            <w:shd w:val="clear" w:color="auto" w:fill="auto"/>
            <w:hideMark/>
          </w:tcPr>
          <w:p w14:paraId="6187BB36" w14:textId="77777777" w:rsidR="00BC2B04" w:rsidRPr="00ED7664" w:rsidRDefault="00BC2B04" w:rsidP="001D4750">
            <w:pPr>
              <w:rPr>
                <w:rFonts w:cs="Arial"/>
                <w:sz w:val="16"/>
                <w:szCs w:val="16"/>
              </w:rPr>
            </w:pPr>
            <w:r w:rsidRPr="00ED7664">
              <w:rPr>
                <w:rFonts w:cs="Arial"/>
                <w:sz w:val="16"/>
                <w:szCs w:val="16"/>
              </w:rPr>
              <w:t>agressief / gewelddadig gedrag</w:t>
            </w:r>
          </w:p>
        </w:tc>
        <w:tc>
          <w:tcPr>
            <w:tcW w:w="4358" w:type="dxa"/>
            <w:shd w:val="clear" w:color="auto" w:fill="auto"/>
            <w:hideMark/>
          </w:tcPr>
          <w:p w14:paraId="2F260420" w14:textId="77777777" w:rsidR="00BC2B04" w:rsidRPr="00ED7664" w:rsidRDefault="00BC2B04" w:rsidP="001D4750">
            <w:pPr>
              <w:rPr>
                <w:rFonts w:cs="Arial"/>
                <w:sz w:val="16"/>
                <w:szCs w:val="16"/>
              </w:rPr>
            </w:pPr>
            <w:r>
              <w:rPr>
                <w:rFonts w:cs="Arial"/>
                <w:sz w:val="16"/>
                <w:szCs w:val="16"/>
              </w:rPr>
              <w:t>Communicatieplan opstellen,</w:t>
            </w:r>
          </w:p>
        </w:tc>
        <w:sdt>
          <w:sdtPr>
            <w:rPr>
              <w:rFonts w:cs="Arial"/>
              <w:b/>
              <w:bCs/>
            </w:rPr>
            <w:id w:val="1303273818"/>
            <w:placeholder>
              <w:docPart w:val="78961FFA9F5D44C6A518988D32EA3450"/>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6078FC9D" w14:textId="28A7DA11" w:rsidR="00BC2B04" w:rsidRPr="00ED7664" w:rsidRDefault="00F27F32" w:rsidP="001D4750">
                <w:pPr>
                  <w:rPr>
                    <w:rFonts w:cs="Arial"/>
                    <w:b/>
                    <w:bCs/>
                  </w:rPr>
                </w:pPr>
                <w:r>
                  <w:rPr>
                    <w:rFonts w:cs="Arial"/>
                    <w:b/>
                    <w:bCs/>
                  </w:rPr>
                  <w:t>Nee</w:t>
                </w:r>
              </w:p>
            </w:tc>
          </w:sdtContent>
        </w:sdt>
      </w:tr>
      <w:tr w:rsidR="001E149B" w:rsidRPr="00ED7664" w14:paraId="7146BFAB" w14:textId="77777777" w:rsidTr="00030B7A">
        <w:trPr>
          <w:trHeight w:val="675"/>
        </w:trPr>
        <w:tc>
          <w:tcPr>
            <w:tcW w:w="490" w:type="dxa"/>
            <w:shd w:val="clear" w:color="auto" w:fill="auto"/>
          </w:tcPr>
          <w:p w14:paraId="779A2666" w14:textId="0EB231FC"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6FC014DB" w14:textId="77777777" w:rsidR="00BC2B04" w:rsidRPr="00ED7664" w:rsidRDefault="00BC2B04" w:rsidP="001D4750">
            <w:pPr>
              <w:rPr>
                <w:rFonts w:cs="Arial"/>
                <w:sz w:val="16"/>
                <w:szCs w:val="16"/>
              </w:rPr>
            </w:pPr>
            <w:r w:rsidRPr="00ED7664">
              <w:rPr>
                <w:rFonts w:cs="Arial"/>
                <w:sz w:val="16"/>
                <w:szCs w:val="16"/>
              </w:rPr>
              <w:t>Explosieven in bodem</w:t>
            </w:r>
          </w:p>
        </w:tc>
        <w:tc>
          <w:tcPr>
            <w:tcW w:w="2097" w:type="dxa"/>
            <w:shd w:val="clear" w:color="auto" w:fill="auto"/>
            <w:hideMark/>
          </w:tcPr>
          <w:p w14:paraId="36ED14DD" w14:textId="77777777" w:rsidR="00BC2B04" w:rsidRPr="00ED7664" w:rsidRDefault="00BC2B04" w:rsidP="001D4750">
            <w:pPr>
              <w:rPr>
                <w:rFonts w:cs="Arial"/>
                <w:sz w:val="16"/>
                <w:szCs w:val="16"/>
              </w:rPr>
            </w:pPr>
            <w:r w:rsidRPr="00ED7664">
              <w:rPr>
                <w:rFonts w:cs="Arial"/>
                <w:sz w:val="16"/>
                <w:szCs w:val="16"/>
              </w:rPr>
              <w:t>letsel en/of schade</w:t>
            </w:r>
          </w:p>
        </w:tc>
        <w:tc>
          <w:tcPr>
            <w:tcW w:w="2409" w:type="dxa"/>
            <w:shd w:val="clear" w:color="auto" w:fill="auto"/>
            <w:hideMark/>
          </w:tcPr>
          <w:p w14:paraId="40462D24" w14:textId="77777777" w:rsidR="00BC2B04" w:rsidRPr="00ED7664" w:rsidRDefault="00BC2B04" w:rsidP="001D4750">
            <w:pPr>
              <w:rPr>
                <w:rFonts w:cs="Arial"/>
                <w:sz w:val="16"/>
                <w:szCs w:val="16"/>
              </w:rPr>
            </w:pPr>
            <w:r w:rsidRPr="00ED7664">
              <w:rPr>
                <w:rFonts w:cs="Arial"/>
                <w:sz w:val="16"/>
                <w:szCs w:val="16"/>
              </w:rPr>
              <w:t>contact met explosieven</w:t>
            </w:r>
          </w:p>
        </w:tc>
        <w:tc>
          <w:tcPr>
            <w:tcW w:w="4358" w:type="dxa"/>
            <w:shd w:val="clear" w:color="auto" w:fill="auto"/>
            <w:hideMark/>
          </w:tcPr>
          <w:p w14:paraId="5F3E8329" w14:textId="09976697" w:rsidR="00BC2B04" w:rsidRPr="00ED7664" w:rsidRDefault="00CB0FE1" w:rsidP="001D4750">
            <w:pPr>
              <w:rPr>
                <w:rFonts w:cs="Arial"/>
                <w:sz w:val="16"/>
                <w:szCs w:val="16"/>
              </w:rPr>
            </w:pPr>
            <w:r>
              <w:rPr>
                <w:rFonts w:cs="Arial"/>
                <w:sz w:val="16"/>
                <w:szCs w:val="16"/>
              </w:rPr>
              <w:t>OOO</w:t>
            </w:r>
            <w:r w:rsidR="00BC2B04">
              <w:rPr>
                <w:rFonts w:cs="Arial"/>
                <w:sz w:val="16"/>
                <w:szCs w:val="16"/>
              </w:rPr>
              <w:t xml:space="preserve"> onderzoek</w:t>
            </w:r>
            <w:r w:rsidR="00824853">
              <w:rPr>
                <w:rFonts w:cs="Arial"/>
                <w:sz w:val="16"/>
                <w:szCs w:val="16"/>
              </w:rPr>
              <w:t>.</w:t>
            </w:r>
            <w:r w:rsidR="00091EB9">
              <w:rPr>
                <w:rFonts w:cs="Arial"/>
                <w:sz w:val="16"/>
                <w:szCs w:val="16"/>
              </w:rPr>
              <w:t xml:space="preserve"> </w:t>
            </w:r>
            <w:r w:rsidR="00824853">
              <w:rPr>
                <w:rFonts w:cs="Arial"/>
                <w:sz w:val="16"/>
                <w:szCs w:val="16"/>
              </w:rPr>
              <w:t xml:space="preserve">Zie ook hoofdstuk </w:t>
            </w:r>
            <w:r w:rsidR="00CC6C94">
              <w:rPr>
                <w:rFonts w:cs="Arial"/>
                <w:sz w:val="16"/>
                <w:szCs w:val="16"/>
              </w:rPr>
              <w:t>4.4</w:t>
            </w:r>
          </w:p>
        </w:tc>
        <w:sdt>
          <w:sdtPr>
            <w:rPr>
              <w:rFonts w:cs="Arial"/>
              <w:b/>
              <w:bCs/>
            </w:rPr>
            <w:id w:val="271143112"/>
            <w:placeholder>
              <w:docPart w:val="EC0A02FE38C2476696B8D9188D40EC9F"/>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7C3AA7DD" w14:textId="2CD7C623" w:rsidR="00BC2B04" w:rsidRPr="00ED7664" w:rsidRDefault="00F27F32" w:rsidP="001D4750">
                <w:pPr>
                  <w:rPr>
                    <w:rFonts w:cs="Arial"/>
                    <w:b/>
                    <w:bCs/>
                  </w:rPr>
                </w:pPr>
                <w:r>
                  <w:rPr>
                    <w:rFonts w:cs="Arial"/>
                    <w:b/>
                    <w:bCs/>
                  </w:rPr>
                  <w:t>Nee</w:t>
                </w:r>
              </w:p>
            </w:tc>
          </w:sdtContent>
        </w:sdt>
      </w:tr>
      <w:tr w:rsidR="001E149B" w:rsidRPr="00ED7664" w14:paraId="1FCD0DA4" w14:textId="77777777" w:rsidTr="00030B7A">
        <w:trPr>
          <w:trHeight w:val="450"/>
        </w:trPr>
        <w:tc>
          <w:tcPr>
            <w:tcW w:w="490" w:type="dxa"/>
            <w:shd w:val="clear" w:color="auto" w:fill="auto"/>
          </w:tcPr>
          <w:p w14:paraId="42340306" w14:textId="4E9B4EAC"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6064D96A" w14:textId="3D4A3A86" w:rsidR="00BC2B04" w:rsidRPr="00ED7664" w:rsidRDefault="00BC2B04" w:rsidP="001D4750">
            <w:pPr>
              <w:rPr>
                <w:rFonts w:cs="Arial"/>
                <w:sz w:val="16"/>
                <w:szCs w:val="16"/>
              </w:rPr>
            </w:pPr>
            <w:r w:rsidRPr="00ED7664">
              <w:rPr>
                <w:rFonts w:cs="Arial"/>
                <w:sz w:val="16"/>
                <w:szCs w:val="16"/>
              </w:rPr>
              <w:t xml:space="preserve">Geaccidenteerd </w:t>
            </w:r>
            <w:r w:rsidR="00771149">
              <w:rPr>
                <w:rFonts w:cs="Arial"/>
                <w:sz w:val="16"/>
                <w:szCs w:val="16"/>
              </w:rPr>
              <w:t xml:space="preserve">of niet draagkrachtig </w:t>
            </w:r>
            <w:r w:rsidRPr="00ED7664">
              <w:rPr>
                <w:rFonts w:cs="Arial"/>
                <w:sz w:val="16"/>
                <w:szCs w:val="16"/>
              </w:rPr>
              <w:t>terrein</w:t>
            </w:r>
          </w:p>
        </w:tc>
        <w:tc>
          <w:tcPr>
            <w:tcW w:w="2097" w:type="dxa"/>
            <w:shd w:val="clear" w:color="auto" w:fill="auto"/>
            <w:hideMark/>
          </w:tcPr>
          <w:p w14:paraId="17F5A85A" w14:textId="77777777" w:rsidR="00BC2B04" w:rsidRPr="00ED7664" w:rsidRDefault="00BC2B04" w:rsidP="001D4750">
            <w:pPr>
              <w:rPr>
                <w:rFonts w:cs="Arial"/>
                <w:sz w:val="16"/>
                <w:szCs w:val="16"/>
              </w:rPr>
            </w:pPr>
            <w:r w:rsidRPr="00ED7664">
              <w:rPr>
                <w:rFonts w:cs="Arial"/>
                <w:sz w:val="16"/>
                <w:szCs w:val="16"/>
              </w:rPr>
              <w:t>letsel en/of schade</w:t>
            </w:r>
          </w:p>
        </w:tc>
        <w:tc>
          <w:tcPr>
            <w:tcW w:w="2409" w:type="dxa"/>
            <w:shd w:val="clear" w:color="auto" w:fill="auto"/>
            <w:hideMark/>
          </w:tcPr>
          <w:p w14:paraId="46484D4D" w14:textId="472D6C12" w:rsidR="00BC2B04" w:rsidRPr="00ED7664" w:rsidRDefault="00AD291E" w:rsidP="001D4750">
            <w:pPr>
              <w:rPr>
                <w:rFonts w:cs="Arial"/>
                <w:sz w:val="16"/>
                <w:szCs w:val="16"/>
              </w:rPr>
            </w:pPr>
            <w:proofErr w:type="spellStart"/>
            <w:r>
              <w:rPr>
                <w:rFonts w:cs="Arial"/>
                <w:sz w:val="16"/>
                <w:szCs w:val="16"/>
              </w:rPr>
              <w:t>Bodeminstabiliteit.</w:t>
            </w:r>
            <w:r w:rsidR="00BC2B04" w:rsidRPr="00ED7664">
              <w:rPr>
                <w:rFonts w:cs="Arial"/>
                <w:sz w:val="16"/>
                <w:szCs w:val="16"/>
              </w:rPr>
              <w:t>omvallen</w:t>
            </w:r>
            <w:proofErr w:type="spellEnd"/>
            <w:r w:rsidR="00BC2B04" w:rsidRPr="00ED7664">
              <w:rPr>
                <w:rFonts w:cs="Arial"/>
                <w:sz w:val="16"/>
                <w:szCs w:val="16"/>
              </w:rPr>
              <w:t xml:space="preserve"> materieel / bouwstoffen</w:t>
            </w:r>
          </w:p>
        </w:tc>
        <w:tc>
          <w:tcPr>
            <w:tcW w:w="4358" w:type="dxa"/>
            <w:shd w:val="clear" w:color="auto" w:fill="auto"/>
            <w:hideMark/>
          </w:tcPr>
          <w:p w14:paraId="5ECA5D2F" w14:textId="3D6133AD" w:rsidR="00BC2B04" w:rsidRPr="00ED7664" w:rsidRDefault="00AD291E" w:rsidP="001D4750">
            <w:pPr>
              <w:rPr>
                <w:rFonts w:cs="Arial"/>
                <w:sz w:val="16"/>
                <w:szCs w:val="16"/>
              </w:rPr>
            </w:pPr>
            <w:r>
              <w:rPr>
                <w:rFonts w:cs="Arial"/>
                <w:sz w:val="16"/>
                <w:szCs w:val="16"/>
              </w:rPr>
              <w:t>Terrein uitvlakken, g</w:t>
            </w:r>
            <w:r w:rsidR="00771149">
              <w:rPr>
                <w:rFonts w:cs="Arial"/>
                <w:sz w:val="16"/>
                <w:szCs w:val="16"/>
              </w:rPr>
              <w:t>eotechnisch bodemonderzoek, BTC Bouwterreincertificaat voor funderingsmachines.</w:t>
            </w:r>
          </w:p>
        </w:tc>
        <w:sdt>
          <w:sdtPr>
            <w:rPr>
              <w:rFonts w:cs="Arial"/>
              <w:b/>
              <w:bCs/>
            </w:rPr>
            <w:id w:val="50741856"/>
            <w:placeholder>
              <w:docPart w:val="F86F4763DD4841488CB33459B9CBF574"/>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1465C897" w14:textId="1DFDEFCA" w:rsidR="00BC2B04" w:rsidRPr="00ED7664" w:rsidRDefault="002D3B44" w:rsidP="001D4750">
                <w:pPr>
                  <w:rPr>
                    <w:rFonts w:cs="Arial"/>
                    <w:b/>
                    <w:bCs/>
                  </w:rPr>
                </w:pPr>
                <w:r>
                  <w:rPr>
                    <w:rFonts w:cs="Arial"/>
                    <w:b/>
                    <w:bCs/>
                  </w:rPr>
                  <w:t>Nee</w:t>
                </w:r>
              </w:p>
            </w:tc>
          </w:sdtContent>
        </w:sdt>
      </w:tr>
      <w:tr w:rsidR="001E149B" w:rsidRPr="00ED7664" w14:paraId="3A44249E" w14:textId="77777777" w:rsidTr="00030B7A">
        <w:trPr>
          <w:trHeight w:val="450"/>
        </w:trPr>
        <w:tc>
          <w:tcPr>
            <w:tcW w:w="490" w:type="dxa"/>
            <w:shd w:val="clear" w:color="auto" w:fill="auto"/>
          </w:tcPr>
          <w:p w14:paraId="18911CAE" w14:textId="2BA74579"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1205F95C" w14:textId="77777777" w:rsidR="00BC2B04" w:rsidRPr="00ED7664" w:rsidRDefault="00BC2B04" w:rsidP="001D4750">
            <w:pPr>
              <w:rPr>
                <w:rFonts w:cs="Arial"/>
                <w:sz w:val="16"/>
                <w:szCs w:val="16"/>
              </w:rPr>
            </w:pPr>
            <w:r w:rsidRPr="00ED7664">
              <w:rPr>
                <w:rFonts w:cs="Arial"/>
                <w:sz w:val="16"/>
                <w:szCs w:val="16"/>
              </w:rPr>
              <w:t>Grondwater</w:t>
            </w:r>
          </w:p>
        </w:tc>
        <w:tc>
          <w:tcPr>
            <w:tcW w:w="2097" w:type="dxa"/>
            <w:shd w:val="clear" w:color="auto" w:fill="auto"/>
            <w:hideMark/>
          </w:tcPr>
          <w:p w14:paraId="0A3BF01A" w14:textId="77777777" w:rsidR="00BC2B04" w:rsidRPr="00ED7664" w:rsidRDefault="00BC2B04" w:rsidP="001D4750">
            <w:pPr>
              <w:rPr>
                <w:rFonts w:cs="Arial"/>
                <w:sz w:val="16"/>
                <w:szCs w:val="16"/>
              </w:rPr>
            </w:pPr>
            <w:r w:rsidRPr="00ED7664">
              <w:rPr>
                <w:rFonts w:cs="Arial"/>
                <w:sz w:val="16"/>
                <w:szCs w:val="16"/>
              </w:rPr>
              <w:t>schade aan belendingen</w:t>
            </w:r>
            <w:r>
              <w:rPr>
                <w:rFonts w:cs="Arial"/>
                <w:sz w:val="16"/>
                <w:szCs w:val="16"/>
              </w:rPr>
              <w:t>, verzakking bodem</w:t>
            </w:r>
          </w:p>
        </w:tc>
        <w:tc>
          <w:tcPr>
            <w:tcW w:w="2409" w:type="dxa"/>
            <w:shd w:val="clear" w:color="auto" w:fill="auto"/>
            <w:hideMark/>
          </w:tcPr>
          <w:p w14:paraId="3876D955" w14:textId="77777777" w:rsidR="00BC2B04" w:rsidRPr="00ED7664" w:rsidRDefault="00BC2B04" w:rsidP="001D4750">
            <w:pPr>
              <w:rPr>
                <w:rFonts w:cs="Arial"/>
                <w:sz w:val="16"/>
                <w:szCs w:val="16"/>
              </w:rPr>
            </w:pPr>
            <w:r w:rsidRPr="00ED7664">
              <w:rPr>
                <w:rFonts w:cs="Arial"/>
                <w:sz w:val="16"/>
                <w:szCs w:val="16"/>
              </w:rPr>
              <w:t>zetting door verlagen freatisch vlak</w:t>
            </w:r>
          </w:p>
        </w:tc>
        <w:tc>
          <w:tcPr>
            <w:tcW w:w="4358" w:type="dxa"/>
            <w:shd w:val="clear" w:color="auto" w:fill="auto"/>
            <w:hideMark/>
          </w:tcPr>
          <w:p w14:paraId="427C5B16" w14:textId="4C59F911" w:rsidR="00BC2B04" w:rsidRPr="00ED7664" w:rsidRDefault="00BC6C2A" w:rsidP="001D4750">
            <w:pPr>
              <w:rPr>
                <w:rFonts w:cs="Arial"/>
                <w:sz w:val="16"/>
                <w:szCs w:val="16"/>
              </w:rPr>
            </w:pPr>
            <w:r>
              <w:rPr>
                <w:rFonts w:cs="Arial"/>
                <w:sz w:val="16"/>
                <w:szCs w:val="16"/>
              </w:rPr>
              <w:t>Effectbeschouwing maken</w:t>
            </w:r>
          </w:p>
        </w:tc>
        <w:sdt>
          <w:sdtPr>
            <w:rPr>
              <w:rFonts w:cs="Arial"/>
              <w:b/>
              <w:bCs/>
            </w:rPr>
            <w:id w:val="576781614"/>
            <w:placeholder>
              <w:docPart w:val="E000032CC5844CB192F92F1CD329A8CB"/>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37BF203A" w14:textId="1ED182F2" w:rsidR="00BC2B04" w:rsidRPr="00ED7664" w:rsidRDefault="002D3B44" w:rsidP="001D4750">
                <w:pPr>
                  <w:rPr>
                    <w:rFonts w:cs="Arial"/>
                    <w:b/>
                    <w:bCs/>
                  </w:rPr>
                </w:pPr>
                <w:r>
                  <w:rPr>
                    <w:rFonts w:cs="Arial"/>
                    <w:b/>
                    <w:bCs/>
                  </w:rPr>
                  <w:t>Nee</w:t>
                </w:r>
              </w:p>
            </w:tc>
          </w:sdtContent>
        </w:sdt>
      </w:tr>
      <w:tr w:rsidR="001E149B" w:rsidRPr="00ED7664" w14:paraId="3D674605" w14:textId="77777777" w:rsidTr="00030B7A">
        <w:trPr>
          <w:trHeight w:val="450"/>
        </w:trPr>
        <w:tc>
          <w:tcPr>
            <w:tcW w:w="490" w:type="dxa"/>
            <w:shd w:val="clear" w:color="auto" w:fill="auto"/>
          </w:tcPr>
          <w:p w14:paraId="633D892E" w14:textId="6B50BC18"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4AC48400" w14:textId="483E9E16"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ovenl</w:t>
            </w:r>
            <w:r>
              <w:rPr>
                <w:rFonts w:cs="Arial"/>
                <w:sz w:val="16"/>
                <w:szCs w:val="16"/>
              </w:rPr>
              <w:t>eidingen en spandraden</w:t>
            </w:r>
            <w:r w:rsidR="00BC2B04" w:rsidRPr="00ED7664">
              <w:rPr>
                <w:rFonts w:cs="Arial"/>
                <w:sz w:val="16"/>
                <w:szCs w:val="16"/>
              </w:rPr>
              <w:t>;</w:t>
            </w:r>
            <w:r>
              <w:rPr>
                <w:rFonts w:cs="Arial"/>
                <w:sz w:val="16"/>
                <w:szCs w:val="16"/>
              </w:rPr>
              <w:t xml:space="preserve"> </w:t>
            </w:r>
            <w:r w:rsidR="00BC2B04" w:rsidRPr="00ED7664">
              <w:rPr>
                <w:rFonts w:cs="Arial"/>
                <w:sz w:val="16"/>
                <w:szCs w:val="16"/>
              </w:rPr>
              <w:br/>
              <w:t>Trein- trambaan</w:t>
            </w:r>
          </w:p>
        </w:tc>
        <w:tc>
          <w:tcPr>
            <w:tcW w:w="2097" w:type="dxa"/>
            <w:shd w:val="clear" w:color="auto" w:fill="auto"/>
            <w:hideMark/>
          </w:tcPr>
          <w:p w14:paraId="7008C91E" w14:textId="77777777" w:rsidR="00BC2B04" w:rsidRPr="00ED7664" w:rsidRDefault="00BC2B04" w:rsidP="001D4750">
            <w:pPr>
              <w:rPr>
                <w:rFonts w:cs="Arial"/>
                <w:sz w:val="16"/>
                <w:szCs w:val="16"/>
              </w:rPr>
            </w:pPr>
            <w:r w:rsidRPr="00ED7664">
              <w:rPr>
                <w:rFonts w:cs="Arial"/>
                <w:sz w:val="16"/>
                <w:szCs w:val="16"/>
              </w:rPr>
              <w:t>elektrocutie en/of schade</w:t>
            </w:r>
          </w:p>
        </w:tc>
        <w:tc>
          <w:tcPr>
            <w:tcW w:w="2409" w:type="dxa"/>
            <w:shd w:val="clear" w:color="auto" w:fill="auto"/>
            <w:hideMark/>
          </w:tcPr>
          <w:p w14:paraId="1C186AED" w14:textId="77777777" w:rsidR="00BC2B04" w:rsidRPr="00ED7664" w:rsidRDefault="00BC2B04" w:rsidP="001D4750">
            <w:pPr>
              <w:rPr>
                <w:rFonts w:cs="Arial"/>
                <w:sz w:val="16"/>
                <w:szCs w:val="16"/>
              </w:rPr>
            </w:pPr>
            <w:r w:rsidRPr="00ED7664">
              <w:rPr>
                <w:rFonts w:cs="Arial"/>
                <w:sz w:val="16"/>
                <w:szCs w:val="16"/>
              </w:rPr>
              <w:t>contact met hoogspanningskabel</w:t>
            </w:r>
          </w:p>
        </w:tc>
        <w:tc>
          <w:tcPr>
            <w:tcW w:w="4358" w:type="dxa"/>
            <w:shd w:val="clear" w:color="auto" w:fill="auto"/>
            <w:hideMark/>
          </w:tcPr>
          <w:p w14:paraId="6FCAD6A5" w14:textId="3A3DEA7A" w:rsidR="00BC2B04" w:rsidRPr="00ED7664" w:rsidRDefault="00BC6C2A" w:rsidP="001D4750">
            <w:pPr>
              <w:rPr>
                <w:rFonts w:cs="Arial"/>
                <w:sz w:val="16"/>
                <w:szCs w:val="16"/>
              </w:rPr>
            </w:pPr>
            <w:r>
              <w:rPr>
                <w:rFonts w:cs="Arial"/>
                <w:sz w:val="16"/>
                <w:szCs w:val="16"/>
              </w:rPr>
              <w:t xml:space="preserve">Werken conform </w:t>
            </w:r>
            <w:r w:rsidR="00771149">
              <w:rPr>
                <w:rFonts w:cs="Arial"/>
                <w:sz w:val="16"/>
                <w:szCs w:val="16"/>
              </w:rPr>
              <w:t>Technische Uitvoeringsvoorschriften, Voorschrift Veilig Werken Tram</w:t>
            </w:r>
            <w:r w:rsidR="00F462E4">
              <w:rPr>
                <w:rFonts w:cs="Arial"/>
                <w:sz w:val="16"/>
                <w:szCs w:val="16"/>
              </w:rPr>
              <w:t>/trein</w:t>
            </w:r>
            <w:r w:rsidR="00DA59F0">
              <w:rPr>
                <w:rFonts w:cs="Arial"/>
                <w:sz w:val="16"/>
                <w:szCs w:val="16"/>
              </w:rPr>
              <w:t xml:space="preserve"> en voorwaarden WLS vergunning. Aanvragen WLS vergunning door ON.</w:t>
            </w:r>
          </w:p>
        </w:tc>
        <w:sdt>
          <w:sdtPr>
            <w:rPr>
              <w:rFonts w:cs="Arial"/>
              <w:b/>
              <w:bCs/>
            </w:rPr>
            <w:id w:val="-1087690582"/>
            <w:placeholder>
              <w:docPart w:val="35217EA6210E4C66B28F44A0845D2546"/>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53995BE5" w14:textId="1E16A5F3" w:rsidR="00BC2B04" w:rsidRPr="00ED7664" w:rsidRDefault="00C9653D" w:rsidP="001D4750">
                <w:pPr>
                  <w:rPr>
                    <w:rFonts w:cs="Arial"/>
                    <w:b/>
                    <w:bCs/>
                  </w:rPr>
                </w:pPr>
                <w:r>
                  <w:rPr>
                    <w:rFonts w:cs="Arial"/>
                    <w:b/>
                    <w:bCs/>
                  </w:rPr>
                  <w:t>Ja</w:t>
                </w:r>
              </w:p>
            </w:tc>
          </w:sdtContent>
        </w:sdt>
      </w:tr>
      <w:tr w:rsidR="001E149B" w14:paraId="629BA830" w14:textId="77777777" w:rsidTr="00030B7A">
        <w:trPr>
          <w:trHeight w:val="300"/>
        </w:trPr>
        <w:tc>
          <w:tcPr>
            <w:tcW w:w="490" w:type="dxa"/>
            <w:shd w:val="clear" w:color="auto" w:fill="auto"/>
          </w:tcPr>
          <w:p w14:paraId="599D6B24" w14:textId="5D90646F" w:rsidR="2D769054" w:rsidRPr="00C37EA0" w:rsidRDefault="2D769054" w:rsidP="00174329">
            <w:pPr>
              <w:pStyle w:val="Lijstalinea"/>
              <w:numPr>
                <w:ilvl w:val="0"/>
                <w:numId w:val="30"/>
              </w:numPr>
              <w:ind w:left="414" w:hanging="357"/>
              <w:rPr>
                <w:rFonts w:cs="Arial"/>
                <w:sz w:val="16"/>
                <w:szCs w:val="16"/>
              </w:rPr>
            </w:pPr>
          </w:p>
        </w:tc>
        <w:tc>
          <w:tcPr>
            <w:tcW w:w="2159" w:type="dxa"/>
            <w:shd w:val="clear" w:color="auto" w:fill="auto"/>
            <w:hideMark/>
          </w:tcPr>
          <w:p w14:paraId="50C88DE9" w14:textId="62AE5102" w:rsidR="2D769054" w:rsidRDefault="2D769054" w:rsidP="6AE013F7">
            <w:pPr>
              <w:rPr>
                <w:rFonts w:cs="Arial"/>
                <w:sz w:val="16"/>
                <w:szCs w:val="16"/>
              </w:rPr>
            </w:pPr>
            <w:r w:rsidRPr="6AE013F7">
              <w:rPr>
                <w:rFonts w:cs="Arial"/>
                <w:sz w:val="16"/>
                <w:szCs w:val="16"/>
              </w:rPr>
              <w:t xml:space="preserve">Openbaarvervoer door het </w:t>
            </w:r>
            <w:proofErr w:type="spellStart"/>
            <w:r w:rsidRPr="6AE013F7">
              <w:rPr>
                <w:rFonts w:cs="Arial"/>
                <w:sz w:val="16"/>
                <w:szCs w:val="16"/>
              </w:rPr>
              <w:t>werkvak</w:t>
            </w:r>
            <w:proofErr w:type="spellEnd"/>
          </w:p>
        </w:tc>
        <w:tc>
          <w:tcPr>
            <w:tcW w:w="2097" w:type="dxa"/>
            <w:shd w:val="clear" w:color="auto" w:fill="auto"/>
            <w:hideMark/>
          </w:tcPr>
          <w:p w14:paraId="3A20B84F" w14:textId="12837D49" w:rsidR="2D769054" w:rsidRDefault="2D769054" w:rsidP="001D1210">
            <w:pPr>
              <w:rPr>
                <w:rFonts w:cs="Arial"/>
                <w:sz w:val="16"/>
                <w:szCs w:val="16"/>
              </w:rPr>
            </w:pPr>
            <w:r w:rsidRPr="6AE013F7">
              <w:rPr>
                <w:rFonts w:cs="Arial"/>
                <w:sz w:val="16"/>
                <w:szCs w:val="16"/>
              </w:rPr>
              <w:t>Aanrijdgevaar</w:t>
            </w:r>
            <w:r w:rsidR="001D1210">
              <w:rPr>
                <w:rFonts w:cs="Arial"/>
                <w:sz w:val="16"/>
                <w:szCs w:val="16"/>
              </w:rPr>
              <w:t>, agressie.</w:t>
            </w:r>
          </w:p>
        </w:tc>
        <w:tc>
          <w:tcPr>
            <w:tcW w:w="2409" w:type="dxa"/>
            <w:shd w:val="clear" w:color="auto" w:fill="auto"/>
            <w:hideMark/>
          </w:tcPr>
          <w:p w14:paraId="297FE985" w14:textId="7C988341" w:rsidR="2D769054" w:rsidRDefault="001D273C" w:rsidP="6AE013F7">
            <w:pPr>
              <w:rPr>
                <w:rFonts w:cs="Arial"/>
                <w:sz w:val="16"/>
                <w:szCs w:val="16"/>
              </w:rPr>
            </w:pPr>
            <w:r>
              <w:rPr>
                <w:rFonts w:cs="Arial"/>
                <w:sz w:val="16"/>
                <w:szCs w:val="16"/>
              </w:rPr>
              <w:t xml:space="preserve">Derde in </w:t>
            </w:r>
            <w:proofErr w:type="spellStart"/>
            <w:r>
              <w:rPr>
                <w:rFonts w:cs="Arial"/>
                <w:sz w:val="16"/>
                <w:szCs w:val="16"/>
              </w:rPr>
              <w:t>werkvak</w:t>
            </w:r>
            <w:proofErr w:type="spellEnd"/>
            <w:r>
              <w:rPr>
                <w:rFonts w:cs="Arial"/>
                <w:sz w:val="16"/>
                <w:szCs w:val="16"/>
              </w:rPr>
              <w:t>.</w:t>
            </w:r>
          </w:p>
        </w:tc>
        <w:tc>
          <w:tcPr>
            <w:tcW w:w="4358" w:type="dxa"/>
            <w:shd w:val="clear" w:color="auto" w:fill="auto"/>
            <w:hideMark/>
          </w:tcPr>
          <w:p w14:paraId="15C3BEB7" w14:textId="77777777" w:rsidR="6F7FBDBB" w:rsidRDefault="008A3F31" w:rsidP="6AE013F7">
            <w:pPr>
              <w:rPr>
                <w:rFonts w:cs="Arial"/>
                <w:sz w:val="16"/>
                <w:szCs w:val="16"/>
              </w:rPr>
            </w:pPr>
            <w:r>
              <w:rPr>
                <w:rFonts w:cs="Arial"/>
                <w:sz w:val="16"/>
                <w:szCs w:val="16"/>
              </w:rPr>
              <w:t xml:space="preserve">Goede scheiding </w:t>
            </w:r>
            <w:r w:rsidR="003A7D63">
              <w:rPr>
                <w:rFonts w:cs="Arial"/>
                <w:sz w:val="16"/>
                <w:szCs w:val="16"/>
              </w:rPr>
              <w:t>tussen OV en bouwmedewerkers.</w:t>
            </w:r>
          </w:p>
          <w:p w14:paraId="21FE1E79" w14:textId="6A832B04" w:rsidR="00B3380F" w:rsidRDefault="00B3380F" w:rsidP="6AE013F7">
            <w:pPr>
              <w:rPr>
                <w:rFonts w:cs="Arial"/>
                <w:sz w:val="16"/>
                <w:szCs w:val="16"/>
              </w:rPr>
            </w:pPr>
            <w:r>
              <w:rPr>
                <w:rFonts w:cs="Arial"/>
                <w:sz w:val="16"/>
                <w:szCs w:val="16"/>
              </w:rPr>
              <w:t>Snelheid beperken. Inzet verkeersregelaars als poortwachter of automatische slagbomen</w:t>
            </w:r>
            <w:r w:rsidR="001C7EED">
              <w:rPr>
                <w:rFonts w:cs="Arial"/>
                <w:sz w:val="16"/>
                <w:szCs w:val="16"/>
              </w:rPr>
              <w:t xml:space="preserve"> Zie oo</w:t>
            </w:r>
            <w:r w:rsidR="000520D8">
              <w:rPr>
                <w:rFonts w:cs="Arial"/>
                <w:sz w:val="16"/>
                <w:szCs w:val="16"/>
              </w:rPr>
              <w:t>k hoofdstuk 4.5.</w:t>
            </w:r>
          </w:p>
        </w:tc>
        <w:sdt>
          <w:sdtPr>
            <w:rPr>
              <w:rFonts w:cs="Arial"/>
              <w:b/>
              <w:bCs/>
            </w:rPr>
            <w:id w:val="-734627046"/>
            <w:placeholder>
              <w:docPart w:val="A3ECDCF4292E465B8DEFE9663CEAF765"/>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674AEDE1" w14:textId="49CB053B" w:rsidR="6AE013F7" w:rsidRDefault="00007DDB" w:rsidP="6AE013F7">
                <w:pPr>
                  <w:rPr>
                    <w:rStyle w:val="Tekstvantijdelijkeaanduiding"/>
                  </w:rPr>
                </w:pPr>
                <w:r>
                  <w:rPr>
                    <w:rFonts w:cs="Arial"/>
                    <w:b/>
                    <w:bCs/>
                  </w:rPr>
                  <w:t>Nee</w:t>
                </w:r>
              </w:p>
            </w:tc>
          </w:sdtContent>
        </w:sdt>
      </w:tr>
      <w:tr w:rsidR="001E149B" w:rsidRPr="00ED7664" w14:paraId="6265C585" w14:textId="77777777" w:rsidTr="00030B7A">
        <w:trPr>
          <w:trHeight w:val="450"/>
        </w:trPr>
        <w:tc>
          <w:tcPr>
            <w:tcW w:w="490" w:type="dxa"/>
            <w:shd w:val="clear" w:color="auto" w:fill="auto"/>
          </w:tcPr>
          <w:p w14:paraId="3DF601E3" w14:textId="307D0224"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21B333AA" w14:textId="77777777" w:rsidR="00BC2B04" w:rsidRPr="00ED7664" w:rsidRDefault="00BC2B04" w:rsidP="001D4750">
            <w:pPr>
              <w:rPr>
                <w:rFonts w:cs="Arial"/>
                <w:sz w:val="16"/>
                <w:szCs w:val="16"/>
              </w:rPr>
            </w:pPr>
            <w:r w:rsidRPr="00ED7664">
              <w:rPr>
                <w:rFonts w:cs="Arial"/>
                <w:sz w:val="16"/>
                <w:szCs w:val="16"/>
              </w:rPr>
              <w:t>Kabels en leidingen in bodem</w:t>
            </w:r>
          </w:p>
        </w:tc>
        <w:tc>
          <w:tcPr>
            <w:tcW w:w="2097" w:type="dxa"/>
            <w:shd w:val="clear" w:color="auto" w:fill="auto"/>
            <w:hideMark/>
          </w:tcPr>
          <w:p w14:paraId="72D1BE32" w14:textId="0BB9568B" w:rsidR="00BC2B04" w:rsidRPr="00ED7664" w:rsidRDefault="00407566" w:rsidP="001D4750">
            <w:pPr>
              <w:rPr>
                <w:rFonts w:cs="Arial"/>
                <w:sz w:val="16"/>
                <w:szCs w:val="16"/>
              </w:rPr>
            </w:pPr>
            <w:r>
              <w:rPr>
                <w:rFonts w:cs="Arial"/>
                <w:sz w:val="16"/>
                <w:szCs w:val="16"/>
              </w:rPr>
              <w:t>E</w:t>
            </w:r>
            <w:r w:rsidR="00BC2B04">
              <w:rPr>
                <w:rFonts w:cs="Arial"/>
                <w:sz w:val="16"/>
                <w:szCs w:val="16"/>
              </w:rPr>
              <w:t>lektrocutie</w:t>
            </w:r>
            <w:r>
              <w:rPr>
                <w:rFonts w:cs="Arial"/>
                <w:sz w:val="16"/>
                <w:szCs w:val="16"/>
              </w:rPr>
              <w:t>, brand/explosie</w:t>
            </w:r>
            <w:r w:rsidR="00BC2B04" w:rsidRPr="00ED7664">
              <w:rPr>
                <w:rFonts w:cs="Arial"/>
                <w:sz w:val="16"/>
                <w:szCs w:val="16"/>
              </w:rPr>
              <w:t xml:space="preserve"> en/of schade</w:t>
            </w:r>
          </w:p>
        </w:tc>
        <w:tc>
          <w:tcPr>
            <w:tcW w:w="2409" w:type="dxa"/>
            <w:shd w:val="clear" w:color="auto" w:fill="auto"/>
            <w:hideMark/>
          </w:tcPr>
          <w:p w14:paraId="737A8244" w14:textId="77777777" w:rsidR="00BC2B04" w:rsidRPr="00ED7664" w:rsidRDefault="00BC2B04" w:rsidP="001D4750">
            <w:pPr>
              <w:rPr>
                <w:rFonts w:cs="Arial"/>
                <w:sz w:val="16"/>
                <w:szCs w:val="16"/>
              </w:rPr>
            </w:pPr>
            <w:r w:rsidRPr="00ED7664">
              <w:rPr>
                <w:rFonts w:cs="Arial"/>
                <w:sz w:val="16"/>
                <w:szCs w:val="16"/>
              </w:rPr>
              <w:t>beschadiging kabels en leidingen</w:t>
            </w:r>
          </w:p>
        </w:tc>
        <w:tc>
          <w:tcPr>
            <w:tcW w:w="4358" w:type="dxa"/>
            <w:shd w:val="clear" w:color="auto" w:fill="auto"/>
            <w:hideMark/>
          </w:tcPr>
          <w:p w14:paraId="2DBD80AF" w14:textId="67952E0E" w:rsidR="00BC2B04" w:rsidRDefault="006A132D" w:rsidP="001D4750">
            <w:pPr>
              <w:rPr>
                <w:rFonts w:cs="Arial"/>
                <w:sz w:val="16"/>
                <w:szCs w:val="16"/>
              </w:rPr>
            </w:pPr>
            <w:r>
              <w:rPr>
                <w:rFonts w:cs="Arial"/>
                <w:sz w:val="16"/>
                <w:szCs w:val="16"/>
              </w:rPr>
              <w:t>Werken conform CROW500 maatregelenplan maken</w:t>
            </w:r>
            <w:r w:rsidR="00627326">
              <w:rPr>
                <w:rFonts w:cs="Arial"/>
                <w:sz w:val="16"/>
                <w:szCs w:val="16"/>
              </w:rPr>
              <w:t xml:space="preserve"> zie bijlage 5</w:t>
            </w:r>
            <w:r w:rsidR="00F50C8C">
              <w:rPr>
                <w:rFonts w:cs="Arial"/>
                <w:sz w:val="16"/>
                <w:szCs w:val="16"/>
              </w:rPr>
              <w:t>:</w:t>
            </w:r>
          </w:p>
          <w:p w14:paraId="7C5610A2" w14:textId="136877E2" w:rsidR="00F50C8C" w:rsidRDefault="00F50C8C" w:rsidP="001D4750">
            <w:pPr>
              <w:rPr>
                <w:rFonts w:cs="Arial"/>
                <w:sz w:val="16"/>
                <w:szCs w:val="16"/>
              </w:rPr>
            </w:pPr>
            <w:r>
              <w:rPr>
                <w:rFonts w:cs="Arial"/>
                <w:sz w:val="16"/>
                <w:szCs w:val="16"/>
              </w:rPr>
              <w:t>-Tekeningen huidige en nieuwe situatie met alle K&amp;L</w:t>
            </w:r>
            <w:r w:rsidR="00AD291E">
              <w:rPr>
                <w:rFonts w:cs="Arial"/>
                <w:sz w:val="16"/>
                <w:szCs w:val="16"/>
              </w:rPr>
              <w:t>,</w:t>
            </w:r>
            <w:r w:rsidR="00F462E4">
              <w:rPr>
                <w:rFonts w:cs="Arial"/>
                <w:sz w:val="16"/>
                <w:szCs w:val="16"/>
              </w:rPr>
              <w:t xml:space="preserve"> </w:t>
            </w:r>
            <w:r>
              <w:rPr>
                <w:rFonts w:cs="Arial"/>
                <w:sz w:val="16"/>
                <w:szCs w:val="16"/>
              </w:rPr>
              <w:t>ook uitgebruik zijnde</w:t>
            </w:r>
          </w:p>
          <w:p w14:paraId="5569BAC3" w14:textId="0A4350C5" w:rsidR="00F50C8C" w:rsidRDefault="00F50C8C" w:rsidP="001D4750">
            <w:pPr>
              <w:rPr>
                <w:rFonts w:cs="Arial"/>
                <w:sz w:val="16"/>
                <w:szCs w:val="16"/>
              </w:rPr>
            </w:pPr>
            <w:r>
              <w:rPr>
                <w:rFonts w:cs="Arial"/>
                <w:sz w:val="16"/>
                <w:szCs w:val="16"/>
              </w:rPr>
              <w:t>-Werkelijke ligging controleren</w:t>
            </w:r>
          </w:p>
          <w:p w14:paraId="537E5D46" w14:textId="1652267E" w:rsidR="00F50C8C" w:rsidRDefault="00F462E4" w:rsidP="001D4750">
            <w:pPr>
              <w:rPr>
                <w:rFonts w:cs="Arial"/>
                <w:sz w:val="16"/>
                <w:szCs w:val="16"/>
              </w:rPr>
            </w:pPr>
            <w:r>
              <w:rPr>
                <w:rFonts w:cs="Arial"/>
                <w:sz w:val="16"/>
                <w:szCs w:val="16"/>
              </w:rPr>
              <w:t xml:space="preserve">- </w:t>
            </w:r>
            <w:r w:rsidR="00F50C8C">
              <w:rPr>
                <w:rFonts w:cs="Arial"/>
                <w:sz w:val="16"/>
                <w:szCs w:val="16"/>
              </w:rPr>
              <w:t>RI&amp;E uitgewerkt</w:t>
            </w:r>
            <w:r>
              <w:rPr>
                <w:rFonts w:cs="Arial"/>
                <w:sz w:val="16"/>
                <w:szCs w:val="16"/>
              </w:rPr>
              <w:t xml:space="preserve"> in maatregelenplan</w:t>
            </w:r>
          </w:p>
          <w:p w14:paraId="3DE45F84" w14:textId="61FD81CF" w:rsidR="00F50C8C" w:rsidRPr="00ED7664" w:rsidRDefault="00F50C8C" w:rsidP="001D4750">
            <w:pPr>
              <w:rPr>
                <w:rFonts w:cs="Arial"/>
                <w:sz w:val="16"/>
                <w:szCs w:val="16"/>
              </w:rPr>
            </w:pPr>
          </w:p>
        </w:tc>
        <w:sdt>
          <w:sdtPr>
            <w:rPr>
              <w:rFonts w:cs="Arial"/>
              <w:b/>
              <w:bCs/>
            </w:rPr>
            <w:id w:val="-1044209226"/>
            <w:placeholder>
              <w:docPart w:val="4BF06BC1FAC4467AADF7DC074FB0604C"/>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7D312BAF" w14:textId="5410FA03" w:rsidR="00BC2B04" w:rsidRPr="00ED7664" w:rsidRDefault="00CD2D6B" w:rsidP="001D4750">
                <w:pPr>
                  <w:rPr>
                    <w:rFonts w:cs="Arial"/>
                    <w:b/>
                    <w:bCs/>
                  </w:rPr>
                </w:pPr>
                <w:r>
                  <w:rPr>
                    <w:rFonts w:cs="Arial"/>
                    <w:b/>
                    <w:bCs/>
                  </w:rPr>
                  <w:t>Nee</w:t>
                </w:r>
              </w:p>
            </w:tc>
          </w:sdtContent>
        </w:sdt>
      </w:tr>
      <w:tr w:rsidR="001E149B" w:rsidRPr="00ED7664" w14:paraId="4561D469" w14:textId="77777777" w:rsidTr="00030B7A">
        <w:trPr>
          <w:trHeight w:val="450"/>
        </w:trPr>
        <w:tc>
          <w:tcPr>
            <w:tcW w:w="490" w:type="dxa"/>
            <w:shd w:val="clear" w:color="auto" w:fill="auto"/>
          </w:tcPr>
          <w:p w14:paraId="75575D59" w14:textId="69E55307"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33A51DF6" w14:textId="77777777" w:rsidR="00BC2B04" w:rsidRPr="00ED7664" w:rsidRDefault="00BC2B04" w:rsidP="001D4750">
            <w:pPr>
              <w:rPr>
                <w:rFonts w:cs="Arial"/>
                <w:sz w:val="16"/>
                <w:szCs w:val="16"/>
              </w:rPr>
            </w:pPr>
            <w:r w:rsidRPr="00ED7664">
              <w:rPr>
                <w:rFonts w:cs="Arial"/>
                <w:sz w:val="16"/>
                <w:szCs w:val="16"/>
              </w:rPr>
              <w:t>Meerdere partijen werkzaam</w:t>
            </w:r>
          </w:p>
        </w:tc>
        <w:tc>
          <w:tcPr>
            <w:tcW w:w="2097" w:type="dxa"/>
            <w:shd w:val="clear" w:color="auto" w:fill="auto"/>
            <w:hideMark/>
          </w:tcPr>
          <w:p w14:paraId="607B3F4E" w14:textId="77777777" w:rsidR="00BC2B04" w:rsidRPr="00ED7664" w:rsidRDefault="00BC2B04" w:rsidP="001D4750">
            <w:pPr>
              <w:rPr>
                <w:rFonts w:cs="Arial"/>
                <w:sz w:val="16"/>
                <w:szCs w:val="16"/>
              </w:rPr>
            </w:pPr>
            <w:r w:rsidRPr="00ED7664">
              <w:rPr>
                <w:rFonts w:cs="Arial"/>
                <w:sz w:val="16"/>
                <w:szCs w:val="16"/>
              </w:rPr>
              <w:t>letsel en/of schade</w:t>
            </w:r>
          </w:p>
        </w:tc>
        <w:tc>
          <w:tcPr>
            <w:tcW w:w="2409" w:type="dxa"/>
            <w:shd w:val="clear" w:color="auto" w:fill="auto"/>
            <w:hideMark/>
          </w:tcPr>
          <w:p w14:paraId="7338847A" w14:textId="77777777" w:rsidR="00BC2B04" w:rsidRPr="00ED7664" w:rsidRDefault="00BC2B04" w:rsidP="001D4750">
            <w:pPr>
              <w:rPr>
                <w:rFonts w:cs="Arial"/>
                <w:sz w:val="16"/>
                <w:szCs w:val="16"/>
              </w:rPr>
            </w:pPr>
            <w:r w:rsidRPr="00ED7664">
              <w:rPr>
                <w:rFonts w:cs="Arial"/>
                <w:sz w:val="16"/>
                <w:szCs w:val="16"/>
              </w:rPr>
              <w:t>op dezelfde tijd en plaats werk uitvoeren</w:t>
            </w:r>
          </w:p>
        </w:tc>
        <w:tc>
          <w:tcPr>
            <w:tcW w:w="4358" w:type="dxa"/>
            <w:shd w:val="clear" w:color="auto" w:fill="auto"/>
            <w:hideMark/>
          </w:tcPr>
          <w:p w14:paraId="5A3F20CC" w14:textId="3C5275CC" w:rsidR="00BC2B04" w:rsidRPr="00ED7664" w:rsidRDefault="00BC2B04" w:rsidP="001D4750">
            <w:pPr>
              <w:rPr>
                <w:rFonts w:cs="Arial"/>
                <w:sz w:val="16"/>
                <w:szCs w:val="16"/>
              </w:rPr>
            </w:pPr>
            <w:r>
              <w:rPr>
                <w:rFonts w:cs="Arial"/>
                <w:sz w:val="16"/>
                <w:szCs w:val="16"/>
              </w:rPr>
              <w:t>Opstellen overkoepeld V</w:t>
            </w:r>
            <w:r w:rsidR="004804DE">
              <w:rPr>
                <w:rFonts w:cs="Arial"/>
                <w:sz w:val="16"/>
                <w:szCs w:val="16"/>
              </w:rPr>
              <w:t>&amp;</w:t>
            </w:r>
            <w:r>
              <w:rPr>
                <w:rFonts w:cs="Arial"/>
                <w:sz w:val="16"/>
                <w:szCs w:val="16"/>
              </w:rPr>
              <w:t>G</w:t>
            </w:r>
            <w:r w:rsidR="004804DE">
              <w:rPr>
                <w:rFonts w:cs="Arial"/>
                <w:sz w:val="16"/>
                <w:szCs w:val="16"/>
              </w:rPr>
              <w:t>-</w:t>
            </w:r>
            <w:r>
              <w:rPr>
                <w:rFonts w:cs="Arial"/>
                <w:sz w:val="16"/>
                <w:szCs w:val="16"/>
              </w:rPr>
              <w:t xml:space="preserve">plan uitvoeringsfase/ aanstellen </w:t>
            </w:r>
            <w:proofErr w:type="spellStart"/>
            <w:r>
              <w:rPr>
                <w:rFonts w:cs="Arial"/>
                <w:sz w:val="16"/>
                <w:szCs w:val="16"/>
              </w:rPr>
              <w:t>HoCo</w:t>
            </w:r>
            <w:proofErr w:type="spellEnd"/>
            <w:r w:rsidR="00F462E4">
              <w:rPr>
                <w:rFonts w:cs="Arial"/>
                <w:sz w:val="16"/>
                <w:szCs w:val="16"/>
              </w:rPr>
              <w:t xml:space="preserve"> Hoofd</w:t>
            </w:r>
            <w:r w:rsidR="008D1512">
              <w:rPr>
                <w:rFonts w:cs="Arial"/>
                <w:sz w:val="16"/>
                <w:szCs w:val="16"/>
              </w:rPr>
              <w:t>-C</w:t>
            </w:r>
            <w:r w:rsidR="00F462E4">
              <w:rPr>
                <w:rFonts w:cs="Arial"/>
                <w:sz w:val="16"/>
                <w:szCs w:val="16"/>
              </w:rPr>
              <w:t>oördinator</w:t>
            </w:r>
            <w:r w:rsidR="00B96A3C">
              <w:rPr>
                <w:rFonts w:cs="Arial"/>
                <w:sz w:val="16"/>
                <w:szCs w:val="16"/>
              </w:rPr>
              <w:t xml:space="preserve"> </w:t>
            </w:r>
            <w:r w:rsidR="0042211E">
              <w:rPr>
                <w:rFonts w:cs="Arial"/>
                <w:sz w:val="16"/>
                <w:szCs w:val="16"/>
              </w:rPr>
              <w:t>aanstellen.</w:t>
            </w:r>
          </w:p>
        </w:tc>
        <w:sdt>
          <w:sdtPr>
            <w:rPr>
              <w:rFonts w:cs="Arial"/>
              <w:b/>
              <w:bCs/>
            </w:rPr>
            <w:id w:val="-974757923"/>
            <w:placeholder>
              <w:docPart w:val="C0C070914602411C9823AD25A20AAB19"/>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42DA2247" w14:textId="04D906AF" w:rsidR="00BC2B04" w:rsidRPr="00ED7664" w:rsidRDefault="00C9653D" w:rsidP="001D4750">
                <w:pPr>
                  <w:rPr>
                    <w:rFonts w:cs="Arial"/>
                    <w:b/>
                    <w:bCs/>
                  </w:rPr>
                </w:pPr>
                <w:r>
                  <w:rPr>
                    <w:rFonts w:cs="Arial"/>
                    <w:b/>
                    <w:bCs/>
                  </w:rPr>
                  <w:t>Ja</w:t>
                </w:r>
              </w:p>
            </w:tc>
          </w:sdtContent>
        </w:sdt>
      </w:tr>
      <w:tr w:rsidR="001E149B" w:rsidRPr="00ED7664" w14:paraId="63E2AFF2" w14:textId="77777777" w:rsidTr="001E149B">
        <w:trPr>
          <w:trHeight w:val="450"/>
        </w:trPr>
        <w:tc>
          <w:tcPr>
            <w:tcW w:w="490" w:type="dxa"/>
            <w:shd w:val="clear" w:color="auto" w:fill="auto"/>
          </w:tcPr>
          <w:p w14:paraId="551E9915" w14:textId="1FC63A43"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11E3ABC6" w14:textId="77777777" w:rsidR="00BC2B04" w:rsidRPr="00ED7664" w:rsidRDefault="00BC2B04" w:rsidP="001D4750">
            <w:pPr>
              <w:rPr>
                <w:rFonts w:cs="Arial"/>
                <w:sz w:val="16"/>
                <w:szCs w:val="16"/>
              </w:rPr>
            </w:pPr>
            <w:r w:rsidRPr="00ED7664">
              <w:rPr>
                <w:rFonts w:cs="Arial"/>
                <w:sz w:val="16"/>
                <w:szCs w:val="16"/>
              </w:rPr>
              <w:t>In of nabij van open water</w:t>
            </w:r>
          </w:p>
        </w:tc>
        <w:tc>
          <w:tcPr>
            <w:tcW w:w="2097" w:type="dxa"/>
            <w:shd w:val="clear" w:color="auto" w:fill="auto"/>
            <w:hideMark/>
          </w:tcPr>
          <w:p w14:paraId="6641890B" w14:textId="77777777" w:rsidR="00BC2B04" w:rsidRPr="00ED7664" w:rsidRDefault="00BC2B04" w:rsidP="001D4750">
            <w:pPr>
              <w:rPr>
                <w:rFonts w:cs="Arial"/>
                <w:sz w:val="16"/>
                <w:szCs w:val="16"/>
              </w:rPr>
            </w:pPr>
            <w:r w:rsidRPr="00ED7664">
              <w:rPr>
                <w:rFonts w:cs="Arial"/>
                <w:sz w:val="16"/>
                <w:szCs w:val="16"/>
              </w:rPr>
              <w:t>letsel en/of schade</w:t>
            </w:r>
          </w:p>
        </w:tc>
        <w:tc>
          <w:tcPr>
            <w:tcW w:w="2409" w:type="dxa"/>
            <w:shd w:val="clear" w:color="auto" w:fill="auto"/>
            <w:hideMark/>
          </w:tcPr>
          <w:p w14:paraId="7B335B16" w14:textId="77777777" w:rsidR="00BC2B04" w:rsidRPr="00ED7664" w:rsidRDefault="00BC2B04" w:rsidP="001D4750">
            <w:pPr>
              <w:rPr>
                <w:rFonts w:cs="Arial"/>
                <w:sz w:val="16"/>
                <w:szCs w:val="16"/>
              </w:rPr>
            </w:pPr>
            <w:r w:rsidRPr="00ED7664">
              <w:rPr>
                <w:rFonts w:cs="Arial"/>
                <w:sz w:val="16"/>
                <w:szCs w:val="16"/>
              </w:rPr>
              <w:t>in water raken</w:t>
            </w:r>
          </w:p>
        </w:tc>
        <w:tc>
          <w:tcPr>
            <w:tcW w:w="4358" w:type="dxa"/>
            <w:shd w:val="clear" w:color="auto" w:fill="auto"/>
            <w:hideMark/>
          </w:tcPr>
          <w:p w14:paraId="7C3A5100" w14:textId="32932279" w:rsidR="00BC2B04" w:rsidRPr="00ED7664" w:rsidRDefault="00F462E4" w:rsidP="001D4750">
            <w:pPr>
              <w:rPr>
                <w:rFonts w:cs="Arial"/>
                <w:sz w:val="16"/>
                <w:szCs w:val="16"/>
              </w:rPr>
            </w:pPr>
            <w:r>
              <w:rPr>
                <w:rFonts w:cs="Arial"/>
                <w:sz w:val="16"/>
                <w:szCs w:val="16"/>
              </w:rPr>
              <w:t>Reddings</w:t>
            </w:r>
            <w:r w:rsidR="007A15A6">
              <w:rPr>
                <w:rFonts w:cs="Arial"/>
                <w:sz w:val="16"/>
                <w:szCs w:val="16"/>
              </w:rPr>
              <w:t>vest</w:t>
            </w:r>
            <w:r w:rsidR="00AD291E">
              <w:rPr>
                <w:rFonts w:cs="Arial"/>
                <w:sz w:val="16"/>
                <w:szCs w:val="16"/>
              </w:rPr>
              <w:t xml:space="preserve"> dragen</w:t>
            </w:r>
            <w:r w:rsidR="0087712C">
              <w:rPr>
                <w:rFonts w:cs="Arial"/>
                <w:sz w:val="16"/>
                <w:szCs w:val="16"/>
              </w:rPr>
              <w:t>, met zware kleding &gt;275N.</w:t>
            </w:r>
            <w:r w:rsidR="00824853">
              <w:rPr>
                <w:rFonts w:cs="Arial"/>
                <w:sz w:val="16"/>
                <w:szCs w:val="16"/>
              </w:rPr>
              <w:t xml:space="preserve"> Bij voorkeur maatregelen nemen zodat men niet te water kan raken (leuningen, harnasgordel)</w:t>
            </w:r>
          </w:p>
        </w:tc>
        <w:sdt>
          <w:sdtPr>
            <w:rPr>
              <w:rFonts w:cs="Arial"/>
              <w:b/>
              <w:bCs/>
            </w:rPr>
            <w:id w:val="-440532156"/>
            <w:placeholder>
              <w:docPart w:val="5ACB1AAB90E240FE9A1EF8833B44BBDB"/>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hideMark/>
              </w:tcPr>
              <w:p w14:paraId="6442707F" w14:textId="7D2B20C6" w:rsidR="00BC2B04" w:rsidRPr="00ED7664" w:rsidRDefault="00520858" w:rsidP="001D4750">
                <w:pPr>
                  <w:rPr>
                    <w:rFonts w:cs="Arial"/>
                    <w:b/>
                    <w:bCs/>
                  </w:rPr>
                </w:pPr>
                <w:r>
                  <w:rPr>
                    <w:rFonts w:cs="Arial"/>
                    <w:b/>
                    <w:bCs/>
                  </w:rPr>
                  <w:t>Ja</w:t>
                </w:r>
              </w:p>
            </w:tc>
          </w:sdtContent>
        </w:sdt>
      </w:tr>
      <w:tr w:rsidR="001E149B" w:rsidRPr="00ED7664" w14:paraId="3456E80C" w14:textId="77777777" w:rsidTr="001E149B">
        <w:trPr>
          <w:trHeight w:val="450"/>
        </w:trPr>
        <w:tc>
          <w:tcPr>
            <w:tcW w:w="490" w:type="dxa"/>
            <w:shd w:val="clear" w:color="auto" w:fill="auto"/>
          </w:tcPr>
          <w:p w14:paraId="0A84C1C4" w14:textId="58D2FF1E"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220A306E" w14:textId="1434CEC6" w:rsidR="00BC2B04" w:rsidRPr="00ED7664" w:rsidRDefault="00BC2B04" w:rsidP="001D4750">
            <w:pPr>
              <w:rPr>
                <w:rFonts w:cs="Arial"/>
                <w:sz w:val="16"/>
                <w:szCs w:val="16"/>
              </w:rPr>
            </w:pPr>
            <w:r w:rsidRPr="00ED7664">
              <w:rPr>
                <w:rFonts w:cs="Arial"/>
                <w:sz w:val="16"/>
                <w:szCs w:val="16"/>
              </w:rPr>
              <w:t>Spoorbaan</w:t>
            </w:r>
            <w:r w:rsidR="00F462E4">
              <w:rPr>
                <w:rFonts w:cs="Arial"/>
                <w:sz w:val="16"/>
                <w:szCs w:val="16"/>
              </w:rPr>
              <w:t xml:space="preserve"> trein/tram/metro</w:t>
            </w:r>
            <w:r w:rsidRPr="00ED7664">
              <w:rPr>
                <w:rFonts w:cs="Arial"/>
                <w:sz w:val="16"/>
                <w:szCs w:val="16"/>
              </w:rPr>
              <w:t xml:space="preserve"> over</w:t>
            </w:r>
            <w:r w:rsidR="00F462E4">
              <w:rPr>
                <w:rFonts w:cs="Arial"/>
                <w:sz w:val="16"/>
                <w:szCs w:val="16"/>
              </w:rPr>
              <w:t>st</w:t>
            </w:r>
            <w:r w:rsidRPr="00ED7664">
              <w:rPr>
                <w:rFonts w:cs="Arial"/>
                <w:sz w:val="16"/>
                <w:szCs w:val="16"/>
              </w:rPr>
              <w:t>e</w:t>
            </w:r>
            <w:r w:rsidR="00F462E4">
              <w:rPr>
                <w:rFonts w:cs="Arial"/>
                <w:sz w:val="16"/>
                <w:szCs w:val="16"/>
              </w:rPr>
              <w:t>k</w:t>
            </w:r>
            <w:r w:rsidRPr="00ED7664">
              <w:rPr>
                <w:rFonts w:cs="Arial"/>
                <w:sz w:val="16"/>
                <w:szCs w:val="16"/>
              </w:rPr>
              <w:t>en</w:t>
            </w:r>
          </w:p>
        </w:tc>
        <w:tc>
          <w:tcPr>
            <w:tcW w:w="2097" w:type="dxa"/>
            <w:shd w:val="clear" w:color="auto" w:fill="auto"/>
            <w:hideMark/>
          </w:tcPr>
          <w:p w14:paraId="7BF0B696" w14:textId="77777777" w:rsidR="00BC2B04" w:rsidRPr="00ED7664" w:rsidRDefault="00BC2B04" w:rsidP="001D4750">
            <w:pPr>
              <w:rPr>
                <w:rFonts w:cs="Arial"/>
                <w:sz w:val="16"/>
                <w:szCs w:val="16"/>
              </w:rPr>
            </w:pPr>
            <w:r w:rsidRPr="00ED7664">
              <w:rPr>
                <w:rFonts w:cs="Arial"/>
                <w:sz w:val="16"/>
                <w:szCs w:val="16"/>
              </w:rPr>
              <w:t>aanrijdingsgevaar</w:t>
            </w:r>
          </w:p>
        </w:tc>
        <w:tc>
          <w:tcPr>
            <w:tcW w:w="2409" w:type="dxa"/>
            <w:shd w:val="clear" w:color="auto" w:fill="auto"/>
            <w:hideMark/>
          </w:tcPr>
          <w:p w14:paraId="5C999565" w14:textId="77777777" w:rsidR="00BC2B04" w:rsidRPr="00ED7664" w:rsidRDefault="00BC2B04" w:rsidP="001D4750">
            <w:pPr>
              <w:rPr>
                <w:rFonts w:cs="Arial"/>
                <w:sz w:val="16"/>
                <w:szCs w:val="16"/>
              </w:rPr>
            </w:pPr>
            <w:r w:rsidRPr="00ED7664">
              <w:rPr>
                <w:rFonts w:cs="Arial"/>
                <w:sz w:val="16"/>
                <w:szCs w:val="16"/>
              </w:rPr>
              <w:t>onachtzaamheid bij het  werken</w:t>
            </w:r>
          </w:p>
        </w:tc>
        <w:tc>
          <w:tcPr>
            <w:tcW w:w="4358" w:type="dxa"/>
            <w:shd w:val="clear" w:color="auto" w:fill="auto"/>
            <w:hideMark/>
          </w:tcPr>
          <w:p w14:paraId="0B053C1B" w14:textId="3BE2ED45" w:rsidR="00BC2B04" w:rsidRPr="00ED7664" w:rsidRDefault="00301C10" w:rsidP="001D4750">
            <w:pPr>
              <w:rPr>
                <w:rFonts w:cs="Arial"/>
                <w:sz w:val="16"/>
                <w:szCs w:val="16"/>
              </w:rPr>
            </w:pPr>
            <w:r>
              <w:rPr>
                <w:rFonts w:cs="Arial"/>
                <w:sz w:val="16"/>
                <w:szCs w:val="16"/>
              </w:rPr>
              <w:t>Materiaal</w:t>
            </w:r>
            <w:r w:rsidR="0082530A">
              <w:rPr>
                <w:rFonts w:cs="Arial"/>
                <w:sz w:val="16"/>
                <w:szCs w:val="16"/>
              </w:rPr>
              <w:t>,</w:t>
            </w:r>
            <w:r>
              <w:rPr>
                <w:rFonts w:cs="Arial"/>
                <w:sz w:val="16"/>
                <w:szCs w:val="16"/>
              </w:rPr>
              <w:t xml:space="preserve"> materieel </w:t>
            </w:r>
            <w:r w:rsidR="0082530A">
              <w:rPr>
                <w:rFonts w:cs="Arial"/>
                <w:sz w:val="16"/>
                <w:szCs w:val="16"/>
              </w:rPr>
              <w:t>en werkzaamheden zoveel mogelijk aan één kant van de spoorbaan.</w:t>
            </w:r>
          </w:p>
        </w:tc>
        <w:sdt>
          <w:sdtPr>
            <w:rPr>
              <w:rFonts w:cs="Arial"/>
              <w:b/>
              <w:bCs/>
            </w:rPr>
            <w:id w:val="64069898"/>
            <w:placeholder>
              <w:docPart w:val="B519BF5F59DF45B69202B53EC6BE14B3"/>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hideMark/>
              </w:tcPr>
              <w:p w14:paraId="62DF8750" w14:textId="518A07A5" w:rsidR="00BC2B04" w:rsidRPr="00ED7664" w:rsidRDefault="00520858" w:rsidP="001D4750">
                <w:pPr>
                  <w:rPr>
                    <w:rFonts w:cs="Arial"/>
                    <w:b/>
                    <w:bCs/>
                  </w:rPr>
                </w:pPr>
                <w:r>
                  <w:rPr>
                    <w:rFonts w:cs="Arial"/>
                    <w:b/>
                    <w:bCs/>
                  </w:rPr>
                  <w:t>Ja</w:t>
                </w:r>
              </w:p>
            </w:tc>
          </w:sdtContent>
        </w:sdt>
      </w:tr>
      <w:tr w:rsidR="001E149B" w:rsidRPr="00ED7664" w14:paraId="78E50274" w14:textId="77777777" w:rsidTr="00AD15A3">
        <w:trPr>
          <w:trHeight w:val="450"/>
        </w:trPr>
        <w:tc>
          <w:tcPr>
            <w:tcW w:w="490" w:type="dxa"/>
            <w:shd w:val="clear" w:color="auto" w:fill="auto"/>
          </w:tcPr>
          <w:p w14:paraId="0510E1FD" w14:textId="0744BAEE"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73BA6147" w14:textId="3839F95B" w:rsidR="00BC2B04" w:rsidRPr="00ED7664" w:rsidRDefault="00BC2B04" w:rsidP="001D4750">
            <w:pPr>
              <w:rPr>
                <w:rFonts w:cs="Arial"/>
                <w:sz w:val="16"/>
                <w:szCs w:val="16"/>
              </w:rPr>
            </w:pPr>
            <w:r w:rsidRPr="00ED7664">
              <w:rPr>
                <w:rFonts w:cs="Arial"/>
                <w:sz w:val="16"/>
                <w:szCs w:val="16"/>
              </w:rPr>
              <w:t>Vandalisme</w:t>
            </w:r>
            <w:r w:rsidR="003E0145">
              <w:rPr>
                <w:rFonts w:cs="Arial"/>
                <w:sz w:val="16"/>
                <w:szCs w:val="16"/>
              </w:rPr>
              <w:t xml:space="preserve"> en </w:t>
            </w:r>
            <w:r w:rsidR="00C905DE">
              <w:rPr>
                <w:rFonts w:cs="Arial"/>
                <w:sz w:val="16"/>
                <w:szCs w:val="16"/>
              </w:rPr>
              <w:t>risico voor derden.</w:t>
            </w:r>
          </w:p>
        </w:tc>
        <w:tc>
          <w:tcPr>
            <w:tcW w:w="2097" w:type="dxa"/>
            <w:shd w:val="clear" w:color="auto" w:fill="auto"/>
            <w:hideMark/>
          </w:tcPr>
          <w:p w14:paraId="5032CDBD" w14:textId="03A9404E" w:rsidR="00C905DE" w:rsidRPr="00ED7664" w:rsidRDefault="00BC2B04" w:rsidP="001D4750">
            <w:pPr>
              <w:rPr>
                <w:rFonts w:cs="Arial"/>
                <w:sz w:val="16"/>
                <w:szCs w:val="16"/>
              </w:rPr>
            </w:pPr>
            <w:r w:rsidRPr="00ED7664">
              <w:rPr>
                <w:rFonts w:cs="Arial"/>
                <w:sz w:val="16"/>
                <w:szCs w:val="16"/>
              </w:rPr>
              <w:t>vernieling, diefstal</w:t>
            </w:r>
            <w:r w:rsidR="00B417A1">
              <w:rPr>
                <w:rFonts w:cs="Arial"/>
                <w:sz w:val="16"/>
                <w:szCs w:val="16"/>
              </w:rPr>
              <w:t>, verwonding van onbevoegden</w:t>
            </w:r>
          </w:p>
        </w:tc>
        <w:tc>
          <w:tcPr>
            <w:tcW w:w="2409" w:type="dxa"/>
            <w:shd w:val="clear" w:color="auto" w:fill="auto"/>
            <w:hideMark/>
          </w:tcPr>
          <w:p w14:paraId="480BA9B2" w14:textId="5989D5A0" w:rsidR="00BC2B04" w:rsidRPr="00ED7664" w:rsidRDefault="00B96A3C" w:rsidP="001D4750">
            <w:pPr>
              <w:rPr>
                <w:rFonts w:cs="Arial"/>
                <w:sz w:val="16"/>
                <w:szCs w:val="16"/>
              </w:rPr>
            </w:pPr>
            <w:r>
              <w:rPr>
                <w:rFonts w:cs="Arial"/>
                <w:sz w:val="16"/>
                <w:szCs w:val="16"/>
              </w:rPr>
              <w:t>G</w:t>
            </w:r>
            <w:r w:rsidR="00BC2B04" w:rsidRPr="00ED7664">
              <w:rPr>
                <w:rFonts w:cs="Arial"/>
                <w:sz w:val="16"/>
                <w:szCs w:val="16"/>
              </w:rPr>
              <w:t>een (nauwelijks) toezicht buiten werktijd</w:t>
            </w:r>
            <w:r>
              <w:rPr>
                <w:rFonts w:cs="Arial"/>
                <w:sz w:val="16"/>
                <w:szCs w:val="16"/>
              </w:rPr>
              <w:t>. Materiaal/materieel niet binnen bouwhekken.</w:t>
            </w:r>
          </w:p>
        </w:tc>
        <w:tc>
          <w:tcPr>
            <w:tcW w:w="4358" w:type="dxa"/>
            <w:shd w:val="clear" w:color="auto" w:fill="auto"/>
            <w:hideMark/>
          </w:tcPr>
          <w:p w14:paraId="627983B7" w14:textId="77777777" w:rsidR="00BC2B04" w:rsidRDefault="00B96A3C" w:rsidP="001D4750">
            <w:pPr>
              <w:rPr>
                <w:rFonts w:cs="Arial"/>
                <w:sz w:val="16"/>
                <w:szCs w:val="16"/>
              </w:rPr>
            </w:pPr>
            <w:r>
              <w:rPr>
                <w:rFonts w:cs="Arial"/>
                <w:sz w:val="16"/>
                <w:szCs w:val="16"/>
              </w:rPr>
              <w:t>B</w:t>
            </w:r>
            <w:r w:rsidR="00AD291E">
              <w:rPr>
                <w:rFonts w:cs="Arial"/>
                <w:sz w:val="16"/>
                <w:szCs w:val="16"/>
              </w:rPr>
              <w:t>ouwhekken plaatsen.</w:t>
            </w:r>
          </w:p>
          <w:p w14:paraId="0279E9EF" w14:textId="30CDE7FB" w:rsidR="00195CBE" w:rsidRPr="00ED7664" w:rsidRDefault="00195CBE" w:rsidP="001D4750">
            <w:pPr>
              <w:rPr>
                <w:rFonts w:cs="Arial"/>
                <w:sz w:val="16"/>
                <w:szCs w:val="16"/>
              </w:rPr>
            </w:pPr>
            <w:r>
              <w:rPr>
                <w:rFonts w:cs="Arial"/>
                <w:sz w:val="16"/>
                <w:szCs w:val="16"/>
              </w:rPr>
              <w:t>Hoge</w:t>
            </w:r>
            <w:r w:rsidR="0063640F">
              <w:rPr>
                <w:rFonts w:cs="Arial"/>
                <w:sz w:val="16"/>
                <w:szCs w:val="16"/>
              </w:rPr>
              <w:t xml:space="preserve"> </w:t>
            </w:r>
            <w:r w:rsidR="003A5EB7">
              <w:rPr>
                <w:rFonts w:cs="Arial"/>
                <w:sz w:val="16"/>
                <w:szCs w:val="16"/>
              </w:rPr>
              <w:t>2m</w:t>
            </w:r>
            <w:r>
              <w:rPr>
                <w:rFonts w:cs="Arial"/>
                <w:sz w:val="16"/>
                <w:szCs w:val="16"/>
              </w:rPr>
              <w:t xml:space="preserve"> bouwhekken gebruiken </w:t>
            </w:r>
            <w:r w:rsidR="003A5EB7">
              <w:rPr>
                <w:rFonts w:cs="Arial"/>
                <w:sz w:val="16"/>
                <w:szCs w:val="16"/>
              </w:rPr>
              <w:t xml:space="preserve">bij ónveilige situaties’ </w:t>
            </w:r>
            <w:r w:rsidR="004736E1">
              <w:rPr>
                <w:rFonts w:cs="Arial"/>
                <w:sz w:val="16"/>
                <w:szCs w:val="16"/>
              </w:rPr>
              <w:t xml:space="preserve">dit </w:t>
            </w:r>
            <w:r w:rsidR="00180380">
              <w:rPr>
                <w:rFonts w:cs="Arial"/>
                <w:sz w:val="16"/>
                <w:szCs w:val="16"/>
              </w:rPr>
              <w:t>ter</w:t>
            </w:r>
            <w:r w:rsidR="004736E1">
              <w:rPr>
                <w:rFonts w:cs="Arial"/>
                <w:sz w:val="16"/>
                <w:szCs w:val="16"/>
              </w:rPr>
              <w:t xml:space="preserve"> beoordeling door </w:t>
            </w:r>
            <w:r w:rsidR="00A454C5">
              <w:rPr>
                <w:rFonts w:cs="Arial"/>
                <w:sz w:val="16"/>
                <w:szCs w:val="16"/>
              </w:rPr>
              <w:t>D&amp;T</w:t>
            </w:r>
            <w:r w:rsidR="004736E1">
              <w:rPr>
                <w:rFonts w:cs="Arial"/>
                <w:sz w:val="16"/>
                <w:szCs w:val="16"/>
              </w:rPr>
              <w:t xml:space="preserve"> van OG.</w:t>
            </w:r>
          </w:p>
        </w:tc>
        <w:sdt>
          <w:sdtPr>
            <w:rPr>
              <w:rFonts w:cs="Arial"/>
              <w:b/>
              <w:bCs/>
            </w:rPr>
            <w:id w:val="-1809930975"/>
            <w:placeholder>
              <w:docPart w:val="684C79D897D04F06A7ADD69CA99CD264"/>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1A102841" w14:textId="353E4089" w:rsidR="00BC2B04" w:rsidRPr="00ED7664" w:rsidRDefault="00F27F32" w:rsidP="001D4750">
                <w:pPr>
                  <w:rPr>
                    <w:rFonts w:cs="Arial"/>
                    <w:b/>
                    <w:bCs/>
                  </w:rPr>
                </w:pPr>
                <w:r>
                  <w:rPr>
                    <w:rFonts w:cs="Arial"/>
                    <w:b/>
                    <w:bCs/>
                  </w:rPr>
                  <w:t>Nee</w:t>
                </w:r>
              </w:p>
            </w:tc>
          </w:sdtContent>
        </w:sdt>
      </w:tr>
      <w:tr w:rsidR="001E149B" w:rsidRPr="00ED7664" w14:paraId="0005BA52" w14:textId="77777777" w:rsidTr="00AD15A3">
        <w:trPr>
          <w:trHeight w:val="450"/>
        </w:trPr>
        <w:tc>
          <w:tcPr>
            <w:tcW w:w="490" w:type="dxa"/>
            <w:shd w:val="clear" w:color="auto" w:fill="auto"/>
          </w:tcPr>
          <w:p w14:paraId="049C1FDE" w14:textId="7501F79F"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747F47B6" w14:textId="5C519A01" w:rsidR="00BC2B04" w:rsidRPr="00ED7664" w:rsidRDefault="00BC2B04" w:rsidP="001D4750">
            <w:pPr>
              <w:rPr>
                <w:rFonts w:cs="Arial"/>
                <w:sz w:val="16"/>
                <w:szCs w:val="16"/>
              </w:rPr>
            </w:pPr>
            <w:r w:rsidRPr="00ED7664">
              <w:rPr>
                <w:rFonts w:cs="Arial"/>
                <w:sz w:val="16"/>
                <w:szCs w:val="16"/>
              </w:rPr>
              <w:t xml:space="preserve">Werken in of nabij de </w:t>
            </w:r>
            <w:r w:rsidR="00AD291E" w:rsidRPr="00ED7664">
              <w:rPr>
                <w:rFonts w:cs="Arial"/>
                <w:sz w:val="16"/>
                <w:szCs w:val="16"/>
              </w:rPr>
              <w:t>verkeerssituaties</w:t>
            </w:r>
          </w:p>
        </w:tc>
        <w:tc>
          <w:tcPr>
            <w:tcW w:w="2097" w:type="dxa"/>
            <w:shd w:val="clear" w:color="auto" w:fill="auto"/>
            <w:hideMark/>
          </w:tcPr>
          <w:p w14:paraId="51EEF692" w14:textId="77777777" w:rsidR="00BC2B04" w:rsidRPr="00ED7664" w:rsidRDefault="00BC2B04" w:rsidP="001D4750">
            <w:pPr>
              <w:rPr>
                <w:rFonts w:cs="Arial"/>
                <w:sz w:val="16"/>
                <w:szCs w:val="16"/>
              </w:rPr>
            </w:pPr>
            <w:r w:rsidRPr="00ED7664">
              <w:rPr>
                <w:rFonts w:cs="Arial"/>
                <w:sz w:val="16"/>
                <w:szCs w:val="16"/>
              </w:rPr>
              <w:t>aanrijdingsgevaar</w:t>
            </w:r>
          </w:p>
        </w:tc>
        <w:tc>
          <w:tcPr>
            <w:tcW w:w="2409" w:type="dxa"/>
            <w:shd w:val="clear" w:color="auto" w:fill="auto"/>
            <w:hideMark/>
          </w:tcPr>
          <w:p w14:paraId="577616C7" w14:textId="77777777" w:rsidR="00BC2B04" w:rsidRPr="00ED7664" w:rsidRDefault="00BC2B04" w:rsidP="001D4750">
            <w:pPr>
              <w:rPr>
                <w:rFonts w:cs="Arial"/>
                <w:sz w:val="16"/>
                <w:szCs w:val="16"/>
              </w:rPr>
            </w:pPr>
            <w:r w:rsidRPr="00ED7664">
              <w:rPr>
                <w:rFonts w:cs="Arial"/>
                <w:sz w:val="16"/>
                <w:szCs w:val="16"/>
              </w:rPr>
              <w:t>gebrek aan overzicht door verkeersdrukte</w:t>
            </w:r>
          </w:p>
        </w:tc>
        <w:tc>
          <w:tcPr>
            <w:tcW w:w="4358" w:type="dxa"/>
            <w:shd w:val="clear" w:color="auto" w:fill="auto"/>
            <w:hideMark/>
          </w:tcPr>
          <w:p w14:paraId="16F2289F" w14:textId="34EF30A2" w:rsidR="00BC2B04" w:rsidRPr="00ED7664" w:rsidRDefault="00BC2B04" w:rsidP="001D4750">
            <w:pPr>
              <w:rPr>
                <w:rFonts w:cs="Arial"/>
                <w:sz w:val="16"/>
                <w:szCs w:val="16"/>
              </w:rPr>
            </w:pPr>
            <w:r w:rsidRPr="7794CACE">
              <w:rPr>
                <w:rFonts w:cs="Arial"/>
                <w:sz w:val="16"/>
                <w:szCs w:val="16"/>
              </w:rPr>
              <w:t>Opstellen BLVC plan</w:t>
            </w:r>
          </w:p>
          <w:p w14:paraId="00532E19" w14:textId="77777777" w:rsidR="00BC2B04" w:rsidRDefault="4BF477F8" w:rsidP="001D4750">
            <w:pPr>
              <w:rPr>
                <w:rFonts w:cs="Arial"/>
                <w:sz w:val="16"/>
                <w:szCs w:val="16"/>
              </w:rPr>
            </w:pPr>
            <w:r w:rsidRPr="7794CACE">
              <w:rPr>
                <w:rFonts w:cs="Arial"/>
                <w:sz w:val="16"/>
                <w:szCs w:val="16"/>
              </w:rPr>
              <w:t>Werken conform CROW 96 a/b</w:t>
            </w:r>
          </w:p>
          <w:p w14:paraId="6854C507" w14:textId="653828E7" w:rsidR="005129BC" w:rsidRPr="00ED7664" w:rsidRDefault="00DC1034" w:rsidP="001D4750">
            <w:pPr>
              <w:rPr>
                <w:rFonts w:cs="Arial"/>
                <w:sz w:val="16"/>
                <w:szCs w:val="16"/>
              </w:rPr>
            </w:pPr>
            <w:r>
              <w:rPr>
                <w:rFonts w:cs="Arial"/>
                <w:sz w:val="16"/>
                <w:szCs w:val="16"/>
              </w:rPr>
              <w:t xml:space="preserve">Draag altijd </w:t>
            </w:r>
            <w:r w:rsidR="00010E18" w:rsidRPr="0007472F">
              <w:rPr>
                <w:rFonts w:cs="Arial"/>
                <w:sz w:val="16"/>
                <w:szCs w:val="16"/>
                <w:u w:val="single"/>
              </w:rPr>
              <w:t>o</w:t>
            </w:r>
            <w:r w:rsidRPr="0007472F">
              <w:rPr>
                <w:rFonts w:cs="Arial"/>
                <w:sz w:val="16"/>
                <w:szCs w:val="16"/>
                <w:u w:val="single"/>
              </w:rPr>
              <w:t>ranje</w:t>
            </w:r>
            <w:r w:rsidR="00C773A9">
              <w:rPr>
                <w:rFonts w:cs="Arial"/>
                <w:sz w:val="16"/>
                <w:szCs w:val="16"/>
              </w:rPr>
              <w:t xml:space="preserve"> </w:t>
            </w:r>
            <w:r>
              <w:rPr>
                <w:rFonts w:cs="Arial"/>
                <w:sz w:val="16"/>
                <w:szCs w:val="16"/>
              </w:rPr>
              <w:t xml:space="preserve">veiligheidskleding </w:t>
            </w:r>
            <w:r w:rsidR="000F2BDC">
              <w:rPr>
                <w:rFonts w:cs="Arial"/>
                <w:sz w:val="16"/>
                <w:szCs w:val="16"/>
              </w:rPr>
              <w:t xml:space="preserve">volgens </w:t>
            </w:r>
            <w:r w:rsidR="000F2BDC" w:rsidRPr="000F2BDC">
              <w:rPr>
                <w:rFonts w:cs="Arial"/>
                <w:sz w:val="16"/>
                <w:szCs w:val="16"/>
              </w:rPr>
              <w:t>NEN-EN 20471</w:t>
            </w:r>
            <w:r w:rsidR="00010E18">
              <w:rPr>
                <w:rFonts w:cs="Arial"/>
                <w:sz w:val="16"/>
                <w:szCs w:val="16"/>
              </w:rPr>
              <w:t xml:space="preserve"> en</w:t>
            </w:r>
            <w:r w:rsidR="002312E0">
              <w:rPr>
                <w:rFonts w:cs="Arial"/>
                <w:sz w:val="16"/>
                <w:szCs w:val="16"/>
              </w:rPr>
              <w:t xml:space="preserve"> </w:t>
            </w:r>
            <w:r w:rsidR="00930CB2">
              <w:rPr>
                <w:rFonts w:cs="Arial"/>
                <w:sz w:val="16"/>
                <w:szCs w:val="16"/>
              </w:rPr>
              <w:t xml:space="preserve">in </w:t>
            </w:r>
            <w:r w:rsidR="00172E67">
              <w:rPr>
                <w:rFonts w:cs="Arial"/>
                <w:sz w:val="16"/>
                <w:szCs w:val="16"/>
              </w:rPr>
              <w:t>schemer/</w:t>
            </w:r>
            <w:r w:rsidR="00930CB2">
              <w:rPr>
                <w:rFonts w:cs="Arial"/>
                <w:sz w:val="16"/>
                <w:szCs w:val="16"/>
              </w:rPr>
              <w:t>donker</w:t>
            </w:r>
            <w:r w:rsidR="002312E0">
              <w:rPr>
                <w:rFonts w:cs="Arial"/>
                <w:sz w:val="16"/>
                <w:szCs w:val="16"/>
              </w:rPr>
              <w:t xml:space="preserve"> en</w:t>
            </w:r>
            <w:r w:rsidR="00010E18">
              <w:rPr>
                <w:rFonts w:cs="Arial"/>
                <w:sz w:val="16"/>
                <w:szCs w:val="16"/>
              </w:rPr>
              <w:t xml:space="preserve"> langs wegen klasse 3</w:t>
            </w:r>
            <w:r w:rsidR="00911BF5">
              <w:rPr>
                <w:rFonts w:cs="Arial"/>
                <w:sz w:val="16"/>
                <w:szCs w:val="16"/>
              </w:rPr>
              <w:t>.</w:t>
            </w:r>
          </w:p>
        </w:tc>
        <w:sdt>
          <w:sdtPr>
            <w:rPr>
              <w:rFonts w:cs="Arial"/>
              <w:b/>
              <w:bCs/>
            </w:rPr>
            <w:id w:val="-1608122637"/>
            <w:placeholder>
              <w:docPart w:val="F533ED38F6334304A57617BB55CC876E"/>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17179D99" w14:textId="3A257A54" w:rsidR="00BC2B04" w:rsidRPr="00ED7664" w:rsidRDefault="00313453" w:rsidP="001D4750">
                <w:pPr>
                  <w:rPr>
                    <w:rFonts w:cs="Arial"/>
                    <w:b/>
                    <w:bCs/>
                  </w:rPr>
                </w:pPr>
                <w:r>
                  <w:rPr>
                    <w:rFonts w:cs="Arial"/>
                    <w:b/>
                    <w:bCs/>
                  </w:rPr>
                  <w:t>Ja</w:t>
                </w:r>
              </w:p>
            </w:tc>
          </w:sdtContent>
        </w:sdt>
      </w:tr>
      <w:tr w:rsidR="001E149B" w:rsidRPr="00ED7664" w14:paraId="5614A483" w14:textId="77777777" w:rsidTr="00AD15A3">
        <w:trPr>
          <w:trHeight w:val="450"/>
        </w:trPr>
        <w:tc>
          <w:tcPr>
            <w:tcW w:w="490" w:type="dxa"/>
            <w:shd w:val="clear" w:color="auto" w:fill="auto"/>
          </w:tcPr>
          <w:p w14:paraId="76C9970E" w14:textId="374EEEC4"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2EB4E7EE" w14:textId="77777777" w:rsidR="00BC2B04" w:rsidRPr="00ED7664" w:rsidRDefault="00BC2B04" w:rsidP="001D4750">
            <w:pPr>
              <w:rPr>
                <w:rFonts w:cs="Arial"/>
                <w:sz w:val="16"/>
                <w:szCs w:val="16"/>
              </w:rPr>
            </w:pPr>
            <w:r w:rsidRPr="00ED7664">
              <w:rPr>
                <w:rFonts w:cs="Arial"/>
                <w:sz w:val="16"/>
                <w:szCs w:val="16"/>
              </w:rPr>
              <w:t>Werken in (fijn) zandgebied</w:t>
            </w:r>
          </w:p>
        </w:tc>
        <w:tc>
          <w:tcPr>
            <w:tcW w:w="2097" w:type="dxa"/>
            <w:shd w:val="clear" w:color="auto" w:fill="auto"/>
            <w:hideMark/>
          </w:tcPr>
          <w:p w14:paraId="6D324FD4" w14:textId="0F94A0F2" w:rsidR="00BC2B04" w:rsidRPr="00ED7664" w:rsidRDefault="00BC2B04" w:rsidP="001D4750">
            <w:pPr>
              <w:rPr>
                <w:rFonts w:cs="Arial"/>
                <w:sz w:val="16"/>
                <w:szCs w:val="16"/>
              </w:rPr>
            </w:pPr>
            <w:r w:rsidRPr="00ED7664">
              <w:rPr>
                <w:rFonts w:cs="Arial"/>
                <w:sz w:val="16"/>
                <w:szCs w:val="16"/>
              </w:rPr>
              <w:t>oogletsel, longaandoening</w:t>
            </w:r>
            <w:r w:rsidR="00AD291E">
              <w:rPr>
                <w:rFonts w:cs="Arial"/>
                <w:sz w:val="16"/>
                <w:szCs w:val="16"/>
              </w:rPr>
              <w:t xml:space="preserve"> door inademen kwartsstof</w:t>
            </w:r>
          </w:p>
        </w:tc>
        <w:tc>
          <w:tcPr>
            <w:tcW w:w="2409" w:type="dxa"/>
            <w:shd w:val="clear" w:color="auto" w:fill="auto"/>
            <w:hideMark/>
          </w:tcPr>
          <w:p w14:paraId="3E2D64F6" w14:textId="77777777" w:rsidR="00BC2B04" w:rsidRPr="00ED7664" w:rsidRDefault="00BC2B04" w:rsidP="001D4750">
            <w:pPr>
              <w:rPr>
                <w:rFonts w:cs="Arial"/>
                <w:sz w:val="16"/>
                <w:szCs w:val="16"/>
              </w:rPr>
            </w:pPr>
            <w:r w:rsidRPr="00ED7664">
              <w:rPr>
                <w:rFonts w:cs="Arial"/>
                <w:sz w:val="16"/>
                <w:szCs w:val="16"/>
              </w:rPr>
              <w:t>stofvorming in periode van droogte</w:t>
            </w:r>
          </w:p>
        </w:tc>
        <w:tc>
          <w:tcPr>
            <w:tcW w:w="4358" w:type="dxa"/>
            <w:shd w:val="clear" w:color="auto" w:fill="auto"/>
            <w:hideMark/>
          </w:tcPr>
          <w:p w14:paraId="6E870F66" w14:textId="5AF81CD5" w:rsidR="00BC2B04" w:rsidRPr="00ED7664" w:rsidRDefault="00AD291E" w:rsidP="001D4750">
            <w:pPr>
              <w:rPr>
                <w:rFonts w:cs="Arial"/>
                <w:sz w:val="16"/>
                <w:szCs w:val="16"/>
              </w:rPr>
            </w:pPr>
            <w:r>
              <w:rPr>
                <w:rFonts w:cs="Arial"/>
                <w:sz w:val="16"/>
                <w:szCs w:val="16"/>
              </w:rPr>
              <w:t xml:space="preserve">Verharde bouwwegen toepassen, menggranulaat (of </w:t>
            </w:r>
            <w:proofErr w:type="spellStart"/>
            <w:r>
              <w:rPr>
                <w:rFonts w:cs="Arial"/>
                <w:sz w:val="16"/>
                <w:szCs w:val="16"/>
              </w:rPr>
              <w:t>Repac</w:t>
            </w:r>
            <w:proofErr w:type="spellEnd"/>
            <w:r>
              <w:rPr>
                <w:rFonts w:cs="Arial"/>
                <w:sz w:val="16"/>
                <w:szCs w:val="16"/>
              </w:rPr>
              <w:t>) met grove korrelverdeling toepassen (&gt;5mm).</w:t>
            </w:r>
          </w:p>
        </w:tc>
        <w:sdt>
          <w:sdtPr>
            <w:rPr>
              <w:rFonts w:cs="Arial"/>
              <w:b/>
              <w:bCs/>
            </w:rPr>
            <w:id w:val="-1671562806"/>
            <w:placeholder>
              <w:docPart w:val="0D9BF00C5FB34B7EADAB3899470905E8"/>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4E66BAAF" w14:textId="7F7687AE" w:rsidR="00BC2B04" w:rsidRPr="00ED7664" w:rsidRDefault="00742E42" w:rsidP="001D4750">
                <w:pPr>
                  <w:rPr>
                    <w:rFonts w:cs="Arial"/>
                    <w:b/>
                    <w:bCs/>
                  </w:rPr>
                </w:pPr>
                <w:r>
                  <w:rPr>
                    <w:rFonts w:cs="Arial"/>
                    <w:b/>
                    <w:bCs/>
                  </w:rPr>
                  <w:t>Nee</w:t>
                </w:r>
              </w:p>
            </w:tc>
          </w:sdtContent>
        </w:sdt>
      </w:tr>
      <w:tr w:rsidR="001E149B" w:rsidRPr="00ED7664" w14:paraId="457BA8C8" w14:textId="77777777" w:rsidTr="00AD15A3">
        <w:trPr>
          <w:trHeight w:val="675"/>
        </w:trPr>
        <w:tc>
          <w:tcPr>
            <w:tcW w:w="490" w:type="dxa"/>
            <w:shd w:val="clear" w:color="auto" w:fill="auto"/>
          </w:tcPr>
          <w:p w14:paraId="7F1E90F0" w14:textId="3C391939"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hideMark/>
          </w:tcPr>
          <w:p w14:paraId="52AB369B" w14:textId="77777777" w:rsidR="00BC2B04" w:rsidRPr="00ED7664" w:rsidRDefault="00BC2B04" w:rsidP="001D4750">
            <w:pPr>
              <w:spacing w:after="240"/>
              <w:rPr>
                <w:rFonts w:cs="Arial"/>
                <w:sz w:val="16"/>
                <w:szCs w:val="16"/>
              </w:rPr>
            </w:pPr>
            <w:r w:rsidRPr="00ED7664">
              <w:rPr>
                <w:rFonts w:cs="Arial"/>
                <w:sz w:val="16"/>
                <w:szCs w:val="16"/>
              </w:rPr>
              <w:t>Werken in groengebied</w:t>
            </w:r>
          </w:p>
        </w:tc>
        <w:tc>
          <w:tcPr>
            <w:tcW w:w="2097" w:type="dxa"/>
            <w:shd w:val="clear" w:color="auto" w:fill="auto"/>
            <w:hideMark/>
          </w:tcPr>
          <w:p w14:paraId="0D5AB60C" w14:textId="5A9FEEFC" w:rsidR="00BC2B04" w:rsidRPr="00ED7664" w:rsidRDefault="00BC2B04" w:rsidP="001D4750">
            <w:pPr>
              <w:rPr>
                <w:rFonts w:cs="Arial"/>
                <w:sz w:val="16"/>
                <w:szCs w:val="16"/>
              </w:rPr>
            </w:pPr>
            <w:r w:rsidRPr="00ED7664">
              <w:rPr>
                <w:rFonts w:cs="Arial"/>
                <w:sz w:val="16"/>
                <w:szCs w:val="16"/>
              </w:rPr>
              <w:t>ziekte van Lyme, teken</w:t>
            </w:r>
            <w:r w:rsidR="00824853">
              <w:rPr>
                <w:rFonts w:cs="Arial"/>
                <w:sz w:val="16"/>
                <w:szCs w:val="16"/>
              </w:rPr>
              <w:t>-</w:t>
            </w:r>
            <w:proofErr w:type="spellStart"/>
            <w:r w:rsidRPr="00ED7664">
              <w:rPr>
                <w:rFonts w:cs="Arial"/>
                <w:sz w:val="16"/>
                <w:szCs w:val="16"/>
              </w:rPr>
              <w:t>c</w:t>
            </w:r>
            <w:r w:rsidR="00C64887">
              <w:rPr>
                <w:rFonts w:cs="Arial"/>
                <w:sz w:val="16"/>
                <w:szCs w:val="16"/>
              </w:rPr>
              <w:t>e</w:t>
            </w:r>
            <w:r w:rsidRPr="00ED7664">
              <w:rPr>
                <w:rFonts w:cs="Arial"/>
                <w:sz w:val="16"/>
                <w:szCs w:val="16"/>
              </w:rPr>
              <w:t>filitus</w:t>
            </w:r>
            <w:proofErr w:type="spellEnd"/>
          </w:p>
        </w:tc>
        <w:tc>
          <w:tcPr>
            <w:tcW w:w="2409" w:type="dxa"/>
            <w:shd w:val="clear" w:color="auto" w:fill="auto"/>
            <w:hideMark/>
          </w:tcPr>
          <w:p w14:paraId="6C06A6C0" w14:textId="77777777" w:rsidR="00BC2B04" w:rsidRPr="00ED7664" w:rsidRDefault="00BC2B04" w:rsidP="001D4750">
            <w:pPr>
              <w:rPr>
                <w:rFonts w:cs="Arial"/>
                <w:sz w:val="16"/>
                <w:szCs w:val="16"/>
              </w:rPr>
            </w:pPr>
            <w:r w:rsidRPr="00ED7664">
              <w:rPr>
                <w:rFonts w:cs="Arial"/>
                <w:sz w:val="16"/>
                <w:szCs w:val="16"/>
              </w:rPr>
              <w:t>tekenbeet</w:t>
            </w:r>
          </w:p>
        </w:tc>
        <w:tc>
          <w:tcPr>
            <w:tcW w:w="4358" w:type="dxa"/>
            <w:shd w:val="clear" w:color="auto" w:fill="auto"/>
            <w:hideMark/>
          </w:tcPr>
          <w:p w14:paraId="5637FD06" w14:textId="42C9725F" w:rsidR="00BC2B04" w:rsidRPr="00ED7664" w:rsidRDefault="00C64887" w:rsidP="001D4750">
            <w:pPr>
              <w:rPr>
                <w:rFonts w:cs="Arial"/>
                <w:sz w:val="16"/>
                <w:szCs w:val="16"/>
              </w:rPr>
            </w:pPr>
            <w:r>
              <w:rPr>
                <w:rFonts w:cs="Arial"/>
                <w:sz w:val="16"/>
                <w:szCs w:val="16"/>
              </w:rPr>
              <w:t>Beschermende kleding, vaccinatie aanbieden.</w:t>
            </w:r>
          </w:p>
        </w:tc>
        <w:sdt>
          <w:sdtPr>
            <w:rPr>
              <w:rFonts w:cs="Arial"/>
              <w:b/>
              <w:bCs/>
            </w:rPr>
            <w:id w:val="94063761"/>
            <w:placeholder>
              <w:docPart w:val="A233A8510594405BB991612EAA602D06"/>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3CF2B0F6" w14:textId="78536993" w:rsidR="00BC2B04" w:rsidRPr="00ED7664" w:rsidRDefault="00F27F32" w:rsidP="001D4750">
                <w:pPr>
                  <w:rPr>
                    <w:rFonts w:cs="Arial"/>
                    <w:b/>
                    <w:bCs/>
                  </w:rPr>
                </w:pPr>
                <w:r>
                  <w:rPr>
                    <w:rFonts w:cs="Arial"/>
                    <w:b/>
                    <w:bCs/>
                  </w:rPr>
                  <w:t>Nee</w:t>
                </w:r>
              </w:p>
            </w:tc>
          </w:sdtContent>
        </w:sdt>
      </w:tr>
      <w:tr w:rsidR="006E53B4" w:rsidRPr="00ED7664" w14:paraId="75776F23" w14:textId="77777777" w:rsidTr="001E149B">
        <w:trPr>
          <w:trHeight w:val="675"/>
        </w:trPr>
        <w:tc>
          <w:tcPr>
            <w:tcW w:w="490" w:type="dxa"/>
            <w:shd w:val="clear" w:color="auto" w:fill="auto"/>
          </w:tcPr>
          <w:p w14:paraId="3406CB36" w14:textId="75897DF7" w:rsidR="00BC2B04" w:rsidRPr="00C37EA0" w:rsidRDefault="00BC2B04" w:rsidP="00174329">
            <w:pPr>
              <w:pStyle w:val="Lijstalinea"/>
              <w:numPr>
                <w:ilvl w:val="0"/>
                <w:numId w:val="30"/>
              </w:numPr>
              <w:ind w:left="414" w:hanging="357"/>
              <w:rPr>
                <w:rFonts w:cs="Arial"/>
                <w:sz w:val="16"/>
                <w:szCs w:val="16"/>
              </w:rPr>
            </w:pPr>
          </w:p>
        </w:tc>
        <w:tc>
          <w:tcPr>
            <w:tcW w:w="2159" w:type="dxa"/>
            <w:shd w:val="clear" w:color="auto" w:fill="auto"/>
          </w:tcPr>
          <w:p w14:paraId="03AEA632" w14:textId="77777777" w:rsidR="00BC2B04" w:rsidRPr="00ED7664" w:rsidRDefault="00BC2B04" w:rsidP="001D4750">
            <w:pPr>
              <w:spacing w:after="240"/>
              <w:rPr>
                <w:rFonts w:cs="Arial"/>
                <w:sz w:val="16"/>
                <w:szCs w:val="16"/>
              </w:rPr>
            </w:pPr>
            <w:r>
              <w:rPr>
                <w:rFonts w:cs="Arial"/>
                <w:sz w:val="16"/>
                <w:szCs w:val="16"/>
              </w:rPr>
              <w:t>Aanwezigheid gevaarlijke stoffen</w:t>
            </w:r>
          </w:p>
        </w:tc>
        <w:tc>
          <w:tcPr>
            <w:tcW w:w="2097" w:type="dxa"/>
            <w:shd w:val="clear" w:color="auto" w:fill="auto"/>
          </w:tcPr>
          <w:p w14:paraId="5E2A7BE4" w14:textId="77777777" w:rsidR="00BC2B04" w:rsidRPr="00ED7664" w:rsidRDefault="00BC2B04" w:rsidP="001D4750">
            <w:pPr>
              <w:rPr>
                <w:rFonts w:cs="Arial"/>
                <w:sz w:val="16"/>
                <w:szCs w:val="16"/>
              </w:rPr>
            </w:pPr>
            <w:r w:rsidRPr="00ED7664">
              <w:rPr>
                <w:rFonts w:cs="Arial"/>
                <w:sz w:val="16"/>
                <w:szCs w:val="16"/>
              </w:rPr>
              <w:t>vergiftiging, bedwelming, verontreiniging</w:t>
            </w:r>
          </w:p>
        </w:tc>
        <w:tc>
          <w:tcPr>
            <w:tcW w:w="2409" w:type="dxa"/>
            <w:shd w:val="clear" w:color="auto" w:fill="auto"/>
          </w:tcPr>
          <w:p w14:paraId="1EDFCEB8" w14:textId="77777777" w:rsidR="00BC2B04" w:rsidRPr="00ED7664" w:rsidRDefault="00BC2B04" w:rsidP="001D4750">
            <w:pPr>
              <w:rPr>
                <w:rFonts w:cs="Arial"/>
                <w:sz w:val="16"/>
                <w:szCs w:val="16"/>
              </w:rPr>
            </w:pPr>
            <w:r w:rsidRPr="00ED7664">
              <w:rPr>
                <w:rFonts w:cs="Arial"/>
                <w:sz w:val="16"/>
                <w:szCs w:val="16"/>
              </w:rPr>
              <w:t>vrijkomen van gevaarlijke stoffen</w:t>
            </w:r>
          </w:p>
        </w:tc>
        <w:tc>
          <w:tcPr>
            <w:tcW w:w="4358" w:type="dxa"/>
            <w:shd w:val="clear" w:color="auto" w:fill="auto"/>
          </w:tcPr>
          <w:p w14:paraId="0B0A2A1C" w14:textId="0EBB4A00" w:rsidR="00BC2B04" w:rsidRPr="00ED7664" w:rsidRDefault="00D942E2" w:rsidP="001D4750">
            <w:pPr>
              <w:rPr>
                <w:rFonts w:cs="Arial"/>
                <w:sz w:val="16"/>
                <w:szCs w:val="16"/>
              </w:rPr>
            </w:pPr>
            <w:r>
              <w:rPr>
                <w:rFonts w:cs="Arial"/>
                <w:sz w:val="16"/>
                <w:szCs w:val="16"/>
              </w:rPr>
              <w:t>MSDS bladen raadplegen en passende beheersmaatregelen nemen.</w:t>
            </w:r>
          </w:p>
        </w:tc>
        <w:sdt>
          <w:sdtPr>
            <w:rPr>
              <w:rFonts w:cs="Arial"/>
              <w:b/>
              <w:bCs/>
            </w:rPr>
            <w:id w:val="-1307398128"/>
            <w:placeholder>
              <w:docPart w:val="F77C53C00EFD4CA8AA569A8AC595045F"/>
            </w:placeholder>
            <w:comboBox>
              <w:listItem w:value="Kies een item."/>
              <w:listItem w:displayText="Ja" w:value="Ja"/>
              <w:listItem w:displayText="Nee" w:value="Nee"/>
              <w:listItem w:displayText="-" w:value="Leeg veld"/>
            </w:comboBox>
          </w:sdtPr>
          <w:sdtEndPr/>
          <w:sdtContent>
            <w:tc>
              <w:tcPr>
                <w:tcW w:w="1236" w:type="dxa"/>
                <w:shd w:val="clear" w:color="auto" w:fill="auto"/>
                <w:noWrap/>
                <w:vAlign w:val="center"/>
              </w:tcPr>
              <w:p w14:paraId="1FFE2FAB" w14:textId="670525DF" w:rsidR="00BC2B04" w:rsidRPr="00ED7664" w:rsidRDefault="00313453" w:rsidP="001D4750">
                <w:pPr>
                  <w:rPr>
                    <w:rFonts w:cs="Arial"/>
                    <w:b/>
                    <w:bCs/>
                  </w:rPr>
                </w:pPr>
                <w:r>
                  <w:rPr>
                    <w:rFonts w:cs="Arial"/>
                    <w:b/>
                    <w:bCs/>
                  </w:rPr>
                  <w:t>Ja</w:t>
                </w:r>
              </w:p>
            </w:tc>
          </w:sdtContent>
        </w:sdt>
      </w:tr>
    </w:tbl>
    <w:p w14:paraId="01EF7E84" w14:textId="77777777" w:rsidR="00BC2B04" w:rsidRDefault="00BC2B04" w:rsidP="001D4750">
      <w:pPr>
        <w:rPr>
          <w:b/>
        </w:rPr>
      </w:pPr>
    </w:p>
    <w:p w14:paraId="4A2D2A6A" w14:textId="37A619F2" w:rsidR="2514B9F3" w:rsidRDefault="2514B9F3">
      <w:r>
        <w:br w:type="page"/>
      </w:r>
    </w:p>
    <w:p w14:paraId="5BD53789" w14:textId="77777777" w:rsidR="00BC2B04" w:rsidRPr="000601F2" w:rsidRDefault="00BC2B04" w:rsidP="001D4750">
      <w:pPr>
        <w:rPr>
          <w:b/>
          <w:bCs/>
          <w:color w:val="FF0000"/>
          <w:sz w:val="24"/>
          <w:szCs w:val="24"/>
        </w:rPr>
      </w:pPr>
      <w:r w:rsidRPr="4A8AC76C">
        <w:rPr>
          <w:b/>
          <w:bCs/>
          <w:color w:val="FF0000" w:themeColor="text2"/>
          <w:sz w:val="24"/>
          <w:szCs w:val="24"/>
        </w:rPr>
        <w:lastRenderedPageBreak/>
        <w:t xml:space="preserve">Uitvoeringsrisico’s </w:t>
      </w:r>
    </w:p>
    <w:p w14:paraId="1DC07BB5" w14:textId="77777777" w:rsidR="009B77AA" w:rsidRDefault="009B77AA" w:rsidP="001D4750">
      <w:r>
        <w:t>RI&amp;E</w:t>
      </w:r>
    </w:p>
    <w:p w14:paraId="7C569FAC" w14:textId="77777777" w:rsidR="007B7CEF" w:rsidRPr="007B7CEF" w:rsidRDefault="007B7CEF" w:rsidP="001D4750"/>
    <w:tbl>
      <w:tblPr>
        <w:tblW w:w="15168" w:type="dxa"/>
        <w:tblInd w:w="-356" w:type="dxa"/>
        <w:tblLayout w:type="fixed"/>
        <w:tblCellMar>
          <w:left w:w="70" w:type="dxa"/>
          <w:right w:w="70" w:type="dxa"/>
        </w:tblCellMar>
        <w:tblLook w:val="04A0" w:firstRow="1" w:lastRow="0" w:firstColumn="1" w:lastColumn="0" w:noHBand="0" w:noVBand="1"/>
      </w:tblPr>
      <w:tblGrid>
        <w:gridCol w:w="351"/>
        <w:gridCol w:w="1418"/>
        <w:gridCol w:w="2059"/>
        <w:gridCol w:w="2127"/>
        <w:gridCol w:w="2551"/>
        <w:gridCol w:w="2835"/>
        <w:gridCol w:w="2693"/>
        <w:gridCol w:w="1134"/>
      </w:tblGrid>
      <w:tr w:rsidR="007853D7" w:rsidRPr="00ED7664" w14:paraId="43606E4B" w14:textId="77777777" w:rsidTr="00B34E29">
        <w:trPr>
          <w:trHeight w:val="900"/>
          <w:tblHeader/>
        </w:trPr>
        <w:tc>
          <w:tcPr>
            <w:tcW w:w="351" w:type="dxa"/>
            <w:tcBorders>
              <w:top w:val="single" w:sz="4" w:space="0" w:color="auto"/>
              <w:left w:val="single" w:sz="4" w:space="0" w:color="auto"/>
              <w:bottom w:val="single" w:sz="6" w:space="0" w:color="auto"/>
              <w:right w:val="single" w:sz="6" w:space="0" w:color="auto"/>
            </w:tcBorders>
            <w:shd w:val="clear" w:color="auto" w:fill="auto"/>
          </w:tcPr>
          <w:p w14:paraId="22389048" w14:textId="418B754C" w:rsidR="007853D7" w:rsidRPr="00C37EA0" w:rsidRDefault="007853D7" w:rsidP="00C37EA0">
            <w:pPr>
              <w:ind w:left="360"/>
              <w:rPr>
                <w:rFonts w:cs="Arial"/>
                <w:sz w:val="16"/>
                <w:szCs w:val="16"/>
              </w:rPr>
            </w:pPr>
          </w:p>
        </w:tc>
        <w:tc>
          <w:tcPr>
            <w:tcW w:w="1418" w:type="dxa"/>
            <w:tcBorders>
              <w:top w:val="single" w:sz="4" w:space="0" w:color="auto"/>
              <w:left w:val="single" w:sz="6" w:space="0" w:color="auto"/>
              <w:bottom w:val="single" w:sz="6" w:space="0" w:color="auto"/>
              <w:right w:val="single" w:sz="6" w:space="0" w:color="auto"/>
            </w:tcBorders>
            <w:shd w:val="clear" w:color="auto" w:fill="auto"/>
            <w:hideMark/>
          </w:tcPr>
          <w:p w14:paraId="6F03EB4D" w14:textId="77777777" w:rsidR="007853D7" w:rsidRPr="00ED7664" w:rsidRDefault="007853D7" w:rsidP="001D4750">
            <w:pPr>
              <w:rPr>
                <w:rFonts w:cs="Arial"/>
                <w:b/>
                <w:bCs/>
                <w:sz w:val="16"/>
                <w:szCs w:val="16"/>
              </w:rPr>
            </w:pPr>
            <w:r w:rsidRPr="00ED7664">
              <w:rPr>
                <w:rFonts w:cs="Arial"/>
                <w:b/>
                <w:bCs/>
                <w:sz w:val="16"/>
                <w:szCs w:val="16"/>
              </w:rPr>
              <w:t>fase</w:t>
            </w:r>
          </w:p>
        </w:tc>
        <w:tc>
          <w:tcPr>
            <w:tcW w:w="2059" w:type="dxa"/>
            <w:tcBorders>
              <w:top w:val="single" w:sz="4" w:space="0" w:color="auto"/>
              <w:left w:val="single" w:sz="6" w:space="0" w:color="auto"/>
              <w:bottom w:val="single" w:sz="6" w:space="0" w:color="auto"/>
              <w:right w:val="single" w:sz="6" w:space="0" w:color="auto"/>
            </w:tcBorders>
            <w:shd w:val="clear" w:color="auto" w:fill="auto"/>
            <w:hideMark/>
          </w:tcPr>
          <w:p w14:paraId="0466DE50" w14:textId="77777777" w:rsidR="007853D7" w:rsidRPr="00ED7664" w:rsidRDefault="007853D7" w:rsidP="001D4750">
            <w:pPr>
              <w:rPr>
                <w:rFonts w:cs="Arial"/>
                <w:b/>
                <w:bCs/>
                <w:sz w:val="16"/>
                <w:szCs w:val="16"/>
              </w:rPr>
            </w:pPr>
            <w:r w:rsidRPr="00ED7664">
              <w:rPr>
                <w:rFonts w:cs="Arial"/>
                <w:b/>
                <w:bCs/>
                <w:sz w:val="16"/>
                <w:szCs w:val="16"/>
              </w:rPr>
              <w:t xml:space="preserve">Activiteit/ </w:t>
            </w:r>
            <w:proofErr w:type="spellStart"/>
            <w:r w:rsidRPr="00ED7664">
              <w:rPr>
                <w:rFonts w:cs="Arial"/>
                <w:b/>
                <w:bCs/>
                <w:sz w:val="16"/>
                <w:szCs w:val="16"/>
              </w:rPr>
              <w:t>bestekspost</w:t>
            </w:r>
            <w:proofErr w:type="spellEnd"/>
          </w:p>
        </w:tc>
        <w:tc>
          <w:tcPr>
            <w:tcW w:w="2127" w:type="dxa"/>
            <w:tcBorders>
              <w:top w:val="single" w:sz="4" w:space="0" w:color="auto"/>
              <w:left w:val="single" w:sz="6" w:space="0" w:color="auto"/>
              <w:bottom w:val="single" w:sz="6" w:space="0" w:color="auto"/>
              <w:right w:val="single" w:sz="6" w:space="0" w:color="auto"/>
            </w:tcBorders>
            <w:shd w:val="clear" w:color="auto" w:fill="auto"/>
            <w:hideMark/>
          </w:tcPr>
          <w:p w14:paraId="796B67EB" w14:textId="77777777" w:rsidR="007853D7" w:rsidRPr="00ED7664" w:rsidRDefault="007853D7" w:rsidP="001D4750">
            <w:pPr>
              <w:rPr>
                <w:rFonts w:cs="Arial"/>
                <w:b/>
                <w:bCs/>
                <w:sz w:val="16"/>
                <w:szCs w:val="16"/>
              </w:rPr>
            </w:pPr>
            <w:r w:rsidRPr="00ED7664">
              <w:rPr>
                <w:rFonts w:cs="Arial"/>
                <w:b/>
                <w:bCs/>
                <w:sz w:val="16"/>
                <w:szCs w:val="16"/>
              </w:rPr>
              <w:t>Arbo-risico</w:t>
            </w:r>
          </w:p>
        </w:tc>
        <w:tc>
          <w:tcPr>
            <w:tcW w:w="2551" w:type="dxa"/>
            <w:tcBorders>
              <w:top w:val="single" w:sz="4" w:space="0" w:color="auto"/>
              <w:left w:val="single" w:sz="6" w:space="0" w:color="auto"/>
              <w:bottom w:val="single" w:sz="6" w:space="0" w:color="auto"/>
              <w:right w:val="single" w:sz="6" w:space="0" w:color="auto"/>
            </w:tcBorders>
            <w:shd w:val="clear" w:color="auto" w:fill="auto"/>
            <w:hideMark/>
          </w:tcPr>
          <w:p w14:paraId="287E9FCE" w14:textId="77777777" w:rsidR="007853D7" w:rsidRPr="00ED7664" w:rsidRDefault="007853D7" w:rsidP="001D4750">
            <w:pPr>
              <w:rPr>
                <w:rFonts w:cs="Arial"/>
                <w:b/>
                <w:bCs/>
                <w:sz w:val="16"/>
                <w:szCs w:val="16"/>
              </w:rPr>
            </w:pPr>
            <w:r w:rsidRPr="00ED7664">
              <w:rPr>
                <w:rFonts w:cs="Arial"/>
                <w:b/>
                <w:bCs/>
                <w:sz w:val="16"/>
                <w:szCs w:val="16"/>
              </w:rPr>
              <w:t>Risico-oorzaak</w:t>
            </w:r>
          </w:p>
        </w:tc>
        <w:tc>
          <w:tcPr>
            <w:tcW w:w="2835" w:type="dxa"/>
            <w:tcBorders>
              <w:top w:val="single" w:sz="4" w:space="0" w:color="auto"/>
              <w:left w:val="single" w:sz="6" w:space="0" w:color="auto"/>
              <w:bottom w:val="single" w:sz="6" w:space="0" w:color="auto"/>
              <w:right w:val="single" w:sz="6" w:space="0" w:color="auto"/>
            </w:tcBorders>
            <w:shd w:val="clear" w:color="auto" w:fill="auto"/>
            <w:hideMark/>
          </w:tcPr>
          <w:p w14:paraId="1CC55803" w14:textId="77777777" w:rsidR="007853D7" w:rsidRDefault="007853D7" w:rsidP="001D4750">
            <w:pPr>
              <w:rPr>
                <w:rFonts w:cs="Arial"/>
                <w:b/>
                <w:bCs/>
                <w:sz w:val="16"/>
                <w:szCs w:val="16"/>
              </w:rPr>
            </w:pPr>
            <w:r w:rsidRPr="00ED7664">
              <w:rPr>
                <w:rFonts w:cs="Arial"/>
                <w:b/>
                <w:bCs/>
                <w:sz w:val="16"/>
                <w:szCs w:val="16"/>
              </w:rPr>
              <w:t>Dwingende maatregel</w:t>
            </w:r>
          </w:p>
          <w:p w14:paraId="59CE2B14" w14:textId="77777777" w:rsidR="007853D7" w:rsidRPr="00ED7664" w:rsidRDefault="007853D7" w:rsidP="001D4750">
            <w:pPr>
              <w:rPr>
                <w:rFonts w:cs="Arial"/>
                <w:b/>
                <w:bCs/>
                <w:sz w:val="16"/>
                <w:szCs w:val="16"/>
              </w:rPr>
            </w:pPr>
          </w:p>
        </w:tc>
        <w:tc>
          <w:tcPr>
            <w:tcW w:w="2693" w:type="dxa"/>
            <w:tcBorders>
              <w:top w:val="single" w:sz="4" w:space="0" w:color="auto"/>
              <w:left w:val="single" w:sz="6" w:space="0" w:color="auto"/>
              <w:bottom w:val="single" w:sz="6" w:space="0" w:color="auto"/>
              <w:right w:val="single" w:sz="6" w:space="0" w:color="auto"/>
            </w:tcBorders>
          </w:tcPr>
          <w:p w14:paraId="55577CC0" w14:textId="66BA7E13" w:rsidR="007853D7" w:rsidRPr="008958F2" w:rsidRDefault="00F35E98" w:rsidP="001D4750">
            <w:pPr>
              <w:rPr>
                <w:rFonts w:cs="Arial"/>
                <w:b/>
                <w:sz w:val="16"/>
                <w:szCs w:val="16"/>
              </w:rPr>
            </w:pPr>
            <w:r>
              <w:rPr>
                <w:rFonts w:cs="Arial"/>
                <w:b/>
                <w:sz w:val="16"/>
                <w:szCs w:val="16"/>
              </w:rPr>
              <w:t xml:space="preserve">Best </w:t>
            </w:r>
            <w:proofErr w:type="spellStart"/>
            <w:r>
              <w:rPr>
                <w:rFonts w:cs="Arial"/>
                <w:b/>
                <w:sz w:val="16"/>
                <w:szCs w:val="16"/>
              </w:rPr>
              <w:t>Practice</w:t>
            </w:r>
            <w:proofErr w:type="spellEnd"/>
          </w:p>
        </w:tc>
        <w:tc>
          <w:tcPr>
            <w:tcW w:w="1134" w:type="dxa"/>
            <w:tcBorders>
              <w:top w:val="single" w:sz="4" w:space="0" w:color="auto"/>
              <w:left w:val="single" w:sz="6" w:space="0" w:color="auto"/>
              <w:bottom w:val="single" w:sz="6" w:space="0" w:color="auto"/>
              <w:right w:val="single" w:sz="4" w:space="0" w:color="auto"/>
            </w:tcBorders>
            <w:shd w:val="clear" w:color="auto" w:fill="auto"/>
            <w:hideMark/>
          </w:tcPr>
          <w:p w14:paraId="1859AD77" w14:textId="77777777" w:rsidR="007853D7" w:rsidRPr="004C5344" w:rsidRDefault="007853D7" w:rsidP="001D4750">
            <w:pPr>
              <w:rPr>
                <w:rFonts w:cs="Arial"/>
                <w:b/>
                <w:sz w:val="16"/>
                <w:szCs w:val="16"/>
                <w:highlight w:val="yellow"/>
              </w:rPr>
            </w:pPr>
            <w:r w:rsidRPr="00C13A6D">
              <w:rPr>
                <w:rFonts w:cs="Arial"/>
                <w:b/>
                <w:sz w:val="16"/>
                <w:szCs w:val="16"/>
              </w:rPr>
              <w:t>Is risico  aanwezig in ontwerp?</w:t>
            </w:r>
          </w:p>
        </w:tc>
      </w:tr>
      <w:tr w:rsidR="00FB5D61" w:rsidRPr="00ED7664" w14:paraId="2A3CE265"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2A6C094D" w14:textId="1E1FC3D8" w:rsidR="00FB5D61" w:rsidRPr="0077755B" w:rsidRDefault="00FB5D61"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0DADAB36" w14:textId="2BFC535A" w:rsidR="00FB5D61" w:rsidRPr="00437080" w:rsidRDefault="00FB5D61" w:rsidP="001D4750">
            <w:pPr>
              <w:spacing w:after="240"/>
              <w:rPr>
                <w:rFonts w:cs="Arial"/>
                <w:sz w:val="16"/>
                <w:szCs w:val="16"/>
              </w:rPr>
            </w:pPr>
            <w:r>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5A8E0118" w14:textId="01C02D9E" w:rsidR="00FB5D61" w:rsidRDefault="00FB5D61" w:rsidP="001D4750">
            <w:pPr>
              <w:rPr>
                <w:rFonts w:cs="Arial"/>
                <w:bCs/>
                <w:sz w:val="16"/>
                <w:szCs w:val="16"/>
              </w:rPr>
            </w:pPr>
            <w:r>
              <w:rPr>
                <w:rFonts w:cs="Arial"/>
                <w:bCs/>
                <w:sz w:val="16"/>
                <w:szCs w:val="16"/>
              </w:rPr>
              <w:t>diverse 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14CCE4B1" w14:textId="08C007D7" w:rsidR="00FB5D61" w:rsidRDefault="00E91044" w:rsidP="001D4750">
            <w:pPr>
              <w:rPr>
                <w:rFonts w:cs="Arial"/>
                <w:sz w:val="16"/>
                <w:szCs w:val="16"/>
              </w:rPr>
            </w:pPr>
            <w:r>
              <w:rPr>
                <w:rFonts w:cs="Arial"/>
                <w:sz w:val="16"/>
                <w:szCs w:val="16"/>
              </w:rPr>
              <w:t>Letsel, veiligheidsincidenten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36E0E27" w14:textId="597C3673" w:rsidR="00FB5D61" w:rsidRDefault="00FB5D61" w:rsidP="001D4750">
            <w:pPr>
              <w:rPr>
                <w:rFonts w:cs="Arial"/>
                <w:sz w:val="16"/>
                <w:szCs w:val="16"/>
              </w:rPr>
            </w:pPr>
            <w:r>
              <w:rPr>
                <w:rFonts w:cs="Arial"/>
                <w:sz w:val="16"/>
                <w:szCs w:val="16"/>
              </w:rPr>
              <w:t>Te weinig toezicht</w:t>
            </w:r>
            <w:r w:rsidR="00E91044">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EFF16B1" w14:textId="77777777" w:rsidR="00FB5D61" w:rsidRDefault="00FB5D61" w:rsidP="001D4750">
            <w:pPr>
              <w:rPr>
                <w:rFonts w:cs="Arial"/>
                <w:bCs/>
                <w:sz w:val="16"/>
                <w:szCs w:val="16"/>
              </w:rPr>
            </w:pPr>
            <w:r>
              <w:rPr>
                <w:rFonts w:cs="Arial"/>
                <w:bCs/>
                <w:sz w:val="16"/>
                <w:szCs w:val="16"/>
              </w:rPr>
              <w:t>Voldoende toezicht houden</w:t>
            </w:r>
            <w:r w:rsidR="00E91044">
              <w:rPr>
                <w:rFonts w:cs="Arial"/>
                <w:bCs/>
                <w:sz w:val="16"/>
                <w:szCs w:val="16"/>
              </w:rPr>
              <w:t>. Leidinggevenden dienen VCA-VOL te hebben gehaald.</w:t>
            </w:r>
          </w:p>
          <w:p w14:paraId="0021BC53" w14:textId="00A4CBB7" w:rsidR="00511508" w:rsidRDefault="00511508" w:rsidP="001D4750">
            <w:pPr>
              <w:rPr>
                <w:rFonts w:cs="Arial"/>
                <w:bCs/>
                <w:sz w:val="16"/>
                <w:szCs w:val="16"/>
              </w:rPr>
            </w:pPr>
            <w:r>
              <w:rPr>
                <w:rFonts w:cs="Arial"/>
                <w:bCs/>
                <w:sz w:val="16"/>
                <w:szCs w:val="16"/>
              </w:rPr>
              <w:t>Startwerkoverleg houden</w:t>
            </w:r>
            <w:r w:rsidR="00ED529C">
              <w:rPr>
                <w:rFonts w:cs="Arial"/>
                <w:bCs/>
                <w:sz w:val="16"/>
                <w:szCs w:val="16"/>
              </w:rPr>
              <w:t>. Dagelijks overleg bij aanvang werkzaamheden naast de LMRA.</w:t>
            </w:r>
          </w:p>
        </w:tc>
        <w:tc>
          <w:tcPr>
            <w:tcW w:w="2693" w:type="dxa"/>
            <w:tcBorders>
              <w:top w:val="single" w:sz="6" w:space="0" w:color="auto"/>
              <w:left w:val="single" w:sz="6" w:space="0" w:color="auto"/>
              <w:bottom w:val="single" w:sz="6" w:space="0" w:color="auto"/>
              <w:right w:val="single" w:sz="6" w:space="0" w:color="auto"/>
            </w:tcBorders>
          </w:tcPr>
          <w:p w14:paraId="4612CA27" w14:textId="34DE9652" w:rsidR="00E91044" w:rsidRDefault="00E91044" w:rsidP="001D4750">
            <w:pPr>
              <w:rPr>
                <w:rFonts w:cs="Arial"/>
                <w:bCs/>
                <w:sz w:val="16"/>
                <w:szCs w:val="16"/>
              </w:rPr>
            </w:pPr>
            <w:r>
              <w:rPr>
                <w:rFonts w:cs="Arial"/>
                <w:bCs/>
                <w:sz w:val="16"/>
                <w:szCs w:val="16"/>
              </w:rPr>
              <w:t xml:space="preserve">Leidinggevenden </w:t>
            </w:r>
            <w:r w:rsidR="0042211E">
              <w:rPr>
                <w:rFonts w:cs="Arial"/>
                <w:bCs/>
                <w:sz w:val="16"/>
                <w:szCs w:val="16"/>
              </w:rPr>
              <w:t xml:space="preserve">dienen </w:t>
            </w:r>
            <w:r>
              <w:rPr>
                <w:rFonts w:cs="Arial"/>
                <w:bCs/>
                <w:sz w:val="16"/>
                <w:szCs w:val="16"/>
              </w:rPr>
              <w:t xml:space="preserve">actief toezicht te houden. </w:t>
            </w:r>
            <w:r w:rsidR="00D942E2">
              <w:rPr>
                <w:rFonts w:cs="Arial"/>
                <w:bCs/>
                <w:sz w:val="16"/>
                <w:szCs w:val="16"/>
              </w:rPr>
              <w:t>Melden van veiligheidsincidenten stimuleren bijvoorbeeld door v</w:t>
            </w:r>
            <w:r>
              <w:rPr>
                <w:rFonts w:cs="Arial"/>
                <w:bCs/>
                <w:sz w:val="16"/>
                <w:szCs w:val="16"/>
              </w:rPr>
              <w:t xml:space="preserve">eiligheidsapp </w:t>
            </w:r>
            <w:r w:rsidR="000945F8">
              <w:rPr>
                <w:rFonts w:cs="Arial"/>
                <w:bCs/>
                <w:sz w:val="16"/>
                <w:szCs w:val="16"/>
              </w:rPr>
              <w:t>voor telefoo</w:t>
            </w:r>
            <w:r w:rsidR="0042211E">
              <w:rPr>
                <w:rFonts w:cs="Arial"/>
                <w:bCs/>
                <w:sz w:val="16"/>
                <w:szCs w:val="16"/>
              </w:rPr>
              <w:t>n</w:t>
            </w:r>
            <w:r>
              <w:rPr>
                <w:rFonts w:cs="Arial"/>
                <w:bCs/>
                <w:sz w:val="16"/>
                <w:szCs w:val="16"/>
              </w:rPr>
              <w:t xml:space="preserve">. </w:t>
            </w:r>
          </w:p>
          <w:p w14:paraId="6FB4DA15" w14:textId="67DED0C1" w:rsidR="00511508" w:rsidRDefault="00FB5D61" w:rsidP="001D4750">
            <w:pPr>
              <w:rPr>
                <w:rFonts w:cs="Arial"/>
                <w:bCs/>
                <w:sz w:val="16"/>
                <w:szCs w:val="16"/>
              </w:rPr>
            </w:pPr>
            <w:r>
              <w:rPr>
                <w:rFonts w:cs="Arial"/>
                <w:bCs/>
                <w:sz w:val="16"/>
                <w:szCs w:val="16"/>
              </w:rPr>
              <w:t>Regelmatig werkplekinspecties houden.</w:t>
            </w:r>
          </w:p>
          <w:p w14:paraId="29425A93" w14:textId="4D87176C" w:rsidR="00E91044" w:rsidRDefault="00E91044" w:rsidP="001D4750">
            <w:pPr>
              <w:rPr>
                <w:rFonts w:cs="Arial"/>
                <w:bCs/>
                <w:sz w:val="16"/>
                <w:szCs w:val="16"/>
              </w:rPr>
            </w:pPr>
            <w:r>
              <w:rPr>
                <w:rFonts w:cs="Arial"/>
                <w:bCs/>
                <w:sz w:val="16"/>
                <w:szCs w:val="16"/>
              </w:rPr>
              <w:t>Inzet van veiligheidskundige</w:t>
            </w:r>
            <w:r w:rsidR="00916F5B">
              <w:rPr>
                <w:rFonts w:cs="Arial"/>
                <w:bCs/>
                <w:sz w:val="16"/>
                <w:szCs w:val="16"/>
              </w:rPr>
              <w:t>.</w:t>
            </w:r>
          </w:p>
        </w:tc>
        <w:sdt>
          <w:sdtPr>
            <w:rPr>
              <w:rFonts w:cs="Arial"/>
              <w:b/>
              <w:bCs/>
            </w:rPr>
            <w:id w:val="-995107710"/>
            <w:placeholder>
              <w:docPart w:val="BD0C9093103048BE938C3FA76E29C1D3"/>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1998980" w14:textId="28AB4871" w:rsidR="00FB5D61" w:rsidRPr="00ED7664" w:rsidRDefault="00223369" w:rsidP="001D4750">
                <w:pPr>
                  <w:rPr>
                    <w:rFonts w:cs="Arial"/>
                    <w:b/>
                    <w:bCs/>
                  </w:rPr>
                </w:pPr>
                <w:r>
                  <w:rPr>
                    <w:rFonts w:cs="Arial"/>
                    <w:b/>
                    <w:bCs/>
                  </w:rPr>
                  <w:t>Ja</w:t>
                </w:r>
              </w:p>
            </w:tc>
          </w:sdtContent>
        </w:sdt>
      </w:tr>
      <w:tr w:rsidR="00F9165B" w:rsidRPr="00ED7664" w14:paraId="7442A351"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A2A70A1" w14:textId="43A90A23" w:rsidR="00F9165B" w:rsidRPr="0077755B" w:rsidRDefault="00F9165B"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692FA169" w14:textId="77777777" w:rsidR="00F9165B" w:rsidRPr="00437080" w:rsidRDefault="00F9165B"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3501993" w14:textId="03E89FA2" w:rsidR="00F9165B" w:rsidRPr="00437080" w:rsidRDefault="00F9165B" w:rsidP="001D4750">
            <w:pPr>
              <w:rPr>
                <w:rFonts w:cs="Arial"/>
                <w:bCs/>
                <w:sz w:val="16"/>
                <w:szCs w:val="16"/>
              </w:rPr>
            </w:pPr>
            <w:r>
              <w:rPr>
                <w:rFonts w:cs="Arial"/>
                <w:bCs/>
                <w:sz w:val="16"/>
                <w:szCs w:val="16"/>
              </w:rPr>
              <w:t>hijswerkzaamheden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2F213D7" w14:textId="2575989B" w:rsidR="00F9165B" w:rsidRPr="00437080" w:rsidRDefault="00F9165B" w:rsidP="001D4750">
            <w:pPr>
              <w:rPr>
                <w:rFonts w:cs="Arial"/>
                <w:sz w:val="16"/>
                <w:szCs w:val="16"/>
              </w:rPr>
            </w:pPr>
            <w:r>
              <w:rPr>
                <w:rFonts w:cs="Arial"/>
                <w:sz w:val="16"/>
                <w:szCs w:val="16"/>
              </w:rPr>
              <w:t>Beknelling</w:t>
            </w:r>
            <w:r w:rsidR="00316A03">
              <w:rPr>
                <w:rFonts w:cs="Arial"/>
                <w:sz w:val="16"/>
                <w:szCs w:val="16"/>
              </w:rPr>
              <w:t>, verwonding</w:t>
            </w:r>
            <w:r w:rsidR="00E91044">
              <w:rPr>
                <w:rFonts w:cs="Arial"/>
                <w:sz w:val="16"/>
                <w:szCs w:val="16"/>
              </w:rPr>
              <w:t>, blessures</w:t>
            </w:r>
            <w:r w:rsidR="00316A03">
              <w:rPr>
                <w:rFonts w:cs="Arial"/>
                <w:sz w:val="16"/>
                <w:szCs w:val="16"/>
              </w:rPr>
              <w:t xml:space="preserve"> aan handen en rug.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BEFE71C" w14:textId="267F5F2A" w:rsidR="00F9165B" w:rsidRPr="00437080" w:rsidRDefault="00F9165B" w:rsidP="001D4750">
            <w:pPr>
              <w:rPr>
                <w:rFonts w:cs="Arial"/>
                <w:sz w:val="16"/>
                <w:szCs w:val="16"/>
              </w:rPr>
            </w:pPr>
            <w:r>
              <w:rPr>
                <w:rFonts w:cs="Arial"/>
                <w:sz w:val="16"/>
                <w:szCs w:val="16"/>
              </w:rPr>
              <w:t>Onvoldoende geïnstrueerde medewerkers.</w:t>
            </w:r>
            <w:r w:rsidR="00316A03">
              <w:rPr>
                <w:rFonts w:cs="Arial"/>
                <w:sz w:val="16"/>
                <w:szCs w:val="16"/>
              </w:rPr>
              <w:t xml:space="preserve"> Onvoldoende afstand tot de last houden.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D820C5D" w14:textId="31EB73C6" w:rsidR="00F9165B" w:rsidRPr="00496561" w:rsidRDefault="001A2D62" w:rsidP="001D4750">
            <w:pPr>
              <w:rPr>
                <w:rFonts w:cs="Arial"/>
                <w:bCs/>
                <w:sz w:val="16"/>
                <w:szCs w:val="16"/>
              </w:rPr>
            </w:pPr>
            <w:r w:rsidRPr="001A2D62">
              <w:rPr>
                <w:rFonts w:cs="Arial"/>
                <w:bCs/>
                <w:sz w:val="16"/>
                <w:szCs w:val="16"/>
              </w:rPr>
              <w:t>Werkplan/hijsplan maken.</w:t>
            </w:r>
            <w:r>
              <w:rPr>
                <w:rFonts w:cs="Arial"/>
                <w:bCs/>
                <w:sz w:val="16"/>
                <w:szCs w:val="16"/>
              </w:rPr>
              <w:t xml:space="preserve"> </w:t>
            </w:r>
            <w:r w:rsidR="00F9165B">
              <w:rPr>
                <w:rFonts w:cs="Arial"/>
                <w:bCs/>
                <w:sz w:val="16"/>
                <w:szCs w:val="16"/>
              </w:rPr>
              <w:t xml:space="preserve">Kraanmachinist, </w:t>
            </w:r>
            <w:proofErr w:type="spellStart"/>
            <w:r w:rsidR="00F9165B">
              <w:rPr>
                <w:rFonts w:cs="Arial"/>
                <w:bCs/>
                <w:sz w:val="16"/>
                <w:szCs w:val="16"/>
              </w:rPr>
              <w:t>rigger</w:t>
            </w:r>
            <w:proofErr w:type="spellEnd"/>
            <w:r w:rsidR="00F9165B">
              <w:rPr>
                <w:rFonts w:cs="Arial"/>
                <w:bCs/>
                <w:sz w:val="16"/>
                <w:szCs w:val="16"/>
              </w:rPr>
              <w:t xml:space="preserve">/hijsbegeleider </w:t>
            </w:r>
            <w:r w:rsidR="00316A03">
              <w:rPr>
                <w:rFonts w:cs="Arial"/>
                <w:bCs/>
                <w:sz w:val="16"/>
                <w:szCs w:val="16"/>
              </w:rPr>
              <w:t>met voldoende opleiding. Bij &gt;10 tonmeter TCVT-certificaat.</w:t>
            </w:r>
          </w:p>
          <w:p w14:paraId="31213AE8" w14:textId="77777777" w:rsidR="00F9165B" w:rsidRPr="00ED7664" w:rsidRDefault="00F9165B"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2DD9824" w14:textId="6FC9B520" w:rsidR="00F9165B" w:rsidRDefault="00316A03" w:rsidP="001D4750">
            <w:pPr>
              <w:rPr>
                <w:rFonts w:cs="Arial"/>
                <w:bCs/>
                <w:sz w:val="16"/>
                <w:szCs w:val="16"/>
              </w:rPr>
            </w:pPr>
            <w:r>
              <w:rPr>
                <w:rFonts w:cs="Arial"/>
                <w:bCs/>
                <w:sz w:val="16"/>
                <w:szCs w:val="16"/>
              </w:rPr>
              <w:t xml:space="preserve">Ook bij &lt;10 </w:t>
            </w:r>
            <w:proofErr w:type="spellStart"/>
            <w:r>
              <w:rPr>
                <w:rFonts w:cs="Arial"/>
                <w:bCs/>
                <w:sz w:val="16"/>
                <w:szCs w:val="16"/>
              </w:rPr>
              <w:t>tm</w:t>
            </w:r>
            <w:proofErr w:type="spellEnd"/>
            <w:r>
              <w:rPr>
                <w:rFonts w:cs="Arial"/>
                <w:bCs/>
                <w:sz w:val="16"/>
                <w:szCs w:val="16"/>
              </w:rPr>
              <w:t xml:space="preserve"> opleiding tot TCVT- certificaat</w:t>
            </w:r>
            <w:r w:rsidR="00D942E2">
              <w:rPr>
                <w:rFonts w:cs="Arial"/>
                <w:bCs/>
                <w:sz w:val="16"/>
                <w:szCs w:val="16"/>
              </w:rPr>
              <w:t xml:space="preserve"> of gelijkwaardig</w:t>
            </w:r>
            <w:r>
              <w:rPr>
                <w:rFonts w:cs="Arial"/>
                <w:bCs/>
                <w:sz w:val="16"/>
                <w:szCs w:val="16"/>
              </w:rPr>
              <w:t>.</w:t>
            </w:r>
          </w:p>
          <w:p w14:paraId="69521943" w14:textId="5104ADA8" w:rsidR="00316A03" w:rsidRDefault="00316A03" w:rsidP="001D4750">
            <w:pPr>
              <w:rPr>
                <w:rFonts w:cs="Arial"/>
                <w:bCs/>
                <w:sz w:val="16"/>
                <w:szCs w:val="16"/>
              </w:rPr>
            </w:pPr>
            <w:r>
              <w:rPr>
                <w:rFonts w:cs="Arial"/>
                <w:bCs/>
                <w:sz w:val="16"/>
                <w:szCs w:val="16"/>
              </w:rPr>
              <w:t xml:space="preserve">Push-pull stick </w:t>
            </w:r>
            <w:r w:rsidR="00B36435">
              <w:rPr>
                <w:rFonts w:cs="Arial"/>
                <w:bCs/>
                <w:sz w:val="16"/>
                <w:szCs w:val="16"/>
              </w:rPr>
              <w:t xml:space="preserve">of </w:t>
            </w:r>
            <w:proofErr w:type="spellStart"/>
            <w:r w:rsidR="00B36435">
              <w:rPr>
                <w:rFonts w:cs="Arial"/>
                <w:bCs/>
                <w:sz w:val="16"/>
                <w:szCs w:val="16"/>
              </w:rPr>
              <w:t>geleidelijn</w:t>
            </w:r>
            <w:proofErr w:type="spellEnd"/>
            <w:r w:rsidR="00B36435">
              <w:rPr>
                <w:rFonts w:cs="Arial"/>
                <w:bCs/>
                <w:sz w:val="16"/>
                <w:szCs w:val="16"/>
              </w:rPr>
              <w:t xml:space="preserve"> </w:t>
            </w:r>
            <w:r>
              <w:rPr>
                <w:rFonts w:cs="Arial"/>
                <w:bCs/>
                <w:sz w:val="16"/>
                <w:szCs w:val="16"/>
              </w:rPr>
              <w:t>gebruiken</w:t>
            </w:r>
            <w:r w:rsidR="00B36435">
              <w:rPr>
                <w:rFonts w:cs="Arial"/>
                <w:bCs/>
                <w:sz w:val="16"/>
                <w:szCs w:val="16"/>
              </w:rPr>
              <w:t xml:space="preserve"> </w:t>
            </w:r>
            <w:r>
              <w:rPr>
                <w:rFonts w:cs="Arial"/>
                <w:bCs/>
                <w:sz w:val="16"/>
                <w:szCs w:val="16"/>
              </w:rPr>
              <w:t>in plaats van handmatig begeleiden.</w:t>
            </w:r>
          </w:p>
          <w:p w14:paraId="6A229051" w14:textId="77777777" w:rsidR="00F9165B" w:rsidRPr="00ED7664" w:rsidRDefault="00F9165B" w:rsidP="001D4750">
            <w:pPr>
              <w:rPr>
                <w:rFonts w:cs="Arial"/>
                <w:b/>
                <w:bCs/>
              </w:rPr>
            </w:pPr>
          </w:p>
        </w:tc>
        <w:sdt>
          <w:sdtPr>
            <w:rPr>
              <w:rFonts w:cs="Arial"/>
              <w:b/>
              <w:bCs/>
            </w:rPr>
            <w:id w:val="-2003420331"/>
            <w:placeholder>
              <w:docPart w:val="9F9F791A18BF4BE2987DC90D2B302C20"/>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B075B33" w14:textId="786F0888" w:rsidR="00F9165B" w:rsidRPr="00ED7664" w:rsidRDefault="00223369" w:rsidP="001D4750">
                <w:pPr>
                  <w:rPr>
                    <w:rFonts w:cs="Arial"/>
                    <w:b/>
                    <w:bCs/>
                  </w:rPr>
                </w:pPr>
                <w:r>
                  <w:rPr>
                    <w:rFonts w:cs="Arial"/>
                    <w:b/>
                    <w:bCs/>
                  </w:rPr>
                  <w:t>Nee</w:t>
                </w:r>
              </w:p>
            </w:tc>
          </w:sdtContent>
        </w:sdt>
      </w:tr>
      <w:tr w:rsidR="00E651CB" w:rsidRPr="00ED7664" w14:paraId="35F10A0C"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436C5A93" w14:textId="77777777" w:rsidR="00E651CB" w:rsidRPr="0077755B" w:rsidRDefault="00E651CB"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2EDB7F9D" w14:textId="0043F8CB" w:rsidR="00E651CB" w:rsidRPr="00437080" w:rsidRDefault="002D5955" w:rsidP="001D4750">
            <w:pPr>
              <w:spacing w:after="240"/>
              <w:rPr>
                <w:rFonts w:cs="Arial"/>
                <w:sz w:val="16"/>
                <w:szCs w:val="16"/>
              </w:rPr>
            </w:pPr>
            <w:r>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35BB6514" w14:textId="5D29F51B" w:rsidR="00E651CB" w:rsidRPr="00437080" w:rsidRDefault="002D5955" w:rsidP="001D4750">
            <w:pPr>
              <w:rPr>
                <w:rFonts w:cs="Arial"/>
                <w:bCs/>
                <w:sz w:val="16"/>
                <w:szCs w:val="16"/>
              </w:rPr>
            </w:pPr>
            <w:r>
              <w:rPr>
                <w:rFonts w:cs="Arial"/>
                <w:bCs/>
                <w:sz w:val="16"/>
                <w:szCs w:val="16"/>
              </w:rPr>
              <w:t xml:space="preserve">Plaatsen van zware betonelementen zoals </w:t>
            </w:r>
            <w:proofErr w:type="spellStart"/>
            <w:r>
              <w:rPr>
                <w:rFonts w:cs="Arial"/>
                <w:bCs/>
                <w:sz w:val="16"/>
                <w:szCs w:val="16"/>
              </w:rPr>
              <w:t>stelconplaten</w:t>
            </w:r>
            <w:proofErr w:type="spellEnd"/>
            <w:r>
              <w:rPr>
                <w:rFonts w:cs="Arial"/>
                <w:bCs/>
                <w:sz w:val="16"/>
                <w:szCs w:val="16"/>
              </w:rPr>
              <w:t xml:space="preserve"> of beton</w:t>
            </w:r>
            <w:r w:rsidR="009C0A24">
              <w:rPr>
                <w:rFonts w:cs="Arial"/>
                <w:bCs/>
                <w:sz w:val="16"/>
                <w:szCs w:val="16"/>
              </w:rPr>
              <w:t xml:space="preserve"> elementen van geluidswallen.</w:t>
            </w:r>
            <w:r>
              <w:rPr>
                <w:rFonts w:cs="Arial"/>
                <w:bCs/>
                <w:sz w:val="16"/>
                <w:szCs w:val="16"/>
              </w:rPr>
              <w:t xml:space="preserve"> </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71218F32" w14:textId="09E089B0" w:rsidR="00E651CB" w:rsidRPr="00437080" w:rsidRDefault="009C0A24" w:rsidP="001D4750">
            <w:pPr>
              <w:rPr>
                <w:rFonts w:cs="Arial"/>
                <w:sz w:val="16"/>
                <w:szCs w:val="16"/>
              </w:rPr>
            </w:pPr>
            <w:r>
              <w:rPr>
                <w:rFonts w:cs="Arial"/>
                <w:sz w:val="16"/>
                <w:szCs w:val="16"/>
              </w:rPr>
              <w:t xml:space="preserve">Beknelling, verwonding, </w:t>
            </w:r>
            <w:r w:rsidR="0057516E">
              <w:rPr>
                <w:rFonts w:cs="Arial"/>
                <w:sz w:val="16"/>
                <w:szCs w:val="16"/>
              </w:rPr>
              <w:t>verpletterd</w:t>
            </w:r>
            <w:r w:rsidR="007960F2">
              <w:rPr>
                <w:rFonts w:cs="Arial"/>
                <w:sz w:val="16"/>
                <w:szCs w:val="16"/>
              </w:rPr>
              <w:t xml:space="preserve"> raken. </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2F7F76B0" w14:textId="7FF8E1B5" w:rsidR="00E651CB" w:rsidRPr="00437080" w:rsidRDefault="007960F2" w:rsidP="001D4750">
            <w:pPr>
              <w:rPr>
                <w:rFonts w:cs="Arial"/>
                <w:sz w:val="16"/>
                <w:szCs w:val="16"/>
              </w:rPr>
            </w:pPr>
            <w:r>
              <w:rPr>
                <w:rFonts w:cs="Arial"/>
                <w:sz w:val="16"/>
                <w:szCs w:val="16"/>
              </w:rPr>
              <w:t xml:space="preserve">Verkeerd </w:t>
            </w:r>
            <w:r w:rsidR="001A2D62">
              <w:rPr>
                <w:rFonts w:cs="Arial"/>
                <w:sz w:val="16"/>
                <w:szCs w:val="16"/>
              </w:rPr>
              <w:t>materiaal/</w:t>
            </w:r>
            <w:r>
              <w:rPr>
                <w:rFonts w:cs="Arial"/>
                <w:sz w:val="16"/>
                <w:szCs w:val="16"/>
              </w:rPr>
              <w:t>gereedschap</w:t>
            </w:r>
            <w:r w:rsidR="001A2D62">
              <w:rPr>
                <w:rFonts w:cs="Arial"/>
                <w:sz w:val="16"/>
                <w:szCs w:val="16"/>
              </w:rPr>
              <w:t xml:space="preserve">/methode toepassen. </w:t>
            </w:r>
            <w:r w:rsidRPr="007960F2">
              <w:rPr>
                <w:rFonts w:cs="Arial"/>
                <w:sz w:val="16"/>
                <w:szCs w:val="16"/>
              </w:rPr>
              <w:t>Onvoldoende geïnstrueerde medewerkers. Onvoldoende afstand tot de last houden.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9912132" w14:textId="10E9EC05" w:rsidR="00985AEB" w:rsidRDefault="00B63AE1" w:rsidP="001D4750">
            <w:pPr>
              <w:rPr>
                <w:rFonts w:cs="Arial"/>
                <w:bCs/>
                <w:sz w:val="16"/>
                <w:szCs w:val="16"/>
              </w:rPr>
            </w:pPr>
            <w:r>
              <w:rPr>
                <w:rFonts w:cs="Arial"/>
                <w:bCs/>
                <w:sz w:val="16"/>
                <w:szCs w:val="16"/>
              </w:rPr>
              <w:t xml:space="preserve">Vacuümheffer gebruiken als dit de veiligste methode blijkt te zijn zoals bij plaatsen </w:t>
            </w:r>
            <w:proofErr w:type="spellStart"/>
            <w:r w:rsidR="00213AD3">
              <w:rPr>
                <w:rFonts w:cs="Arial"/>
                <w:bCs/>
                <w:sz w:val="16"/>
                <w:szCs w:val="16"/>
              </w:rPr>
              <w:t>S</w:t>
            </w:r>
            <w:r>
              <w:rPr>
                <w:rFonts w:cs="Arial"/>
                <w:bCs/>
                <w:sz w:val="16"/>
                <w:szCs w:val="16"/>
              </w:rPr>
              <w:t>telconplaten</w:t>
            </w:r>
            <w:proofErr w:type="spellEnd"/>
            <w:r>
              <w:rPr>
                <w:rFonts w:cs="Arial"/>
                <w:bCs/>
                <w:sz w:val="16"/>
                <w:szCs w:val="16"/>
              </w:rPr>
              <w:t>.</w:t>
            </w:r>
          </w:p>
          <w:p w14:paraId="47F90BCA" w14:textId="2933F6D5" w:rsidR="00E651CB" w:rsidRDefault="001A2D62" w:rsidP="001D4750">
            <w:pPr>
              <w:rPr>
                <w:rFonts w:cs="Arial"/>
                <w:bCs/>
                <w:sz w:val="16"/>
                <w:szCs w:val="16"/>
              </w:rPr>
            </w:pPr>
            <w:r>
              <w:rPr>
                <w:rFonts w:cs="Arial"/>
                <w:bCs/>
                <w:sz w:val="16"/>
                <w:szCs w:val="16"/>
              </w:rPr>
              <w:t>Werkplan/hijsplan maken.</w:t>
            </w:r>
            <w:r w:rsidR="003512E0">
              <w:rPr>
                <w:rFonts w:cs="Arial"/>
                <w:bCs/>
                <w:sz w:val="16"/>
                <w:szCs w:val="16"/>
              </w:rPr>
              <w:t xml:space="preserve"> Zie ook voorgaande regel voor maatregelen.</w:t>
            </w:r>
            <w:r w:rsidR="00B63AE1">
              <w:rPr>
                <w:rFonts w:cs="Arial"/>
                <w:bCs/>
                <w:sz w:val="16"/>
                <w:szCs w:val="16"/>
              </w:rPr>
              <w:t xml:space="preserve"> </w:t>
            </w:r>
          </w:p>
        </w:tc>
        <w:tc>
          <w:tcPr>
            <w:tcW w:w="2693" w:type="dxa"/>
            <w:tcBorders>
              <w:top w:val="single" w:sz="6" w:space="0" w:color="auto"/>
              <w:left w:val="single" w:sz="6" w:space="0" w:color="auto"/>
              <w:bottom w:val="single" w:sz="6" w:space="0" w:color="auto"/>
              <w:right w:val="single" w:sz="6" w:space="0" w:color="auto"/>
            </w:tcBorders>
          </w:tcPr>
          <w:p w14:paraId="384613A8" w14:textId="551A0F9C" w:rsidR="00E651CB" w:rsidRDefault="003512E0" w:rsidP="001D4750">
            <w:pPr>
              <w:rPr>
                <w:rFonts w:cs="Arial"/>
                <w:bCs/>
                <w:sz w:val="16"/>
                <w:szCs w:val="16"/>
              </w:rPr>
            </w:pPr>
            <w:r w:rsidRPr="003512E0">
              <w:rPr>
                <w:rFonts w:cs="Arial"/>
                <w:bCs/>
                <w:sz w:val="16"/>
                <w:szCs w:val="16"/>
              </w:rPr>
              <w:t xml:space="preserve">Zie ook voorgaande </w:t>
            </w:r>
            <w:r w:rsidR="00897E71">
              <w:rPr>
                <w:rFonts w:cs="Arial"/>
                <w:bCs/>
                <w:sz w:val="16"/>
                <w:szCs w:val="16"/>
              </w:rPr>
              <w:t>kol</w:t>
            </w:r>
            <w:r w:rsidR="00954693">
              <w:rPr>
                <w:rFonts w:cs="Arial"/>
                <w:bCs/>
                <w:sz w:val="16"/>
                <w:szCs w:val="16"/>
              </w:rPr>
              <w:t>om</w:t>
            </w:r>
            <w:r w:rsidRPr="003512E0">
              <w:rPr>
                <w:rFonts w:cs="Arial"/>
                <w:bCs/>
                <w:sz w:val="16"/>
                <w:szCs w:val="16"/>
              </w:rPr>
              <w:t xml:space="preserve"> voor maatregelen.</w:t>
            </w:r>
          </w:p>
        </w:tc>
        <w:sdt>
          <w:sdtPr>
            <w:rPr>
              <w:rFonts w:cs="Arial"/>
              <w:b/>
              <w:bCs/>
            </w:rPr>
            <w:id w:val="-396275745"/>
            <w:placeholder>
              <w:docPart w:val="C441332537C74425954D05D8383ECC8C"/>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36CF49C" w14:textId="0F1B3669" w:rsidR="00E651CB" w:rsidRPr="00ED7664" w:rsidRDefault="00223369" w:rsidP="001D4750">
                <w:pPr>
                  <w:rPr>
                    <w:rFonts w:cs="Arial"/>
                    <w:b/>
                    <w:bCs/>
                  </w:rPr>
                </w:pPr>
                <w:r>
                  <w:rPr>
                    <w:rFonts w:cs="Arial"/>
                    <w:b/>
                    <w:bCs/>
                  </w:rPr>
                  <w:t>Nee</w:t>
                </w:r>
              </w:p>
            </w:tc>
          </w:sdtContent>
        </w:sdt>
      </w:tr>
      <w:tr w:rsidR="007853D7" w:rsidRPr="00ED7664" w14:paraId="4A834194"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C149642" w14:textId="46F6C44B"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5CD52E8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7967C97C" w14:textId="77777777" w:rsidR="007853D7" w:rsidRPr="00437080" w:rsidRDefault="007853D7" w:rsidP="001D4750">
            <w:pPr>
              <w:rPr>
                <w:rFonts w:cs="Arial"/>
                <w:bCs/>
                <w:sz w:val="16"/>
                <w:szCs w:val="16"/>
              </w:rPr>
            </w:pPr>
            <w:r w:rsidRPr="00437080">
              <w:rPr>
                <w:rFonts w:cs="Arial"/>
                <w:bCs/>
                <w:sz w:val="16"/>
                <w:szCs w:val="16"/>
              </w:rPr>
              <w:t xml:space="preserve">nuttigen van voedsel en houden van sanitaire </w:t>
            </w:r>
            <w:proofErr w:type="spellStart"/>
            <w:r w:rsidRPr="00437080">
              <w:rPr>
                <w:rFonts w:cs="Arial"/>
                <w:bCs/>
                <w:sz w:val="16"/>
                <w:szCs w:val="16"/>
              </w:rPr>
              <w:t>stops</w:t>
            </w:r>
            <w:proofErr w:type="spellEnd"/>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A99A54"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E923ACC"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A230015" w14:textId="22BD8CA3" w:rsidR="00B36435" w:rsidRDefault="00B36435" w:rsidP="001D4750">
            <w:pPr>
              <w:rPr>
                <w:rFonts w:cs="Arial"/>
                <w:bCs/>
                <w:sz w:val="16"/>
                <w:szCs w:val="16"/>
              </w:rPr>
            </w:pPr>
            <w:r>
              <w:rPr>
                <w:rFonts w:cs="Arial"/>
                <w:bCs/>
                <w:sz w:val="16"/>
                <w:szCs w:val="16"/>
              </w:rPr>
              <w:t>S</w:t>
            </w:r>
            <w:r w:rsidRPr="00496561">
              <w:rPr>
                <w:rFonts w:cs="Arial"/>
                <w:bCs/>
                <w:sz w:val="16"/>
                <w:szCs w:val="16"/>
              </w:rPr>
              <w:t xml:space="preserve">anitaire – en schaftvoorziening </w:t>
            </w:r>
            <w:r>
              <w:rPr>
                <w:rFonts w:cs="Arial"/>
                <w:bCs/>
                <w:sz w:val="16"/>
                <w:szCs w:val="16"/>
              </w:rPr>
              <w:t xml:space="preserve">dienen </w:t>
            </w:r>
            <w:r w:rsidRPr="00496561">
              <w:rPr>
                <w:rFonts w:cs="Arial"/>
                <w:bCs/>
                <w:sz w:val="16"/>
                <w:szCs w:val="16"/>
              </w:rPr>
              <w:t>aanwezig te zijn.</w:t>
            </w:r>
          </w:p>
          <w:p w14:paraId="1AE65304" w14:textId="77777777" w:rsidR="007853D7" w:rsidRPr="00496561" w:rsidRDefault="007853D7" w:rsidP="001D4750">
            <w:pPr>
              <w:rPr>
                <w:rFonts w:cs="Arial"/>
                <w:bCs/>
                <w:sz w:val="16"/>
                <w:szCs w:val="16"/>
              </w:rPr>
            </w:pPr>
          </w:p>
          <w:p w14:paraId="110B8F0E"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037BD452" w14:textId="15EEF5BC" w:rsidR="007853D7" w:rsidRDefault="00B36435" w:rsidP="001D4750">
            <w:pPr>
              <w:rPr>
                <w:rFonts w:cs="Arial"/>
                <w:bCs/>
                <w:sz w:val="16"/>
                <w:szCs w:val="16"/>
              </w:rPr>
            </w:pPr>
            <w:r>
              <w:rPr>
                <w:rFonts w:cs="Arial"/>
                <w:bCs/>
                <w:sz w:val="16"/>
                <w:szCs w:val="16"/>
              </w:rPr>
              <w:t xml:space="preserve">Ook voor kleine en kortdurende projecten dienen </w:t>
            </w:r>
            <w:r w:rsidR="007853D7" w:rsidRPr="00496561">
              <w:rPr>
                <w:rFonts w:cs="Arial"/>
                <w:bCs/>
                <w:sz w:val="16"/>
                <w:szCs w:val="16"/>
              </w:rPr>
              <w:t>sanitaire – en schaftvoorziening aanwezig te zijn.</w:t>
            </w:r>
          </w:p>
          <w:p w14:paraId="408D0529" w14:textId="77777777" w:rsidR="007853D7" w:rsidRPr="00ED7664" w:rsidRDefault="007853D7" w:rsidP="001D4750">
            <w:pPr>
              <w:rPr>
                <w:rFonts w:cs="Arial"/>
                <w:b/>
                <w:bCs/>
              </w:rPr>
            </w:pPr>
          </w:p>
        </w:tc>
        <w:sdt>
          <w:sdtPr>
            <w:rPr>
              <w:rFonts w:cs="Arial"/>
              <w:b/>
              <w:bCs/>
            </w:rPr>
            <w:id w:val="-2054684317"/>
            <w:placeholder>
              <w:docPart w:val="87DA9294E09C4C10998E175D655A7C3C"/>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D0BD8A6" w14:textId="6357A9B7" w:rsidR="007853D7" w:rsidRPr="00ED7664" w:rsidRDefault="00D67671" w:rsidP="001D4750">
                <w:pPr>
                  <w:rPr>
                    <w:rFonts w:cs="Arial"/>
                    <w:b/>
                    <w:bCs/>
                  </w:rPr>
                </w:pPr>
                <w:r>
                  <w:rPr>
                    <w:rFonts w:cs="Arial"/>
                    <w:b/>
                    <w:bCs/>
                  </w:rPr>
                  <w:t>Ja</w:t>
                </w:r>
              </w:p>
            </w:tc>
          </w:sdtContent>
        </w:sdt>
      </w:tr>
      <w:tr w:rsidR="007853D7" w:rsidRPr="00ED7664" w14:paraId="4EAAF91C" w14:textId="77777777" w:rsidTr="00B34E29">
        <w:trPr>
          <w:trHeight w:val="135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2877AC8C" w14:textId="03D55A73"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2235246" w14:textId="77777777" w:rsidR="007853D7" w:rsidRPr="00437080" w:rsidRDefault="007853D7" w:rsidP="001D4750">
            <w:pPr>
              <w:spacing w:after="240"/>
              <w:rPr>
                <w:rFonts w:cs="Arial"/>
                <w:sz w:val="16"/>
                <w:szCs w:val="16"/>
              </w:rPr>
            </w:pPr>
            <w:r>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701811FB" w14:textId="703B95B6" w:rsidR="007853D7" w:rsidRPr="00437080" w:rsidRDefault="00D942E2" w:rsidP="001D4750">
            <w:pPr>
              <w:rPr>
                <w:rFonts w:cs="Arial"/>
                <w:bCs/>
                <w:sz w:val="16"/>
                <w:szCs w:val="16"/>
              </w:rPr>
            </w:pPr>
            <w:r>
              <w:rPr>
                <w:rFonts w:cs="Arial"/>
                <w:bCs/>
                <w:sz w:val="16"/>
                <w:szCs w:val="16"/>
              </w:rPr>
              <w:t>W</w:t>
            </w:r>
            <w:r w:rsidR="007853D7">
              <w:rPr>
                <w:rFonts w:cs="Arial"/>
                <w:bCs/>
                <w:sz w:val="16"/>
                <w:szCs w:val="16"/>
              </w:rPr>
              <w:t>erkzaamheden waarbij men in aanraking kan komen met biologische agentia</w:t>
            </w:r>
            <w:r>
              <w:rPr>
                <w:rFonts w:cs="Arial"/>
                <w:bCs/>
                <w:sz w:val="16"/>
                <w:szCs w:val="16"/>
              </w:rPr>
              <w:t xml:space="preserve"> zoals rioolwerk, ruimen kadavers, groenwerk</w:t>
            </w:r>
            <w:r w:rsidR="00D33ADE">
              <w:rPr>
                <w:rFonts w:cs="Arial"/>
                <w:bCs/>
                <w:sz w:val="16"/>
                <w:szCs w:val="16"/>
              </w:rPr>
              <w:t xml:space="preserve">, werken met </w:t>
            </w:r>
            <w:r w:rsidR="0047087E">
              <w:rPr>
                <w:rFonts w:cs="Arial"/>
                <w:bCs/>
                <w:sz w:val="16"/>
                <w:szCs w:val="16"/>
              </w:rPr>
              <w:t>afval</w:t>
            </w:r>
            <w:r w:rsidR="00D33ADE">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6676C01E" w14:textId="77777777" w:rsidR="007853D7" w:rsidRPr="00437080" w:rsidRDefault="007853D7" w:rsidP="001D4750">
            <w:pPr>
              <w:rPr>
                <w:rFonts w:cs="Arial"/>
                <w:sz w:val="16"/>
                <w:szCs w:val="16"/>
              </w:rPr>
            </w:pPr>
            <w:r>
              <w:rPr>
                <w:rFonts w:cs="Arial"/>
                <w:sz w:val="16"/>
                <w:szCs w:val="16"/>
              </w:rPr>
              <w:t>infectieziekten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4B53B80" w14:textId="77777777" w:rsidR="007853D7" w:rsidRPr="00437080" w:rsidRDefault="007853D7" w:rsidP="001D4750">
            <w:pPr>
              <w:rPr>
                <w:rFonts w:cs="Arial"/>
                <w:sz w:val="16"/>
                <w:szCs w:val="16"/>
              </w:rPr>
            </w:pPr>
            <w:r>
              <w:rPr>
                <w:rFonts w:cs="Arial"/>
                <w:sz w:val="16"/>
                <w:szCs w:val="16"/>
              </w:rPr>
              <w:t>Injectienaalden, uitwerpselen van ongedierte, rioolvocht, tekenbeten,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0EB6FB0" w14:textId="4906C6CC" w:rsidR="007853D7" w:rsidRPr="00015CE1" w:rsidRDefault="00103BA9" w:rsidP="001D4750">
            <w:pPr>
              <w:rPr>
                <w:rFonts w:cs="Arial"/>
                <w:bCs/>
                <w:sz w:val="16"/>
                <w:szCs w:val="16"/>
              </w:rPr>
            </w:pPr>
            <w:r>
              <w:rPr>
                <w:rFonts w:cs="Arial"/>
                <w:bCs/>
                <w:sz w:val="16"/>
                <w:szCs w:val="16"/>
              </w:rPr>
              <w:t xml:space="preserve">Juiste </w:t>
            </w:r>
            <w:proofErr w:type="spellStart"/>
            <w:r>
              <w:rPr>
                <w:rFonts w:cs="Arial"/>
                <w:bCs/>
                <w:sz w:val="16"/>
                <w:szCs w:val="16"/>
              </w:rPr>
              <w:t>PBM’s</w:t>
            </w:r>
            <w:proofErr w:type="spellEnd"/>
            <w:r>
              <w:rPr>
                <w:rFonts w:cs="Arial"/>
                <w:bCs/>
                <w:sz w:val="16"/>
                <w:szCs w:val="16"/>
              </w:rPr>
              <w:t xml:space="preserve"> gebruiken. Voorlichting en instructie geven. </w:t>
            </w:r>
            <w:r w:rsidR="00F35E98">
              <w:rPr>
                <w:rFonts w:cs="Arial"/>
                <w:bCs/>
                <w:sz w:val="16"/>
                <w:szCs w:val="16"/>
              </w:rPr>
              <w:t>P</w:t>
            </w:r>
            <w:r>
              <w:rPr>
                <w:rFonts w:cs="Arial"/>
                <w:bCs/>
                <w:sz w:val="16"/>
                <w:szCs w:val="16"/>
              </w:rPr>
              <w:t>AGO</w:t>
            </w:r>
            <w:r w:rsidR="00F35E98">
              <w:rPr>
                <w:rFonts w:cs="Arial"/>
                <w:bCs/>
                <w:sz w:val="16"/>
                <w:szCs w:val="16"/>
              </w:rPr>
              <w:t xml:space="preserve"> en vaccinatie aanbieden.</w:t>
            </w:r>
          </w:p>
        </w:tc>
        <w:tc>
          <w:tcPr>
            <w:tcW w:w="2693" w:type="dxa"/>
            <w:tcBorders>
              <w:top w:val="single" w:sz="6" w:space="0" w:color="auto"/>
              <w:left w:val="single" w:sz="6" w:space="0" w:color="auto"/>
              <w:bottom w:val="single" w:sz="6" w:space="0" w:color="auto"/>
              <w:right w:val="single" w:sz="6" w:space="0" w:color="auto"/>
            </w:tcBorders>
          </w:tcPr>
          <w:p w14:paraId="5354BAFE" w14:textId="1FB8D5C7" w:rsidR="007853D7" w:rsidRPr="00ED7664" w:rsidRDefault="006D738F" w:rsidP="001D4750">
            <w:pPr>
              <w:rPr>
                <w:rFonts w:cs="Arial"/>
                <w:b/>
                <w:bCs/>
              </w:rPr>
            </w:pPr>
            <w:proofErr w:type="spellStart"/>
            <w:r w:rsidRPr="007C233D">
              <w:rPr>
                <w:rFonts w:cs="Arial"/>
                <w:bCs/>
                <w:sz w:val="16"/>
                <w:szCs w:val="16"/>
              </w:rPr>
              <w:t>Tekenwerende</w:t>
            </w:r>
            <w:proofErr w:type="spellEnd"/>
            <w:r w:rsidRPr="007C233D">
              <w:rPr>
                <w:rFonts w:cs="Arial"/>
                <w:bCs/>
                <w:sz w:val="16"/>
                <w:szCs w:val="16"/>
              </w:rPr>
              <w:t xml:space="preserve"> werkkleding.</w:t>
            </w:r>
            <w:r w:rsidR="00D26762">
              <w:rPr>
                <w:rFonts w:cs="Arial"/>
                <w:bCs/>
                <w:sz w:val="16"/>
                <w:szCs w:val="16"/>
              </w:rPr>
              <w:t>, Handschoenen</w:t>
            </w:r>
            <w:r w:rsidR="00B57610">
              <w:rPr>
                <w:rFonts w:cs="Arial"/>
                <w:bCs/>
                <w:sz w:val="16"/>
                <w:szCs w:val="16"/>
              </w:rPr>
              <w:t xml:space="preserve"> en mogelijk filtermaskers</w:t>
            </w:r>
            <w:r w:rsidR="00954693">
              <w:rPr>
                <w:rFonts w:cs="Arial"/>
                <w:bCs/>
                <w:sz w:val="16"/>
                <w:szCs w:val="16"/>
              </w:rPr>
              <w:t xml:space="preserve"> gebruiken.</w:t>
            </w:r>
          </w:p>
        </w:tc>
        <w:sdt>
          <w:sdtPr>
            <w:rPr>
              <w:rFonts w:cs="Arial"/>
              <w:b/>
              <w:bCs/>
            </w:rPr>
            <w:id w:val="-1222822971"/>
            <w:placeholder>
              <w:docPart w:val="49E43AD77ABD491AA694FF60DF58962B"/>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4968CF8" w14:textId="07D85553" w:rsidR="007853D7" w:rsidRPr="00ED7664" w:rsidRDefault="00223369" w:rsidP="001D4750">
                <w:pPr>
                  <w:rPr>
                    <w:rFonts w:cs="Arial"/>
                    <w:b/>
                    <w:bCs/>
                  </w:rPr>
                </w:pPr>
                <w:r>
                  <w:rPr>
                    <w:rFonts w:cs="Arial"/>
                    <w:b/>
                    <w:bCs/>
                  </w:rPr>
                  <w:t>Nee</w:t>
                </w:r>
              </w:p>
            </w:tc>
          </w:sdtContent>
        </w:sdt>
      </w:tr>
      <w:tr w:rsidR="007853D7" w:rsidRPr="00ED7664" w14:paraId="39719F67" w14:textId="77777777" w:rsidTr="00B34E29">
        <w:trPr>
          <w:trHeight w:val="135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0237A1F" w14:textId="2AFBA227"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C10ADA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215AA13C" w14:textId="77777777" w:rsidR="007853D7" w:rsidRDefault="007853D7" w:rsidP="001D4750">
            <w:pPr>
              <w:rPr>
                <w:rFonts w:cs="Arial"/>
                <w:bCs/>
                <w:sz w:val="16"/>
                <w:szCs w:val="16"/>
              </w:rPr>
            </w:pPr>
            <w:r w:rsidRPr="00437080">
              <w:rPr>
                <w:rFonts w:cs="Arial"/>
                <w:bCs/>
                <w:sz w:val="16"/>
                <w:szCs w:val="16"/>
              </w:rPr>
              <w:t>werken met een duikploeg</w:t>
            </w:r>
          </w:p>
          <w:p w14:paraId="52A0B7AF" w14:textId="77777777" w:rsidR="00FA33EA" w:rsidRDefault="00FA33EA" w:rsidP="001D4750">
            <w:pPr>
              <w:rPr>
                <w:rFonts w:cs="Arial"/>
                <w:bCs/>
                <w:sz w:val="16"/>
                <w:szCs w:val="16"/>
              </w:rPr>
            </w:pPr>
          </w:p>
          <w:p w14:paraId="66E30149" w14:textId="0F080968" w:rsidR="00FA33EA" w:rsidRPr="00437080" w:rsidRDefault="00FA33EA" w:rsidP="001D4750">
            <w:pPr>
              <w:rPr>
                <w:rFonts w:cs="Arial"/>
                <w:bCs/>
                <w:sz w:val="16"/>
                <w:szCs w:val="16"/>
              </w:rPr>
            </w:pPr>
            <w:r>
              <w:rPr>
                <w:rFonts w:cs="Arial"/>
                <w:bCs/>
                <w:sz w:val="16"/>
                <w:szCs w:val="16"/>
              </w:rPr>
              <w:t>werken nabij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DB54601" w14:textId="0CEFC070" w:rsidR="007853D7" w:rsidRPr="00437080" w:rsidRDefault="007C233D" w:rsidP="001D4750">
            <w:pPr>
              <w:rPr>
                <w:rFonts w:cs="Arial"/>
                <w:sz w:val="16"/>
                <w:szCs w:val="16"/>
              </w:rPr>
            </w:pPr>
            <w:r w:rsidRPr="00437080">
              <w:rPr>
                <w:rFonts w:cs="Arial"/>
                <w:sz w:val="16"/>
                <w:szCs w:val="16"/>
              </w:rPr>
              <w:t>V</w:t>
            </w:r>
            <w:r w:rsidR="007853D7" w:rsidRPr="00437080">
              <w:rPr>
                <w:rFonts w:cs="Arial"/>
                <w:sz w:val="16"/>
                <w:szCs w:val="16"/>
              </w:rPr>
              <w:t>erdrinking</w:t>
            </w:r>
            <w:r>
              <w:rPr>
                <w:rFonts w:cs="Arial"/>
                <w:sz w:val="16"/>
                <w:szCs w:val="16"/>
              </w:rPr>
              <w:t>, verwonding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E4B7134" w14:textId="38326144" w:rsidR="007853D7" w:rsidRPr="00437080" w:rsidRDefault="007853D7" w:rsidP="001D4750">
            <w:pPr>
              <w:rPr>
                <w:rFonts w:cs="Arial"/>
                <w:sz w:val="16"/>
                <w:szCs w:val="16"/>
              </w:rPr>
            </w:pPr>
            <w:r w:rsidRPr="00437080">
              <w:rPr>
                <w:rFonts w:cs="Arial"/>
                <w:sz w:val="16"/>
                <w:szCs w:val="16"/>
              </w:rPr>
              <w:t>onbekwaamheid; onvoldoende veiligheidsmaatregelen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F428D64" w14:textId="33DB8961" w:rsidR="007853D7" w:rsidRDefault="007853D7" w:rsidP="001D4750">
            <w:pPr>
              <w:rPr>
                <w:rFonts w:cs="Arial"/>
                <w:bCs/>
                <w:sz w:val="16"/>
                <w:szCs w:val="16"/>
              </w:rPr>
            </w:pPr>
            <w:r w:rsidRPr="00015CE1">
              <w:rPr>
                <w:rFonts w:cs="Arial"/>
                <w:bCs/>
                <w:sz w:val="16"/>
                <w:szCs w:val="16"/>
              </w:rPr>
              <w:t>Werkplan (duikplan) is voorgeschreven, controle bij projectteam.</w:t>
            </w:r>
          </w:p>
          <w:p w14:paraId="08320A56" w14:textId="50B71562" w:rsidR="00FA33EA" w:rsidRDefault="00FA33EA" w:rsidP="001D4750">
            <w:pPr>
              <w:rPr>
                <w:rFonts w:cs="Arial"/>
                <w:bCs/>
                <w:sz w:val="16"/>
                <w:szCs w:val="16"/>
              </w:rPr>
            </w:pPr>
          </w:p>
          <w:p w14:paraId="1ABC21C0" w14:textId="7A3C0747" w:rsidR="00FA33EA" w:rsidRDefault="00FA33EA" w:rsidP="001D4750">
            <w:pPr>
              <w:rPr>
                <w:rFonts w:cs="Arial"/>
                <w:bCs/>
                <w:sz w:val="16"/>
                <w:szCs w:val="16"/>
              </w:rPr>
            </w:pPr>
            <w:r>
              <w:rPr>
                <w:rFonts w:cs="Arial"/>
                <w:bCs/>
                <w:sz w:val="16"/>
                <w:szCs w:val="16"/>
              </w:rPr>
              <w:t xml:space="preserve">Reddingsvesten </w:t>
            </w:r>
            <w:r w:rsidRPr="00FA33EA">
              <w:rPr>
                <w:rFonts w:cs="Arial"/>
                <w:bCs/>
                <w:sz w:val="16"/>
                <w:szCs w:val="16"/>
              </w:rPr>
              <w:t>&gt;275N. Lichtere vesten alleen voor zomerkleding die geen lucht vasthoudt</w:t>
            </w:r>
            <w:r>
              <w:rPr>
                <w:rFonts w:cs="Arial"/>
                <w:bCs/>
                <w:sz w:val="16"/>
                <w:szCs w:val="16"/>
              </w:rPr>
              <w:t>.</w:t>
            </w:r>
          </w:p>
          <w:p w14:paraId="47370354" w14:textId="7B47807B"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24878ABA" w14:textId="77777777" w:rsidR="007853D7" w:rsidRPr="00ED7664" w:rsidRDefault="007853D7" w:rsidP="001D4750">
            <w:pPr>
              <w:rPr>
                <w:rFonts w:cs="Arial"/>
                <w:b/>
                <w:bCs/>
              </w:rPr>
            </w:pPr>
          </w:p>
        </w:tc>
        <w:sdt>
          <w:sdtPr>
            <w:rPr>
              <w:rFonts w:cs="Arial"/>
              <w:b/>
              <w:bCs/>
            </w:rPr>
            <w:id w:val="-1157384721"/>
            <w:placeholder>
              <w:docPart w:val="3A3E61B90D3941B89FF58CF61B69D6C3"/>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EE1D9E8" w14:textId="0442C0AC" w:rsidR="007853D7" w:rsidRPr="00ED7664" w:rsidRDefault="00223369" w:rsidP="001D4750">
                <w:pPr>
                  <w:rPr>
                    <w:rFonts w:cs="Arial"/>
                    <w:b/>
                    <w:bCs/>
                  </w:rPr>
                </w:pPr>
                <w:r>
                  <w:rPr>
                    <w:rFonts w:cs="Arial"/>
                    <w:b/>
                    <w:bCs/>
                  </w:rPr>
                  <w:t>Nee</w:t>
                </w:r>
              </w:p>
            </w:tc>
          </w:sdtContent>
        </w:sdt>
      </w:tr>
      <w:tr w:rsidR="007853D7" w:rsidRPr="00ED7664" w14:paraId="4099CB60" w14:textId="77777777" w:rsidTr="00B34E29">
        <w:trPr>
          <w:trHeight w:val="67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56FD11A7" w14:textId="12888ABC"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459B0856"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79BAED2" w14:textId="77777777" w:rsidR="007853D7" w:rsidRPr="00437080" w:rsidRDefault="007853D7" w:rsidP="001D4750">
            <w:pPr>
              <w:rPr>
                <w:rFonts w:cs="Arial"/>
                <w:sz w:val="16"/>
                <w:szCs w:val="16"/>
              </w:rPr>
            </w:pPr>
            <w:r>
              <w:rPr>
                <w:rFonts w:cs="Arial"/>
                <w:sz w:val="16"/>
                <w:szCs w:val="16"/>
              </w:rPr>
              <w:t xml:space="preserve">eerste hulp </w:t>
            </w:r>
            <w:r w:rsidRPr="00437080">
              <w:rPr>
                <w:rFonts w:cs="Arial"/>
                <w:sz w:val="16"/>
                <w:szCs w:val="16"/>
              </w:rPr>
              <w:t>bij een ongeval</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8E977D" w14:textId="77777777" w:rsidR="007853D7" w:rsidRPr="00437080" w:rsidRDefault="007853D7" w:rsidP="001D4750">
            <w:pPr>
              <w:rPr>
                <w:rFonts w:cs="Arial"/>
                <w:sz w:val="16"/>
                <w:szCs w:val="16"/>
              </w:rPr>
            </w:pPr>
            <w:r w:rsidRPr="00437080">
              <w:rPr>
                <w:rFonts w:cs="Arial"/>
                <w:sz w:val="16"/>
                <w:szCs w:val="16"/>
              </w:rPr>
              <w:t>verslechteren van het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B567126" w14:textId="77777777" w:rsidR="007853D7" w:rsidRPr="00437080" w:rsidRDefault="007853D7" w:rsidP="001D4750">
            <w:pPr>
              <w:rPr>
                <w:rFonts w:cs="Arial"/>
                <w:bCs/>
                <w:sz w:val="16"/>
                <w:szCs w:val="16"/>
              </w:rPr>
            </w:pPr>
            <w:r w:rsidRPr="00437080">
              <w:rPr>
                <w:rFonts w:cs="Arial"/>
                <w:bCs/>
                <w:sz w:val="16"/>
                <w:szCs w:val="16"/>
              </w:rPr>
              <w:t>onvoldoende hulpverlening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3F975F" w14:textId="3C4095EA" w:rsidR="007853D7" w:rsidRPr="00ED7664" w:rsidRDefault="00F35E98" w:rsidP="001D4750">
            <w:pPr>
              <w:rPr>
                <w:rFonts w:cs="Arial"/>
                <w:sz w:val="16"/>
                <w:szCs w:val="16"/>
              </w:rPr>
            </w:pPr>
            <w:r>
              <w:rPr>
                <w:rFonts w:cs="Arial"/>
                <w:sz w:val="16"/>
                <w:szCs w:val="16"/>
              </w:rPr>
              <w:t>Calamiteitenplan op locatie aanwezig. En afgestemd met de opdrachtgever</w:t>
            </w:r>
          </w:p>
        </w:tc>
        <w:tc>
          <w:tcPr>
            <w:tcW w:w="2693" w:type="dxa"/>
            <w:tcBorders>
              <w:top w:val="single" w:sz="6" w:space="0" w:color="auto"/>
              <w:left w:val="single" w:sz="6" w:space="0" w:color="auto"/>
              <w:bottom w:val="single" w:sz="6" w:space="0" w:color="auto"/>
              <w:right w:val="single" w:sz="6" w:space="0" w:color="auto"/>
            </w:tcBorders>
          </w:tcPr>
          <w:p w14:paraId="589EE5D0" w14:textId="19E4693E" w:rsidR="007853D7" w:rsidRPr="00ED7664" w:rsidRDefault="007C233D" w:rsidP="001D4750">
            <w:pPr>
              <w:rPr>
                <w:rFonts w:cs="Arial"/>
                <w:b/>
                <w:bCs/>
                <w:color w:val="FF0000"/>
              </w:rPr>
            </w:pPr>
            <w:r>
              <w:rPr>
                <w:rFonts w:cs="Arial"/>
                <w:sz w:val="16"/>
                <w:szCs w:val="16"/>
              </w:rPr>
              <w:t xml:space="preserve">Regelmatig </w:t>
            </w:r>
            <w:r w:rsidR="00824853">
              <w:rPr>
                <w:rFonts w:cs="Arial"/>
                <w:sz w:val="16"/>
                <w:szCs w:val="16"/>
              </w:rPr>
              <w:t xml:space="preserve">(minimaal 1x per jaar) </w:t>
            </w:r>
            <w:r>
              <w:rPr>
                <w:rFonts w:cs="Arial"/>
                <w:sz w:val="16"/>
                <w:szCs w:val="16"/>
              </w:rPr>
              <w:t>calamiteitenoefening houden.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2E32F48" w14:textId="77777777" w:rsidR="007853D7" w:rsidRPr="000A34EB" w:rsidRDefault="007853D7" w:rsidP="001D4750">
            <w:pPr>
              <w:rPr>
                <w:rFonts w:cs="Arial"/>
                <w:bCs/>
                <w:sz w:val="16"/>
                <w:szCs w:val="16"/>
              </w:rPr>
            </w:pPr>
            <w:r w:rsidRPr="00ED7664">
              <w:rPr>
                <w:rFonts w:cs="Arial"/>
                <w:b/>
                <w:bCs/>
                <w:color w:val="FF0000"/>
              </w:rPr>
              <w:t>altijd</w:t>
            </w:r>
          </w:p>
        </w:tc>
      </w:tr>
      <w:tr w:rsidR="007853D7" w:rsidRPr="00ED7664" w14:paraId="01360FBE"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71C0321" w14:textId="1B3F1C99"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38B1005A" w14:textId="77777777" w:rsidR="007853D7" w:rsidRPr="00437080" w:rsidRDefault="007853D7" w:rsidP="001D4750">
            <w:pPr>
              <w:spacing w:after="240"/>
              <w:rPr>
                <w:rFonts w:cs="Arial"/>
                <w:sz w:val="16"/>
                <w:szCs w:val="16"/>
              </w:rPr>
            </w:pPr>
            <w:r>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79673DBB" w14:textId="77777777" w:rsidR="007853D7" w:rsidRPr="00437080" w:rsidRDefault="007853D7" w:rsidP="001D4750">
            <w:pPr>
              <w:rPr>
                <w:rFonts w:cs="Arial"/>
                <w:bCs/>
                <w:sz w:val="16"/>
                <w:szCs w:val="16"/>
              </w:rPr>
            </w:pPr>
            <w:r>
              <w:rPr>
                <w:rFonts w:cs="Arial"/>
                <w:bCs/>
                <w:sz w:val="16"/>
                <w:szCs w:val="16"/>
              </w:rPr>
              <w:t>werken langs of op de weg</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8B82240" w14:textId="77777777" w:rsidR="007853D7" w:rsidRPr="00437080" w:rsidRDefault="007853D7" w:rsidP="001D4750">
            <w:pPr>
              <w:rPr>
                <w:rFonts w:cs="Arial"/>
                <w:sz w:val="16"/>
                <w:szCs w:val="16"/>
              </w:rPr>
            </w:pPr>
            <w:r>
              <w:rPr>
                <w:rFonts w:cs="Arial"/>
                <w:sz w:val="16"/>
                <w:szCs w:val="16"/>
              </w:rPr>
              <w:t>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06B9B5" w14:textId="77777777" w:rsidR="007853D7" w:rsidRPr="00437080" w:rsidRDefault="007853D7" w:rsidP="001D4750">
            <w:pPr>
              <w:rPr>
                <w:rFonts w:cs="Arial"/>
                <w:sz w:val="16"/>
                <w:szCs w:val="16"/>
              </w:rPr>
            </w:pPr>
            <w:r>
              <w:rPr>
                <w:rFonts w:cs="Arial"/>
                <w:sz w:val="16"/>
                <w:szCs w:val="16"/>
              </w:rPr>
              <w:t>geen of onvoldoende verkeersmaatregelen.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0F2107" w14:textId="77777777" w:rsidR="007853D7" w:rsidRPr="00ED7664" w:rsidRDefault="007853D7" w:rsidP="001D4750">
            <w:pPr>
              <w:spacing w:after="240"/>
              <w:rPr>
                <w:rFonts w:cs="Arial"/>
                <w:sz w:val="16"/>
                <w:szCs w:val="16"/>
              </w:rPr>
            </w:pPr>
            <w:r>
              <w:rPr>
                <w:rFonts w:cs="Arial"/>
                <w:sz w:val="16"/>
                <w:szCs w:val="16"/>
              </w:rPr>
              <w:t xml:space="preserve">Werken conform de CROW96a/b. </w:t>
            </w:r>
          </w:p>
        </w:tc>
        <w:tc>
          <w:tcPr>
            <w:tcW w:w="2693" w:type="dxa"/>
            <w:tcBorders>
              <w:top w:val="single" w:sz="6" w:space="0" w:color="auto"/>
              <w:left w:val="single" w:sz="6" w:space="0" w:color="auto"/>
              <w:bottom w:val="single" w:sz="6" w:space="0" w:color="auto"/>
              <w:right w:val="single" w:sz="6" w:space="0" w:color="auto"/>
            </w:tcBorders>
          </w:tcPr>
          <w:p w14:paraId="1B73064D" w14:textId="3AC29BD1" w:rsidR="007853D7" w:rsidRPr="00ED7664" w:rsidRDefault="3E6EE994" w:rsidP="001D4750">
            <w:r w:rsidRPr="7794CACE">
              <w:rPr>
                <w:rFonts w:eastAsia="Corbel" w:cs="Corbel"/>
                <w:sz w:val="16"/>
                <w:szCs w:val="16"/>
              </w:rPr>
              <w:t xml:space="preserve">Verkeersplan maken. Verkeersplan (met eventuele </w:t>
            </w:r>
            <w:r w:rsidR="003813D0" w:rsidRPr="7794CACE">
              <w:rPr>
                <w:rFonts w:eastAsia="Corbel" w:cs="Corbel"/>
                <w:sz w:val="16"/>
                <w:szCs w:val="16"/>
              </w:rPr>
              <w:t>omleidingsroutes</w:t>
            </w:r>
            <w:r w:rsidRPr="7794CACE">
              <w:rPr>
                <w:rFonts w:eastAsia="Corbel" w:cs="Corbel"/>
                <w:sz w:val="16"/>
                <w:szCs w:val="16"/>
              </w:rPr>
              <w:t>) vooraf laten controleren door projectteam. Indien omstandigheden (drukte, gedrag) wijzigen dan opnieuw beoordelen.</w:t>
            </w:r>
          </w:p>
        </w:tc>
        <w:sdt>
          <w:sdtPr>
            <w:rPr>
              <w:rFonts w:cs="Arial"/>
              <w:b/>
              <w:bCs/>
            </w:rPr>
            <w:id w:val="568624756"/>
            <w:placeholder>
              <w:docPart w:val="E5ECE1B86DBF4257A332691ADB8510EB"/>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6C57C16" w14:textId="20B56519" w:rsidR="007853D7" w:rsidRPr="00ED7664" w:rsidRDefault="00223369" w:rsidP="001D4750">
                <w:pPr>
                  <w:rPr>
                    <w:rFonts w:cs="Arial"/>
                    <w:b/>
                    <w:bCs/>
                  </w:rPr>
                </w:pPr>
                <w:r>
                  <w:rPr>
                    <w:rFonts w:cs="Arial"/>
                    <w:b/>
                    <w:bCs/>
                  </w:rPr>
                  <w:t>Ja</w:t>
                </w:r>
              </w:p>
            </w:tc>
          </w:sdtContent>
        </w:sdt>
      </w:tr>
      <w:tr w:rsidR="007853D7" w:rsidRPr="00ED7664" w14:paraId="720A8164" w14:textId="77777777" w:rsidTr="00B34E29">
        <w:trPr>
          <w:trHeight w:val="189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206A4E6" w14:textId="5F38EC4D"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23F0B9DD"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5171C00" w14:textId="77777777" w:rsidR="007853D7" w:rsidRPr="00437080" w:rsidRDefault="007853D7" w:rsidP="001D4750">
            <w:pPr>
              <w:rPr>
                <w:rFonts w:cs="Arial"/>
                <w:bCs/>
                <w:sz w:val="16"/>
                <w:szCs w:val="16"/>
              </w:rPr>
            </w:pPr>
            <w:r w:rsidRPr="00437080">
              <w:rPr>
                <w:rFonts w:cs="Arial"/>
                <w:bCs/>
                <w:sz w:val="16"/>
                <w:szCs w:val="16"/>
              </w:rPr>
              <w:t>algemene aan- en afvoerbewegingen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29A23D9" w14:textId="0DC046D5" w:rsidR="007853D7" w:rsidRPr="00437080" w:rsidRDefault="007853D7" w:rsidP="001D4750">
            <w:pPr>
              <w:rPr>
                <w:rFonts w:cs="Arial"/>
                <w:sz w:val="16"/>
                <w:szCs w:val="16"/>
              </w:rPr>
            </w:pPr>
            <w:r>
              <w:rPr>
                <w:rFonts w:cs="Arial"/>
                <w:sz w:val="16"/>
                <w:szCs w:val="16"/>
              </w:rPr>
              <w:t xml:space="preserve">rijden in- of </w:t>
            </w:r>
            <w:r w:rsidR="00B700CD">
              <w:rPr>
                <w:rFonts w:cs="Arial"/>
                <w:sz w:val="16"/>
                <w:szCs w:val="16"/>
              </w:rPr>
              <w:t>u</w:t>
            </w:r>
            <w:r>
              <w:rPr>
                <w:rFonts w:cs="Arial"/>
                <w:sz w:val="16"/>
                <w:szCs w:val="16"/>
              </w:rPr>
              <w:t xml:space="preserve">it de bouwplaats, </w:t>
            </w: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E5E16F2" w14:textId="63E85578" w:rsidR="007853D7" w:rsidRPr="00437080" w:rsidRDefault="00AE7C08" w:rsidP="001D4750">
            <w:pPr>
              <w:rPr>
                <w:rFonts w:cs="Arial"/>
                <w:sz w:val="16"/>
                <w:szCs w:val="16"/>
              </w:rPr>
            </w:pPr>
            <w:r>
              <w:rPr>
                <w:rFonts w:cs="Arial"/>
                <w:sz w:val="16"/>
                <w:szCs w:val="16"/>
              </w:rPr>
              <w:t>g</w:t>
            </w:r>
            <w:r w:rsidR="007853D7" w:rsidRPr="00437080">
              <w:rPr>
                <w:rFonts w:cs="Arial"/>
                <w:sz w:val="16"/>
                <w:szCs w:val="16"/>
              </w:rPr>
              <w:t xml:space="preserve">ebrek aan overzicht. </w:t>
            </w:r>
            <w:r w:rsidR="007853D7" w:rsidRPr="00437080">
              <w:rPr>
                <w:rFonts w:cs="Arial"/>
                <w:sz w:val="16"/>
                <w:szCs w:val="16"/>
              </w:rPr>
              <w:br/>
            </w:r>
            <w:r>
              <w:rPr>
                <w:rFonts w:cs="Arial"/>
                <w:sz w:val="16"/>
                <w:szCs w:val="16"/>
              </w:rPr>
              <w:t>g</w:t>
            </w:r>
            <w:r w:rsidR="007853D7" w:rsidRPr="00437080">
              <w:rPr>
                <w:rFonts w:cs="Arial"/>
                <w:sz w:val="16"/>
                <w:szCs w:val="16"/>
              </w:rPr>
              <w:t>een verkeersplan.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AA316F5" w14:textId="45E64256" w:rsidR="007853D7" w:rsidRPr="00ED7664" w:rsidRDefault="4E4EBC35" w:rsidP="001D4750">
            <w:pPr>
              <w:spacing w:after="240"/>
              <w:rPr>
                <w:rFonts w:cs="Arial"/>
                <w:sz w:val="16"/>
                <w:szCs w:val="16"/>
              </w:rPr>
            </w:pPr>
            <w:r w:rsidRPr="7794CACE">
              <w:rPr>
                <w:rFonts w:cs="Arial"/>
                <w:sz w:val="16"/>
                <w:szCs w:val="16"/>
              </w:rPr>
              <w:t>Conform BLVC-kader bouwterrein bij voorkeur vooruit inrijden en vooruit uitrijden. Indien achteruitgereden moet worden verkeersregelaars inzetten.</w:t>
            </w:r>
          </w:p>
        </w:tc>
        <w:tc>
          <w:tcPr>
            <w:tcW w:w="2693" w:type="dxa"/>
            <w:tcBorders>
              <w:top w:val="single" w:sz="6" w:space="0" w:color="auto"/>
              <w:left w:val="single" w:sz="6" w:space="0" w:color="auto"/>
              <w:bottom w:val="single" w:sz="6" w:space="0" w:color="auto"/>
              <w:right w:val="single" w:sz="6" w:space="0" w:color="auto"/>
            </w:tcBorders>
          </w:tcPr>
          <w:p w14:paraId="0DB49511" w14:textId="362DA0B5" w:rsidR="007853D7" w:rsidRPr="00ED7664" w:rsidRDefault="007853D7" w:rsidP="001D4750">
            <w:pPr>
              <w:rPr>
                <w:rFonts w:cs="Arial"/>
                <w:b/>
                <w:bCs/>
              </w:rPr>
            </w:pPr>
          </w:p>
        </w:tc>
        <w:sdt>
          <w:sdtPr>
            <w:rPr>
              <w:rFonts w:cs="Arial"/>
              <w:b/>
              <w:bCs/>
            </w:rPr>
            <w:id w:val="-1024096366"/>
            <w:placeholder>
              <w:docPart w:val="C17EF605CE4040F2BBB0361D640825B4"/>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63C75B68" w14:textId="23B34A98" w:rsidR="007853D7" w:rsidRPr="00ED7664" w:rsidRDefault="00721E18" w:rsidP="001D4750">
                <w:pPr>
                  <w:rPr>
                    <w:rFonts w:cs="Arial"/>
                    <w:b/>
                    <w:bCs/>
                  </w:rPr>
                </w:pPr>
                <w:r>
                  <w:rPr>
                    <w:rFonts w:cs="Arial"/>
                    <w:b/>
                    <w:bCs/>
                  </w:rPr>
                  <w:t>Ja</w:t>
                </w:r>
              </w:p>
            </w:tc>
          </w:sdtContent>
        </w:sdt>
      </w:tr>
      <w:tr w:rsidR="007853D7" w:rsidRPr="00ED7664" w14:paraId="0EEACA8C" w14:textId="77777777" w:rsidTr="00B34E29">
        <w:trPr>
          <w:trHeight w:val="34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812C6A7" w14:textId="25CE3432"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235BA8BF"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0E656415" w14:textId="77777777" w:rsidR="007853D7" w:rsidRDefault="007853D7" w:rsidP="001D4750">
            <w:pPr>
              <w:rPr>
                <w:rFonts w:cs="Arial"/>
                <w:sz w:val="16"/>
                <w:szCs w:val="16"/>
              </w:rPr>
            </w:pPr>
            <w:r w:rsidRPr="00437080">
              <w:rPr>
                <w:rFonts w:cs="Arial"/>
                <w:sz w:val="16"/>
                <w:szCs w:val="16"/>
              </w:rPr>
              <w:t>algemene arbeidshandelingen</w:t>
            </w:r>
          </w:p>
          <w:p w14:paraId="62BD320C" w14:textId="77777777" w:rsidR="007853D7" w:rsidRPr="00437080" w:rsidRDefault="007853D7" w:rsidP="001D4750">
            <w:pPr>
              <w:rPr>
                <w:rFonts w:cs="Arial"/>
                <w:sz w:val="16"/>
                <w:szCs w:val="16"/>
              </w:rPr>
            </w:pPr>
            <w:r>
              <w:rPr>
                <w:rFonts w:cs="Arial"/>
                <w:sz w:val="16"/>
                <w:szCs w:val="16"/>
              </w:rPr>
              <w:t>overuren, werken in ploegendiensten, nachtwerk, weekendwerk.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35EDF3" w14:textId="77777777" w:rsidR="007853D7" w:rsidRPr="00437080" w:rsidRDefault="007853D7" w:rsidP="001D4750">
            <w:pPr>
              <w:rPr>
                <w:rFonts w:cs="Arial"/>
                <w:bCs/>
                <w:sz w:val="16"/>
                <w:szCs w:val="16"/>
              </w:rPr>
            </w:pPr>
            <w:r w:rsidRPr="00437080">
              <w:rPr>
                <w:rFonts w:cs="Arial"/>
                <w:bCs/>
                <w:sz w:val="16"/>
                <w:szCs w:val="16"/>
              </w:rPr>
              <w:t xml:space="preserve">fysieke </w:t>
            </w:r>
            <w:r>
              <w:rPr>
                <w:rFonts w:cs="Arial"/>
                <w:bCs/>
                <w:sz w:val="16"/>
                <w:szCs w:val="16"/>
              </w:rPr>
              <w:t>en psychische belasting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2F632DC" w14:textId="77777777"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en </w:t>
            </w:r>
            <w:r>
              <w:rPr>
                <w:rFonts w:cs="Arial"/>
                <w:bCs/>
                <w:sz w:val="16"/>
                <w:szCs w:val="16"/>
              </w:rPr>
              <w:t>psychische</w:t>
            </w:r>
            <w:r>
              <w:rPr>
                <w:rFonts w:cs="Arial"/>
                <w:sz w:val="16"/>
                <w:szCs w:val="16"/>
              </w:rPr>
              <w:t xml:space="preserve"> </w:t>
            </w:r>
            <w:r w:rsidRPr="00437080">
              <w:rPr>
                <w:rFonts w:cs="Arial"/>
                <w:sz w:val="16"/>
                <w:szCs w:val="16"/>
              </w:rPr>
              <w:t>overbelasting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355E7F" w14:textId="77777777" w:rsidR="007C233D" w:rsidRDefault="007C233D" w:rsidP="001D4750">
            <w:pPr>
              <w:rPr>
                <w:rFonts w:cs="Arial"/>
                <w:sz w:val="16"/>
                <w:szCs w:val="16"/>
              </w:rPr>
            </w:pPr>
            <w:r>
              <w:rPr>
                <w:rFonts w:cs="Arial"/>
                <w:sz w:val="16"/>
                <w:szCs w:val="16"/>
              </w:rPr>
              <w:t>Werk realistisch inplannen met zoveel mogelijk ‘standaard’ werktijden.</w:t>
            </w:r>
          </w:p>
          <w:p w14:paraId="5A09E28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155CAD3" w14:textId="76612CB2" w:rsidR="007853D7" w:rsidRPr="00ED7664" w:rsidRDefault="00FE6078" w:rsidP="001D4750">
            <w:pPr>
              <w:rPr>
                <w:rFonts w:cs="Arial"/>
                <w:b/>
                <w:bCs/>
              </w:rPr>
            </w:pPr>
            <w:r w:rsidRPr="00FE6078">
              <w:rPr>
                <w:rFonts w:cs="Arial"/>
                <w:sz w:val="16"/>
                <w:szCs w:val="16"/>
              </w:rPr>
              <w:t>Geen 24/7 inzet van verkeersregelaars maar werken met automatische slagbomen.</w:t>
            </w:r>
          </w:p>
        </w:tc>
        <w:sdt>
          <w:sdtPr>
            <w:rPr>
              <w:rFonts w:cs="Arial"/>
              <w:b/>
              <w:bCs/>
            </w:rPr>
            <w:id w:val="1906878179"/>
            <w:placeholder>
              <w:docPart w:val="9D493DFC993D47F6BE35AF4023752CD1"/>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352EA14" w14:textId="0BE377D4" w:rsidR="007853D7" w:rsidRPr="00ED7664" w:rsidRDefault="00721E18" w:rsidP="001D4750">
                <w:pPr>
                  <w:rPr>
                    <w:rFonts w:cs="Arial"/>
                    <w:b/>
                    <w:bCs/>
                  </w:rPr>
                </w:pPr>
                <w:r>
                  <w:rPr>
                    <w:rFonts w:cs="Arial"/>
                    <w:b/>
                    <w:bCs/>
                  </w:rPr>
                  <w:t>Ja</w:t>
                </w:r>
              </w:p>
            </w:tc>
          </w:sdtContent>
        </w:sdt>
      </w:tr>
      <w:tr w:rsidR="007853D7" w:rsidRPr="00ED7664" w14:paraId="358CD3CB"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069290F" w14:textId="72B51D0E"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D591A3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1E505E52" w14:textId="77777777" w:rsidR="007853D7" w:rsidRPr="00437080" w:rsidRDefault="007853D7" w:rsidP="001D4750">
            <w:pPr>
              <w:rPr>
                <w:rFonts w:cs="Arial"/>
                <w:bCs/>
                <w:sz w:val="16"/>
                <w:szCs w:val="16"/>
              </w:rPr>
            </w:pPr>
            <w:r w:rsidRPr="00437080">
              <w:rPr>
                <w:rFonts w:cs="Arial"/>
                <w:bCs/>
                <w:sz w:val="16"/>
                <w:szCs w:val="16"/>
              </w:rPr>
              <w:t>vrijkomende materialen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3F2032" w14:textId="77777777" w:rsidR="007853D7" w:rsidRPr="00437080" w:rsidRDefault="007853D7" w:rsidP="001D4750">
            <w:pPr>
              <w:rPr>
                <w:rFonts w:cs="Arial"/>
                <w:sz w:val="16"/>
                <w:szCs w:val="16"/>
              </w:rPr>
            </w:pPr>
            <w:r w:rsidRPr="00437080">
              <w:rPr>
                <w:rFonts w:cs="Arial"/>
                <w:sz w:val="16"/>
                <w:szCs w:val="16"/>
              </w:rPr>
              <w:t>letsel en/of schade, verontreiniging</w:t>
            </w:r>
            <w:r>
              <w:rPr>
                <w:rFonts w:cs="Arial"/>
                <w:sz w:val="16"/>
                <w:szCs w:val="16"/>
              </w:rPr>
              <w:t xml:space="preserve"> in omgeving of bodem</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C2DEAD" w14:textId="77777777" w:rsidR="007853D7" w:rsidRPr="00437080" w:rsidRDefault="007853D7" w:rsidP="001D4750">
            <w:pPr>
              <w:rPr>
                <w:rFonts w:cs="Arial"/>
                <w:sz w:val="16"/>
                <w:szCs w:val="16"/>
              </w:rPr>
            </w:pPr>
            <w:r w:rsidRPr="00437080">
              <w:rPr>
                <w:rFonts w:cs="Arial"/>
                <w:sz w:val="16"/>
                <w:szCs w:val="16"/>
              </w:rPr>
              <w:t>Aanwezigheid van giftige stoffen, residu's.</w:t>
            </w:r>
            <w:r w:rsidRPr="00437080">
              <w:rPr>
                <w:rFonts w:cs="Arial"/>
                <w:sz w:val="16"/>
                <w:szCs w:val="16"/>
              </w:rPr>
              <w:br/>
              <w:t>Afval en reststoffen niet op verantwoordelijke wijze afvoeren.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1C9C4E3" w14:textId="77777777" w:rsidR="00742E42" w:rsidRDefault="00EF309D" w:rsidP="001D4750">
            <w:pPr>
              <w:rPr>
                <w:rFonts w:cs="Arial"/>
                <w:sz w:val="16"/>
                <w:szCs w:val="16"/>
              </w:rPr>
            </w:pPr>
            <w:r w:rsidRPr="00EC142F">
              <w:rPr>
                <w:rFonts w:cs="Arial"/>
                <w:sz w:val="16"/>
                <w:szCs w:val="16"/>
              </w:rPr>
              <w:t>Voorkom verwaaiing van bouwaf</w:t>
            </w:r>
            <w:r w:rsidR="00EC142F" w:rsidRPr="00EC142F">
              <w:rPr>
                <w:rFonts w:cs="Arial"/>
                <w:sz w:val="16"/>
                <w:szCs w:val="16"/>
              </w:rPr>
              <w:t>val</w:t>
            </w:r>
            <w:r w:rsidRPr="00EC142F">
              <w:rPr>
                <w:rFonts w:cs="Arial"/>
                <w:sz w:val="16"/>
                <w:szCs w:val="16"/>
              </w:rPr>
              <w:t>.</w:t>
            </w:r>
            <w:r w:rsidR="00B700CD" w:rsidRPr="00EC142F">
              <w:rPr>
                <w:rFonts w:cs="Arial"/>
                <w:sz w:val="16"/>
                <w:szCs w:val="16"/>
              </w:rPr>
              <w:t xml:space="preserve"> </w:t>
            </w:r>
            <w:r w:rsidR="00B700CD">
              <w:rPr>
                <w:rFonts w:cs="Arial"/>
                <w:sz w:val="16"/>
                <w:szCs w:val="16"/>
              </w:rPr>
              <w:t>Afval gescheiden afvoeren. Containers regelmatig legen</w:t>
            </w:r>
            <w:r w:rsidR="00AE7C08">
              <w:rPr>
                <w:rFonts w:cs="Arial"/>
                <w:sz w:val="16"/>
                <w:szCs w:val="16"/>
              </w:rPr>
              <w:t xml:space="preserve"> en afdekken.</w:t>
            </w:r>
          </w:p>
          <w:p w14:paraId="3B4F3236" w14:textId="77777777" w:rsidR="00742E42" w:rsidRDefault="00742E42" w:rsidP="001D4750">
            <w:pPr>
              <w:rPr>
                <w:rFonts w:cs="Arial"/>
                <w:sz w:val="16"/>
                <w:szCs w:val="16"/>
              </w:rPr>
            </w:pPr>
          </w:p>
          <w:p w14:paraId="0AE57BC0" w14:textId="042A248B" w:rsidR="00742E42" w:rsidRPr="00ED7664" w:rsidRDefault="00742E42" w:rsidP="001D4750">
            <w:pPr>
              <w:rPr>
                <w:rFonts w:cs="Arial"/>
                <w:sz w:val="16"/>
                <w:szCs w:val="16"/>
              </w:rPr>
            </w:pPr>
            <w:r>
              <w:rPr>
                <w:rFonts w:cs="Arial"/>
                <w:sz w:val="16"/>
                <w:szCs w:val="16"/>
              </w:rPr>
              <w:t>Verfresten verzamelen, zorgdragen dat ze niet in milieu vrijkomen.</w:t>
            </w:r>
          </w:p>
        </w:tc>
        <w:tc>
          <w:tcPr>
            <w:tcW w:w="2693" w:type="dxa"/>
            <w:tcBorders>
              <w:top w:val="single" w:sz="6" w:space="0" w:color="auto"/>
              <w:left w:val="single" w:sz="6" w:space="0" w:color="auto"/>
              <w:bottom w:val="single" w:sz="6" w:space="0" w:color="auto"/>
              <w:right w:val="single" w:sz="6" w:space="0" w:color="auto"/>
            </w:tcBorders>
          </w:tcPr>
          <w:p w14:paraId="1415669C" w14:textId="6F8DA0E3" w:rsidR="007853D7" w:rsidRDefault="008829EF" w:rsidP="001D4750">
            <w:pPr>
              <w:rPr>
                <w:rFonts w:cs="Arial"/>
                <w:sz w:val="16"/>
                <w:szCs w:val="16"/>
              </w:rPr>
            </w:pPr>
            <w:r>
              <w:rPr>
                <w:rFonts w:cs="Arial"/>
                <w:sz w:val="16"/>
                <w:szCs w:val="16"/>
              </w:rPr>
              <w:t xml:space="preserve">Zie ook: </w:t>
            </w:r>
            <w:hyperlink r:id="rId23" w:history="1">
              <w:r w:rsidR="009A6B5F" w:rsidRPr="000E7E93">
                <w:rPr>
                  <w:rStyle w:val="Hyperlink"/>
                  <w:rFonts w:cs="Arial"/>
                  <w:sz w:val="16"/>
                  <w:szCs w:val="16"/>
                </w:rPr>
                <w:t>https://zwerfafval.rijkswaterstaat.nl/publish/pages/195358/leaflet-een-schone-bouwpplaats_v9.pdf</w:t>
              </w:r>
            </w:hyperlink>
          </w:p>
          <w:p w14:paraId="20C9339E" w14:textId="29288F7D" w:rsidR="008829EF" w:rsidRPr="00ED7664" w:rsidRDefault="008829EF" w:rsidP="001D4750">
            <w:pPr>
              <w:rPr>
                <w:rFonts w:cs="Arial"/>
                <w:b/>
                <w:bCs/>
              </w:rPr>
            </w:pPr>
          </w:p>
        </w:tc>
        <w:sdt>
          <w:sdtPr>
            <w:rPr>
              <w:rFonts w:cs="Arial"/>
              <w:b/>
              <w:bCs/>
            </w:rPr>
            <w:id w:val="-1976599780"/>
            <w:placeholder>
              <w:docPart w:val="904D0015BB5D41BF80666E813B0CA339"/>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61CDF715" w14:textId="3DCDBCE4" w:rsidR="007853D7" w:rsidRPr="00ED7664" w:rsidRDefault="008A0FA3" w:rsidP="001D4750">
                <w:pPr>
                  <w:rPr>
                    <w:rFonts w:cs="Arial"/>
                    <w:b/>
                    <w:bCs/>
                  </w:rPr>
                </w:pPr>
                <w:r>
                  <w:rPr>
                    <w:rFonts w:cs="Arial"/>
                    <w:b/>
                    <w:bCs/>
                  </w:rPr>
                  <w:t>Ja</w:t>
                </w:r>
              </w:p>
            </w:tc>
          </w:sdtContent>
        </w:sdt>
      </w:tr>
      <w:tr w:rsidR="007853D7" w:rsidRPr="00ED7664" w14:paraId="08E6241A"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76A5F38D" w14:textId="29289973"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577D5C23"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7F44848D" w14:textId="77777777" w:rsidR="007853D7" w:rsidRPr="00437080" w:rsidRDefault="007853D7" w:rsidP="001D4750">
            <w:pPr>
              <w:rPr>
                <w:rFonts w:cs="Arial"/>
                <w:bCs/>
                <w:sz w:val="16"/>
                <w:szCs w:val="16"/>
              </w:rPr>
            </w:pPr>
            <w:r w:rsidRPr="00437080">
              <w:rPr>
                <w:rFonts w:cs="Arial"/>
                <w:bCs/>
                <w:sz w:val="16"/>
                <w:szCs w:val="16"/>
              </w:rPr>
              <w:t>werken in besloten ruimte, ondergronds, grote leidingen etc.</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29E0D43" w14:textId="77777777" w:rsidR="007853D7" w:rsidRPr="00437080" w:rsidRDefault="007853D7" w:rsidP="001D4750">
            <w:pPr>
              <w:rPr>
                <w:rFonts w:cs="Arial"/>
                <w:sz w:val="16"/>
                <w:szCs w:val="16"/>
              </w:rPr>
            </w:pPr>
            <w:r w:rsidRPr="00437080">
              <w:rPr>
                <w:rFonts w:cs="Arial"/>
                <w:sz w:val="16"/>
                <w:szCs w:val="16"/>
              </w:rPr>
              <w:t>verstikking, paniekaanval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46F7685" w14:textId="77777777" w:rsidR="007853D7" w:rsidRPr="00437080" w:rsidRDefault="007853D7" w:rsidP="001D4750">
            <w:pPr>
              <w:rPr>
                <w:rFonts w:cs="Arial"/>
                <w:sz w:val="16"/>
                <w:szCs w:val="16"/>
              </w:rPr>
            </w:pPr>
            <w:r w:rsidRPr="00437080">
              <w:rPr>
                <w:rFonts w:cs="Arial"/>
                <w:sz w:val="16"/>
                <w:szCs w:val="16"/>
              </w:rPr>
              <w:t>o.a. te weinig zuurstof, beperkte bewegingsvrijheid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322821E" w14:textId="0C2ABA8C" w:rsidR="007853D7" w:rsidRPr="00ED7664" w:rsidRDefault="00B700CD" w:rsidP="001D4750">
            <w:pPr>
              <w:rPr>
                <w:rFonts w:cs="Arial"/>
                <w:sz w:val="16"/>
                <w:szCs w:val="16"/>
              </w:rPr>
            </w:pPr>
            <w:r>
              <w:rPr>
                <w:rFonts w:cs="Arial"/>
                <w:sz w:val="16"/>
                <w:szCs w:val="16"/>
              </w:rPr>
              <w:t>Mangatwacht, luchtkwaliteitsmetingen, reddingmogelijkheden.</w:t>
            </w:r>
          </w:p>
        </w:tc>
        <w:tc>
          <w:tcPr>
            <w:tcW w:w="2693" w:type="dxa"/>
            <w:tcBorders>
              <w:top w:val="single" w:sz="6" w:space="0" w:color="auto"/>
              <w:left w:val="single" w:sz="6" w:space="0" w:color="auto"/>
              <w:bottom w:val="single" w:sz="6" w:space="0" w:color="auto"/>
              <w:right w:val="single" w:sz="6" w:space="0" w:color="auto"/>
            </w:tcBorders>
          </w:tcPr>
          <w:p w14:paraId="1DE69368" w14:textId="3921BE41" w:rsidR="007853D7" w:rsidRPr="00ED7664" w:rsidRDefault="00824853" w:rsidP="001D4750">
            <w:pPr>
              <w:rPr>
                <w:rFonts w:cs="Arial"/>
                <w:b/>
                <w:bCs/>
              </w:rPr>
            </w:pPr>
            <w:r w:rsidRPr="00824853">
              <w:rPr>
                <w:rFonts w:cs="Arial"/>
                <w:sz w:val="16"/>
                <w:szCs w:val="16"/>
              </w:rPr>
              <w:t>Redding oefenen.</w:t>
            </w:r>
          </w:p>
        </w:tc>
        <w:sdt>
          <w:sdtPr>
            <w:rPr>
              <w:rFonts w:cs="Arial"/>
              <w:b/>
              <w:bCs/>
            </w:rPr>
            <w:id w:val="1398169809"/>
            <w:placeholder>
              <w:docPart w:val="FC20C98BCFFA4C5288A1E6B5B21E9557"/>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1B1B128" w14:textId="7B0BD5DF" w:rsidR="007853D7" w:rsidRPr="00ED7664" w:rsidRDefault="007D1815" w:rsidP="001D4750">
                <w:pPr>
                  <w:rPr>
                    <w:rFonts w:cs="Arial"/>
                    <w:b/>
                    <w:bCs/>
                  </w:rPr>
                </w:pPr>
                <w:r>
                  <w:rPr>
                    <w:rFonts w:cs="Arial"/>
                    <w:b/>
                    <w:bCs/>
                  </w:rPr>
                  <w:t>Nee</w:t>
                </w:r>
              </w:p>
            </w:tc>
          </w:sdtContent>
        </w:sdt>
      </w:tr>
      <w:tr w:rsidR="007853D7" w:rsidRPr="00ED7664" w14:paraId="4574CBA5"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0003A163" w14:textId="159391E5"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2652FF53" w14:textId="77777777" w:rsidR="007853D7" w:rsidRPr="00437080" w:rsidRDefault="007853D7" w:rsidP="001D4750">
            <w:pPr>
              <w:spacing w:after="240"/>
              <w:rPr>
                <w:rFonts w:cs="Arial"/>
                <w:sz w:val="16"/>
                <w:szCs w:val="16"/>
              </w:rPr>
            </w:pPr>
            <w:r w:rsidRPr="00B41D77">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5919DB02" w14:textId="77777777" w:rsidR="007853D7" w:rsidRPr="00437080" w:rsidRDefault="007853D7" w:rsidP="001D4750">
            <w:pPr>
              <w:rPr>
                <w:rFonts w:cs="Arial"/>
                <w:sz w:val="16"/>
                <w:szCs w:val="16"/>
              </w:rPr>
            </w:pPr>
            <w:r w:rsidRPr="00B41D77">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4FF3CACF" w14:textId="77777777" w:rsidR="007853D7" w:rsidRPr="00437080" w:rsidRDefault="007853D7" w:rsidP="001D4750">
            <w:pPr>
              <w:rPr>
                <w:rFonts w:cs="Arial"/>
                <w:sz w:val="16"/>
                <w:szCs w:val="16"/>
              </w:rPr>
            </w:pPr>
            <w:r>
              <w:rPr>
                <w:rFonts w:cs="Arial"/>
                <w:sz w:val="16"/>
                <w:szCs w:val="16"/>
              </w:rPr>
              <w:t>letsel, bekendheid met gebruik</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B838B8" w14:textId="5E06EAA3" w:rsidR="007853D7" w:rsidRPr="00437080" w:rsidRDefault="00D241FF" w:rsidP="001D4750">
            <w:pPr>
              <w:rPr>
                <w:rFonts w:cs="Arial"/>
                <w:bCs/>
                <w:sz w:val="16"/>
                <w:szCs w:val="16"/>
              </w:rPr>
            </w:pPr>
            <w:r>
              <w:rPr>
                <w:rFonts w:cs="Arial"/>
                <w:bCs/>
                <w:sz w:val="16"/>
                <w:szCs w:val="16"/>
              </w:rPr>
              <w:t>O</w:t>
            </w:r>
            <w:r w:rsidR="007853D7">
              <w:rPr>
                <w:rFonts w:cs="Arial"/>
                <w:bCs/>
                <w:sz w:val="16"/>
                <w:szCs w:val="16"/>
              </w:rPr>
              <w:t>ngekeurd materiaal gebruiken niet voorzien van CE-markering. Niet werken conform gebruiksaanwijzing.</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7464DCA8" w14:textId="7FEA3A3E" w:rsidR="007853D7" w:rsidRPr="00ED7664" w:rsidRDefault="00B700CD" w:rsidP="001D4750">
            <w:pPr>
              <w:rPr>
                <w:rFonts w:cs="Arial"/>
                <w:sz w:val="16"/>
                <w:szCs w:val="16"/>
              </w:rPr>
            </w:pPr>
            <w:r>
              <w:rPr>
                <w:rFonts w:cs="Arial"/>
                <w:sz w:val="16"/>
                <w:szCs w:val="16"/>
              </w:rPr>
              <w:t xml:space="preserve">CE-markering aangebracht. Uitsluitend gekeurd materiaal </w:t>
            </w:r>
            <w:r w:rsidR="00661E55">
              <w:rPr>
                <w:rFonts w:cs="Arial"/>
                <w:sz w:val="16"/>
                <w:szCs w:val="16"/>
              </w:rPr>
              <w:t xml:space="preserve">gebruiken </w:t>
            </w:r>
            <w:r>
              <w:rPr>
                <w:rFonts w:cs="Arial"/>
                <w:sz w:val="16"/>
                <w:szCs w:val="16"/>
              </w:rPr>
              <w:t xml:space="preserve">voorzien van sticker datum volgende keuring. Instructie voor het gebruik., werken conform de gebruiksaanwijzing </w:t>
            </w:r>
            <w:r>
              <w:rPr>
                <w:rFonts w:cs="Arial"/>
                <w:sz w:val="16"/>
                <w:szCs w:val="16"/>
              </w:rPr>
              <w:lastRenderedPageBreak/>
              <w:t>fabrikant.</w:t>
            </w:r>
            <w:r w:rsidR="00536933">
              <w:rPr>
                <w:rFonts w:cs="Arial"/>
                <w:sz w:val="16"/>
                <w:szCs w:val="16"/>
              </w:rPr>
              <w:t xml:space="preserve"> Bij </w:t>
            </w:r>
            <w:r w:rsidR="00C201E8">
              <w:rPr>
                <w:rFonts w:cs="Arial"/>
                <w:sz w:val="16"/>
                <w:szCs w:val="16"/>
              </w:rPr>
              <w:t>aanvang werkzaamheden</w:t>
            </w:r>
            <w:r w:rsidR="00536933">
              <w:rPr>
                <w:rFonts w:cs="Arial"/>
                <w:sz w:val="16"/>
                <w:szCs w:val="16"/>
              </w:rPr>
              <w:t xml:space="preserve"> </w:t>
            </w:r>
            <w:r w:rsidR="00C201E8">
              <w:rPr>
                <w:rFonts w:cs="Arial"/>
                <w:sz w:val="16"/>
                <w:szCs w:val="16"/>
              </w:rPr>
              <w:t xml:space="preserve">tijdens </w:t>
            </w:r>
            <w:r w:rsidR="00536933">
              <w:rPr>
                <w:rFonts w:cs="Arial"/>
                <w:sz w:val="16"/>
                <w:szCs w:val="16"/>
              </w:rPr>
              <w:t>LMRA controleren.</w:t>
            </w:r>
          </w:p>
        </w:tc>
        <w:tc>
          <w:tcPr>
            <w:tcW w:w="2693" w:type="dxa"/>
            <w:tcBorders>
              <w:top w:val="single" w:sz="6" w:space="0" w:color="auto"/>
              <w:left w:val="single" w:sz="6" w:space="0" w:color="auto"/>
              <w:bottom w:val="single" w:sz="6" w:space="0" w:color="auto"/>
              <w:right w:val="single" w:sz="6" w:space="0" w:color="auto"/>
            </w:tcBorders>
          </w:tcPr>
          <w:p w14:paraId="13009118" w14:textId="77777777" w:rsidR="007853D7" w:rsidRDefault="00661E55" w:rsidP="001D4750">
            <w:pPr>
              <w:rPr>
                <w:rFonts w:cs="Arial"/>
                <w:sz w:val="16"/>
                <w:szCs w:val="16"/>
              </w:rPr>
            </w:pPr>
            <w:r w:rsidRPr="00661E55">
              <w:rPr>
                <w:rFonts w:cs="Arial"/>
                <w:sz w:val="16"/>
                <w:szCs w:val="16"/>
              </w:rPr>
              <w:lastRenderedPageBreak/>
              <w:t>Ook nieuw materiaal voorzien van stikker met datum volgende keuring.</w:t>
            </w:r>
          </w:p>
          <w:p w14:paraId="5C7215DC" w14:textId="2CF3E613" w:rsidR="00824853" w:rsidRPr="00ED7664" w:rsidRDefault="00824853" w:rsidP="001D4750">
            <w:pPr>
              <w:rPr>
                <w:rFonts w:cs="Arial"/>
                <w:b/>
                <w:bCs/>
              </w:rPr>
            </w:pPr>
            <w:r>
              <w:rPr>
                <w:rFonts w:cs="Arial"/>
                <w:sz w:val="16"/>
                <w:szCs w:val="16"/>
              </w:rPr>
              <w:t>Digitale identificatie van materieel bijvoorbeeld d.m.v. QR-code.</w:t>
            </w:r>
          </w:p>
        </w:tc>
        <w:sdt>
          <w:sdtPr>
            <w:rPr>
              <w:rFonts w:cs="Arial"/>
              <w:b/>
              <w:bCs/>
            </w:rPr>
            <w:id w:val="1788547613"/>
            <w:placeholder>
              <w:docPart w:val="EB2C04752BBB489D9CDCC762D08B7DC6"/>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FBD8A71" w14:textId="4258EBFB" w:rsidR="007853D7" w:rsidRPr="00ED7664" w:rsidRDefault="00C70C4E" w:rsidP="001D4750">
                <w:pPr>
                  <w:rPr>
                    <w:rFonts w:cs="Arial"/>
                    <w:b/>
                    <w:bCs/>
                  </w:rPr>
                </w:pPr>
                <w:r>
                  <w:rPr>
                    <w:rFonts w:cs="Arial"/>
                    <w:b/>
                    <w:bCs/>
                  </w:rPr>
                  <w:t>Nee</w:t>
                </w:r>
              </w:p>
            </w:tc>
          </w:sdtContent>
        </w:sdt>
      </w:tr>
      <w:tr w:rsidR="007853D7" w:rsidRPr="00ED7664" w14:paraId="2EB2027F"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2CB5546E" w14:textId="5950ABBF"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4374D17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73954D7F" w14:textId="77777777" w:rsidR="007853D7" w:rsidRPr="00437080" w:rsidRDefault="007853D7" w:rsidP="001D4750">
            <w:pPr>
              <w:rPr>
                <w:rFonts w:cs="Arial"/>
                <w:sz w:val="16"/>
                <w:szCs w:val="16"/>
              </w:rPr>
            </w:pPr>
            <w:r w:rsidRPr="00437080">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1CAFDF8" w14:textId="77777777" w:rsidR="007853D7" w:rsidRPr="00437080" w:rsidRDefault="007853D7" w:rsidP="001D4750">
            <w:pPr>
              <w:rPr>
                <w:rFonts w:cs="Arial"/>
                <w:sz w:val="16"/>
                <w:szCs w:val="16"/>
              </w:rPr>
            </w:pPr>
            <w:r w:rsidRPr="00437080">
              <w:rPr>
                <w:rFonts w:cs="Arial"/>
                <w:sz w:val="16"/>
                <w:szCs w:val="16"/>
              </w:rPr>
              <w:t>gehoorletsel, geluidsoverlast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37DDE40" w14:textId="77777777" w:rsidR="007853D7" w:rsidRPr="00437080" w:rsidRDefault="007853D7" w:rsidP="001D4750">
            <w:pPr>
              <w:rPr>
                <w:rFonts w:cs="Arial"/>
                <w:bCs/>
                <w:sz w:val="16"/>
                <w:szCs w:val="16"/>
              </w:rPr>
            </w:pPr>
            <w:r w:rsidRPr="00437080">
              <w:rPr>
                <w:rFonts w:cs="Arial"/>
                <w:bCs/>
                <w:sz w:val="16"/>
                <w:szCs w:val="16"/>
              </w:rPr>
              <w:t xml:space="preserve">blootstelling aan </w:t>
            </w:r>
            <w:proofErr w:type="spellStart"/>
            <w:r w:rsidRPr="00437080">
              <w:rPr>
                <w:rFonts w:cs="Arial"/>
                <w:bCs/>
                <w:sz w:val="16"/>
                <w:szCs w:val="16"/>
              </w:rPr>
              <w:t>geluidsniveau's</w:t>
            </w:r>
            <w:proofErr w:type="spellEnd"/>
            <w:r w:rsidRPr="00437080">
              <w:rPr>
                <w:rFonts w:cs="Arial"/>
                <w:bCs/>
                <w:sz w:val="16"/>
                <w:szCs w:val="16"/>
              </w:rPr>
              <w:t xml:space="preserve"> van meer dan 80 dB(A).</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C3F7D8" w14:textId="7EF14076" w:rsidR="007853D7" w:rsidRPr="00ED7664" w:rsidRDefault="00B700CD" w:rsidP="001D4750">
            <w:pPr>
              <w:rPr>
                <w:rFonts w:cs="Arial"/>
                <w:sz w:val="16"/>
                <w:szCs w:val="16"/>
              </w:rPr>
            </w:pPr>
            <w:r>
              <w:rPr>
                <w:rFonts w:cs="Arial"/>
                <w:sz w:val="16"/>
                <w:szCs w:val="16"/>
              </w:rPr>
              <w:t>Adequate gehoorbescherming ter beschikking stellen.</w:t>
            </w:r>
          </w:p>
        </w:tc>
        <w:tc>
          <w:tcPr>
            <w:tcW w:w="2693" w:type="dxa"/>
            <w:tcBorders>
              <w:top w:val="single" w:sz="6" w:space="0" w:color="auto"/>
              <w:left w:val="single" w:sz="6" w:space="0" w:color="auto"/>
              <w:bottom w:val="single" w:sz="6" w:space="0" w:color="auto"/>
              <w:right w:val="single" w:sz="6" w:space="0" w:color="auto"/>
            </w:tcBorders>
          </w:tcPr>
          <w:p w14:paraId="2F07F4F5" w14:textId="2F107A89" w:rsidR="007853D7" w:rsidRPr="00ED7664" w:rsidRDefault="005D5473" w:rsidP="001D4750">
            <w:pPr>
              <w:rPr>
                <w:rFonts w:cs="Arial"/>
                <w:b/>
                <w:bCs/>
              </w:rPr>
            </w:pPr>
            <w:r>
              <w:rPr>
                <w:rFonts w:cs="Arial"/>
                <w:sz w:val="16"/>
                <w:szCs w:val="16"/>
              </w:rPr>
              <w:t>Zoveel mogelijk geluidsarme arbeidsmiddelen</w:t>
            </w:r>
            <w:r w:rsidR="001E7A98">
              <w:rPr>
                <w:rFonts w:cs="Arial"/>
                <w:sz w:val="16"/>
                <w:szCs w:val="16"/>
              </w:rPr>
              <w:t>/technieken</w:t>
            </w:r>
            <w:r>
              <w:rPr>
                <w:rFonts w:cs="Arial"/>
                <w:sz w:val="16"/>
                <w:szCs w:val="16"/>
              </w:rPr>
              <w:t xml:space="preserve"> gebruiken. </w:t>
            </w:r>
          </w:p>
        </w:tc>
        <w:sdt>
          <w:sdtPr>
            <w:rPr>
              <w:rFonts w:cs="Arial"/>
              <w:b/>
              <w:bCs/>
            </w:rPr>
            <w:id w:val="-1088923909"/>
            <w:placeholder>
              <w:docPart w:val="80A5712DBA9C41AAABD6386FC166857F"/>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F4D2C86" w14:textId="59843001" w:rsidR="007853D7" w:rsidRPr="00ED7664" w:rsidRDefault="00C70C4E" w:rsidP="001D4750">
                <w:pPr>
                  <w:rPr>
                    <w:rFonts w:cs="Arial"/>
                    <w:b/>
                    <w:bCs/>
                  </w:rPr>
                </w:pPr>
                <w:r>
                  <w:rPr>
                    <w:rFonts w:cs="Arial"/>
                    <w:b/>
                    <w:bCs/>
                  </w:rPr>
                  <w:t>Nee</w:t>
                </w:r>
              </w:p>
            </w:tc>
          </w:sdtContent>
        </w:sdt>
      </w:tr>
      <w:tr w:rsidR="007853D7" w:rsidRPr="00ED7664" w14:paraId="008B07DA" w14:textId="77777777" w:rsidTr="00B34E29">
        <w:trPr>
          <w:trHeight w:val="135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7E16989A" w14:textId="06D9A903"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43E93D50"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5E1F928" w14:textId="77777777" w:rsidR="007853D7" w:rsidRPr="00437080" w:rsidRDefault="007853D7" w:rsidP="001D4750">
            <w:pPr>
              <w:rPr>
                <w:rFonts w:cs="Arial"/>
                <w:bCs/>
                <w:sz w:val="16"/>
                <w:szCs w:val="16"/>
              </w:rPr>
            </w:pPr>
            <w:r w:rsidRPr="00437080">
              <w:rPr>
                <w:rFonts w:cs="Arial"/>
                <w:bCs/>
                <w:sz w:val="16"/>
                <w:szCs w:val="16"/>
              </w:rPr>
              <w:t>werken met elektrisch handgereedschap in vochtige en/of geleidende ruimte</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9205E3B"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9CBCA16" w14:textId="77777777" w:rsidR="007853D7" w:rsidRPr="00437080" w:rsidRDefault="007853D7" w:rsidP="001D4750">
            <w:pPr>
              <w:rPr>
                <w:rFonts w:cs="Arial"/>
                <w:sz w:val="16"/>
                <w:szCs w:val="16"/>
              </w:rPr>
            </w:pPr>
            <w:r w:rsidRPr="00437080">
              <w:rPr>
                <w:rFonts w:cs="Arial"/>
                <w:sz w:val="16"/>
                <w:szCs w:val="16"/>
              </w:rPr>
              <w:t>vochtige en of geleidende omgeving in combinatie met stroomgebruik</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A1480DC" w14:textId="4A708C75" w:rsidR="007853D7" w:rsidRPr="00ED7664" w:rsidRDefault="00084F55" w:rsidP="001D4750">
            <w:pPr>
              <w:rPr>
                <w:rFonts w:cs="Arial"/>
                <w:sz w:val="16"/>
                <w:szCs w:val="16"/>
              </w:rPr>
            </w:pPr>
            <w:r>
              <w:rPr>
                <w:rFonts w:cs="Arial"/>
                <w:sz w:val="16"/>
                <w:szCs w:val="16"/>
              </w:rPr>
              <w:t>230V machines niet aan regen blootstellen tenzij IPX5 of beter.</w:t>
            </w:r>
          </w:p>
        </w:tc>
        <w:tc>
          <w:tcPr>
            <w:tcW w:w="2693" w:type="dxa"/>
            <w:tcBorders>
              <w:top w:val="single" w:sz="6" w:space="0" w:color="auto"/>
              <w:left w:val="single" w:sz="6" w:space="0" w:color="auto"/>
              <w:bottom w:val="single" w:sz="6" w:space="0" w:color="auto"/>
              <w:right w:val="single" w:sz="6" w:space="0" w:color="auto"/>
            </w:tcBorders>
          </w:tcPr>
          <w:p w14:paraId="4CABD645" w14:textId="77777777" w:rsidR="007853D7" w:rsidRDefault="005D5473" w:rsidP="001D4750">
            <w:pPr>
              <w:rPr>
                <w:rFonts w:cs="Arial"/>
                <w:sz w:val="16"/>
                <w:szCs w:val="16"/>
              </w:rPr>
            </w:pPr>
            <w:r>
              <w:rPr>
                <w:rFonts w:cs="Arial"/>
                <w:sz w:val="16"/>
                <w:szCs w:val="16"/>
              </w:rPr>
              <w:t>Bij voorkeur accu gereedschap gebruiken.</w:t>
            </w:r>
          </w:p>
          <w:p w14:paraId="7FA07413" w14:textId="4AC6FAB3" w:rsidR="00035F56" w:rsidRPr="00ED7664" w:rsidRDefault="00035F56" w:rsidP="001D4750">
            <w:pPr>
              <w:rPr>
                <w:rFonts w:cs="Arial"/>
                <w:b/>
                <w:bCs/>
              </w:rPr>
            </w:pPr>
            <w:r>
              <w:rPr>
                <w:rFonts w:cs="Arial"/>
                <w:sz w:val="16"/>
                <w:szCs w:val="16"/>
              </w:rPr>
              <w:t>Accugere</w:t>
            </w:r>
            <w:r w:rsidR="008A0474">
              <w:rPr>
                <w:rFonts w:cs="Arial"/>
                <w:sz w:val="16"/>
                <w:szCs w:val="16"/>
              </w:rPr>
              <w:t>edschap niet opladen d.m.v. aggregaat maar een mobile powerpack.</w:t>
            </w:r>
          </w:p>
        </w:tc>
        <w:sdt>
          <w:sdtPr>
            <w:rPr>
              <w:rFonts w:cs="Arial"/>
              <w:b/>
              <w:bCs/>
            </w:rPr>
            <w:id w:val="-1500030225"/>
            <w:placeholder>
              <w:docPart w:val="ED39A3D0895449FEAB28AA08EE004308"/>
            </w:placeholder>
            <w:comboBox>
              <w:listItem w:value="Kies een item."/>
              <w:listItem w:displayText="Ja" w:value="Ja"/>
              <w:listItem w:displayText="Nee" w:value="Nee"/>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991FC5B" w14:textId="4F31A5E1" w:rsidR="007853D7" w:rsidRPr="00ED7664" w:rsidRDefault="00C70C4E" w:rsidP="001D4750">
                <w:pPr>
                  <w:rPr>
                    <w:rFonts w:cs="Arial"/>
                    <w:b/>
                    <w:bCs/>
                  </w:rPr>
                </w:pPr>
                <w:r>
                  <w:rPr>
                    <w:rFonts w:cs="Arial"/>
                    <w:b/>
                    <w:bCs/>
                  </w:rPr>
                  <w:t>Nee</w:t>
                </w:r>
              </w:p>
            </w:tc>
          </w:sdtContent>
        </w:sdt>
      </w:tr>
      <w:tr w:rsidR="007853D7" w:rsidRPr="00ED7664" w14:paraId="4619AC8C"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70B8F309" w14:textId="67359DC5"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02508CFF" w14:textId="77777777" w:rsidR="007853D7" w:rsidRPr="00437080" w:rsidRDefault="007853D7" w:rsidP="001D4750">
            <w:pPr>
              <w:rPr>
                <w:rFonts w:cs="Arial"/>
                <w:sz w:val="16"/>
                <w:szCs w:val="16"/>
              </w:rPr>
            </w:pPr>
            <w:r w:rsidRPr="00437080">
              <w:rPr>
                <w:rFonts w:cs="Arial"/>
                <w:sz w:val="16"/>
                <w:szCs w:val="16"/>
              </w:rPr>
              <w:t>alle fasen</w:t>
            </w:r>
            <w:r w:rsidRPr="00437080">
              <w:rPr>
                <w:rFonts w:cs="Arial"/>
                <w:sz w:val="16"/>
                <w:szCs w:val="16"/>
              </w:rPr>
              <w:br w:type="page"/>
            </w:r>
            <w:r w:rsidRPr="00437080">
              <w:rPr>
                <w:rFonts w:cs="Arial"/>
                <w:sz w:val="16"/>
                <w:szCs w:val="16"/>
              </w:rPr>
              <w:br w:type="page"/>
            </w:r>
            <w:r w:rsidRPr="00437080">
              <w:rPr>
                <w:rFonts w:cs="Arial"/>
                <w:sz w:val="16"/>
                <w:szCs w:val="16"/>
              </w:rPr>
              <w:br w:type="page"/>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73DC0DE" w14:textId="77777777" w:rsidR="007853D7" w:rsidRPr="00437080" w:rsidRDefault="007853D7" w:rsidP="001D4750">
            <w:pPr>
              <w:rPr>
                <w:rFonts w:cs="Arial"/>
                <w:bCs/>
                <w:sz w:val="16"/>
                <w:szCs w:val="16"/>
              </w:rPr>
            </w:pPr>
            <w:r w:rsidRPr="00437080">
              <w:rPr>
                <w:rFonts w:cs="Arial"/>
                <w:bCs/>
                <w:sz w:val="16"/>
                <w:szCs w:val="16"/>
              </w:rPr>
              <w:t>werken met elektrische apparaten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71CE143"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FAA54D" w14:textId="77777777" w:rsidR="007853D7" w:rsidRPr="00437080" w:rsidRDefault="007853D7" w:rsidP="001D4750">
            <w:pPr>
              <w:rPr>
                <w:rFonts w:cs="Arial"/>
                <w:sz w:val="16"/>
                <w:szCs w:val="16"/>
              </w:rPr>
            </w:pPr>
            <w:r w:rsidRPr="00437080">
              <w:rPr>
                <w:rFonts w:cs="Arial"/>
                <w:sz w:val="16"/>
                <w:szCs w:val="16"/>
              </w:rPr>
              <w:t>draadbreuk, isolatie beschadigd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FA44C45" w14:textId="5498BEF0" w:rsidR="007853D7" w:rsidRPr="00ED7664" w:rsidRDefault="007A6F77" w:rsidP="001D4750">
            <w:pPr>
              <w:rPr>
                <w:rFonts w:cs="Arial"/>
                <w:sz w:val="16"/>
                <w:szCs w:val="16"/>
              </w:rPr>
            </w:pPr>
            <w:r>
              <w:rPr>
                <w:rFonts w:cs="Arial"/>
                <w:sz w:val="16"/>
                <w:szCs w:val="16"/>
              </w:rPr>
              <w:t>Niet in nabijheid  water gebruiken, niet in de regen gebruiken tenzij IPX5 of beter. Machines met IPX7 of hoger kunnen korte tijd &lt;1 meter onder water worden gedompeld.</w:t>
            </w:r>
          </w:p>
        </w:tc>
        <w:tc>
          <w:tcPr>
            <w:tcW w:w="2693" w:type="dxa"/>
            <w:tcBorders>
              <w:top w:val="single" w:sz="6" w:space="0" w:color="auto"/>
              <w:left w:val="single" w:sz="6" w:space="0" w:color="auto"/>
              <w:bottom w:val="single" w:sz="6" w:space="0" w:color="auto"/>
              <w:right w:val="single" w:sz="6" w:space="0" w:color="auto"/>
            </w:tcBorders>
          </w:tcPr>
          <w:p w14:paraId="3D0ECFFA" w14:textId="284B511F" w:rsidR="007853D7" w:rsidRPr="00ED7664" w:rsidRDefault="007A6F77" w:rsidP="001D4750">
            <w:pPr>
              <w:rPr>
                <w:rFonts w:cs="Arial"/>
                <w:b/>
                <w:bCs/>
              </w:rPr>
            </w:pPr>
            <w:r>
              <w:rPr>
                <w:rFonts w:cs="Arial"/>
                <w:sz w:val="16"/>
                <w:szCs w:val="16"/>
              </w:rPr>
              <w:t xml:space="preserve">LMRA controle op goede staat van gebruikte gereedschappen uitvoeren. </w:t>
            </w:r>
            <w:r w:rsidR="005D5473">
              <w:rPr>
                <w:rFonts w:cs="Arial"/>
                <w:sz w:val="16"/>
                <w:szCs w:val="16"/>
              </w:rPr>
              <w:t>U</w:t>
            </w:r>
            <w:r w:rsidR="005D5473" w:rsidRPr="006F3DCC">
              <w:rPr>
                <w:rFonts w:cs="Arial"/>
                <w:sz w:val="16"/>
                <w:szCs w:val="16"/>
              </w:rPr>
              <w:t xml:space="preserve">itsluitend </w:t>
            </w:r>
            <w:r w:rsidR="005D5473">
              <w:rPr>
                <w:rFonts w:cs="Arial"/>
                <w:sz w:val="16"/>
                <w:szCs w:val="16"/>
              </w:rPr>
              <w:t xml:space="preserve">NEN3140 </w:t>
            </w:r>
            <w:r w:rsidR="005D5473" w:rsidRPr="006F3DCC">
              <w:rPr>
                <w:rFonts w:cs="Arial"/>
                <w:sz w:val="16"/>
                <w:szCs w:val="16"/>
              </w:rPr>
              <w:t>gekeurd materiaal voorzien van sti</w:t>
            </w:r>
            <w:r w:rsidR="001F7E1D">
              <w:rPr>
                <w:rFonts w:cs="Arial"/>
                <w:sz w:val="16"/>
                <w:szCs w:val="16"/>
              </w:rPr>
              <w:t>c</w:t>
            </w:r>
            <w:r w:rsidR="005D5473" w:rsidRPr="006F3DCC">
              <w:rPr>
                <w:rFonts w:cs="Arial"/>
                <w:sz w:val="16"/>
                <w:szCs w:val="16"/>
              </w:rPr>
              <w:t>ker datum volgende keuring, ook nieuw materiaal</w:t>
            </w:r>
            <w:r>
              <w:rPr>
                <w:rFonts w:cs="Arial"/>
                <w:sz w:val="16"/>
                <w:szCs w:val="16"/>
              </w:rPr>
              <w:t xml:space="preserve"> voorzien van sticker</w:t>
            </w:r>
            <w:r w:rsidR="005D5473" w:rsidRPr="006F3DCC">
              <w:rPr>
                <w:rFonts w:cs="Arial"/>
                <w:sz w:val="16"/>
                <w:szCs w:val="16"/>
              </w:rPr>
              <w:t>. Instructie voor het gebruik.</w:t>
            </w:r>
            <w:r w:rsidR="005D5473">
              <w:rPr>
                <w:rFonts w:cs="Arial"/>
                <w:sz w:val="16"/>
                <w:szCs w:val="16"/>
              </w:rPr>
              <w:t xml:space="preserve"> </w:t>
            </w:r>
          </w:p>
        </w:tc>
        <w:sdt>
          <w:sdtPr>
            <w:rPr>
              <w:rFonts w:cs="Arial"/>
              <w:b/>
              <w:bCs/>
            </w:rPr>
            <w:id w:val="649178307"/>
            <w:placeholder>
              <w:docPart w:val="FB6ACE25BBB348F9A0ED9C8E903BB7BA"/>
            </w:placeholder>
            <w:comboBox>
              <w:listItem w:value="Kies een item."/>
              <w:listItem w:displayText="Ja" w:value="Ja"/>
              <w:listItem w:displayText="Nee" w:value="Nee"/>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4D8CA6" w14:textId="3B26905F" w:rsidR="007853D7" w:rsidRPr="00ED7664" w:rsidRDefault="00C70C4E" w:rsidP="001D4750">
                <w:pPr>
                  <w:rPr>
                    <w:rFonts w:cs="Arial"/>
                    <w:b/>
                    <w:bCs/>
                  </w:rPr>
                </w:pPr>
                <w:r>
                  <w:rPr>
                    <w:rFonts w:cs="Arial"/>
                    <w:b/>
                    <w:bCs/>
                  </w:rPr>
                  <w:t>Nee</w:t>
                </w:r>
              </w:p>
            </w:tc>
          </w:sdtContent>
        </w:sdt>
      </w:tr>
      <w:tr w:rsidR="007853D7" w:rsidRPr="00ED7664" w14:paraId="788B3A7C"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1FD5498" w14:textId="0EF28BED"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EA32DF9" w14:textId="77777777" w:rsidR="007853D7" w:rsidRPr="00437080" w:rsidRDefault="007853D7" w:rsidP="001D4750">
            <w:pPr>
              <w:spacing w:after="240"/>
              <w:rPr>
                <w:rFonts w:cs="Arial"/>
                <w:sz w:val="16"/>
                <w:szCs w:val="16"/>
              </w:rPr>
            </w:pPr>
            <w:r>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652792BB" w14:textId="77777777" w:rsidR="007853D7" w:rsidRPr="00437080" w:rsidRDefault="007853D7" w:rsidP="001D4750">
            <w:pPr>
              <w:rPr>
                <w:rFonts w:cs="Arial"/>
                <w:bCs/>
                <w:sz w:val="16"/>
                <w:szCs w:val="16"/>
              </w:rPr>
            </w:pPr>
            <w:r>
              <w:rPr>
                <w:rFonts w:cs="Arial"/>
                <w:bCs/>
                <w:sz w:val="16"/>
                <w:szCs w:val="16"/>
              </w:rPr>
              <w:t>werken met zaagmachines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A34F1A4" w14:textId="77777777" w:rsidR="007853D7" w:rsidRPr="00437080" w:rsidRDefault="007853D7" w:rsidP="001D4750">
            <w:pPr>
              <w:rPr>
                <w:rFonts w:cs="Arial"/>
                <w:sz w:val="16"/>
                <w:szCs w:val="16"/>
              </w:rPr>
            </w:pPr>
            <w:r>
              <w:rPr>
                <w:rFonts w:cs="Arial"/>
                <w:sz w:val="16"/>
                <w:szCs w:val="16"/>
              </w:rPr>
              <w:t>letsel aan handen en ogen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C26F506" w14:textId="77777777" w:rsidR="007853D7" w:rsidRPr="00437080" w:rsidRDefault="007853D7" w:rsidP="001D4750">
            <w:pPr>
              <w:rPr>
                <w:rFonts w:cs="Arial"/>
                <w:sz w:val="16"/>
                <w:szCs w:val="16"/>
              </w:rPr>
            </w:pPr>
            <w:r>
              <w:rPr>
                <w:rFonts w:cs="Arial"/>
                <w:sz w:val="16"/>
                <w:szCs w:val="16"/>
              </w:rPr>
              <w:t>draaiende zaagbladen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8920C21" w14:textId="4AE999A6" w:rsidR="007853D7" w:rsidRDefault="00B700CD" w:rsidP="001D4750">
            <w:pPr>
              <w:rPr>
                <w:rFonts w:cs="Arial"/>
                <w:sz w:val="16"/>
                <w:szCs w:val="16"/>
              </w:rPr>
            </w:pPr>
            <w:r>
              <w:rPr>
                <w:rFonts w:cs="Arial"/>
                <w:sz w:val="16"/>
                <w:szCs w:val="16"/>
              </w:rPr>
              <w:t xml:space="preserve">Instructie geven. Gekeurde zaagmachine met </w:t>
            </w:r>
            <w:r w:rsidR="007D0014">
              <w:rPr>
                <w:rFonts w:cs="Arial"/>
                <w:sz w:val="16"/>
                <w:szCs w:val="16"/>
              </w:rPr>
              <w:t xml:space="preserve">goede werking van </w:t>
            </w:r>
            <w:r>
              <w:rPr>
                <w:rFonts w:cs="Arial"/>
                <w:sz w:val="16"/>
                <w:szCs w:val="16"/>
              </w:rPr>
              <w:t>alle beveiligingen</w:t>
            </w:r>
            <w:r w:rsidR="007D0014">
              <w:rPr>
                <w:rFonts w:cs="Arial"/>
                <w:sz w:val="16"/>
                <w:szCs w:val="16"/>
              </w:rPr>
              <w:t xml:space="preserve"> (</w:t>
            </w:r>
            <w:r w:rsidR="00661E55">
              <w:rPr>
                <w:rFonts w:cs="Arial"/>
                <w:sz w:val="16"/>
                <w:szCs w:val="16"/>
              </w:rPr>
              <w:t xml:space="preserve">afhankelijk van type zaagmachine: terugslagbeveiliging, kettingrem, </w:t>
            </w:r>
            <w:r w:rsidR="007D0014">
              <w:rPr>
                <w:rFonts w:cs="Arial"/>
                <w:sz w:val="16"/>
                <w:szCs w:val="16"/>
              </w:rPr>
              <w:t xml:space="preserve">noodstop, </w:t>
            </w:r>
            <w:proofErr w:type="spellStart"/>
            <w:r w:rsidR="007D0014">
              <w:rPr>
                <w:rFonts w:cs="Arial"/>
                <w:sz w:val="16"/>
                <w:szCs w:val="16"/>
              </w:rPr>
              <w:t>zaagkap</w:t>
            </w:r>
            <w:proofErr w:type="spellEnd"/>
            <w:r w:rsidR="007D0014">
              <w:rPr>
                <w:rFonts w:cs="Arial"/>
                <w:sz w:val="16"/>
                <w:szCs w:val="16"/>
              </w:rPr>
              <w:t xml:space="preserve">, </w:t>
            </w:r>
            <w:r w:rsidR="007D0014">
              <w:rPr>
                <w:rFonts w:cs="Arial"/>
                <w:sz w:val="16"/>
                <w:szCs w:val="16"/>
              </w:rPr>
              <w:lastRenderedPageBreak/>
              <w:t xml:space="preserve">afzuiging, </w:t>
            </w:r>
            <w:proofErr w:type="spellStart"/>
            <w:r w:rsidR="007D0014">
              <w:rPr>
                <w:rFonts w:cs="Arial"/>
                <w:sz w:val="16"/>
                <w:szCs w:val="16"/>
              </w:rPr>
              <w:t>spouwmes</w:t>
            </w:r>
            <w:proofErr w:type="spellEnd"/>
            <w:r w:rsidR="00661E55">
              <w:rPr>
                <w:rFonts w:cs="Arial"/>
                <w:sz w:val="16"/>
                <w:szCs w:val="16"/>
              </w:rPr>
              <w:t>. G</w:t>
            </w:r>
            <w:r w:rsidR="007D0014">
              <w:rPr>
                <w:rFonts w:cs="Arial"/>
                <w:sz w:val="16"/>
                <w:szCs w:val="16"/>
              </w:rPr>
              <w:t xml:space="preserve">ebruik </w:t>
            </w:r>
            <w:r w:rsidR="00661E55">
              <w:rPr>
                <w:rFonts w:cs="Arial"/>
                <w:sz w:val="16"/>
                <w:szCs w:val="16"/>
              </w:rPr>
              <w:t xml:space="preserve">bij zaagtafels </w:t>
            </w:r>
            <w:proofErr w:type="spellStart"/>
            <w:r w:rsidR="007D0014">
              <w:rPr>
                <w:rFonts w:cs="Arial"/>
                <w:sz w:val="16"/>
                <w:szCs w:val="16"/>
              </w:rPr>
              <w:t>duwhout</w:t>
            </w:r>
            <w:proofErr w:type="spellEnd"/>
            <w:r w:rsidR="001D3AE9">
              <w:rPr>
                <w:rFonts w:cs="Arial"/>
                <w:sz w:val="16"/>
                <w:szCs w:val="16"/>
              </w:rPr>
              <w:t>/pushstick</w:t>
            </w:r>
            <w:r>
              <w:rPr>
                <w:rFonts w:cs="Arial"/>
                <w:sz w:val="16"/>
                <w:szCs w:val="16"/>
              </w:rPr>
              <w:t>.</w:t>
            </w:r>
          </w:p>
          <w:p w14:paraId="1D92B5DB" w14:textId="2A701397" w:rsidR="00661E55" w:rsidRDefault="00661E55" w:rsidP="001D4750">
            <w:pPr>
              <w:rPr>
                <w:rFonts w:cs="Arial"/>
                <w:sz w:val="16"/>
                <w:szCs w:val="16"/>
              </w:rPr>
            </w:pPr>
            <w:r>
              <w:rPr>
                <w:rFonts w:cs="Arial"/>
                <w:sz w:val="16"/>
                <w:szCs w:val="16"/>
              </w:rPr>
              <w:t>Bij kettingzaag zaagbroek gebruiken.</w:t>
            </w:r>
          </w:p>
        </w:tc>
        <w:tc>
          <w:tcPr>
            <w:tcW w:w="2693" w:type="dxa"/>
            <w:tcBorders>
              <w:top w:val="single" w:sz="6" w:space="0" w:color="auto"/>
              <w:left w:val="single" w:sz="6" w:space="0" w:color="auto"/>
              <w:bottom w:val="single" w:sz="6" w:space="0" w:color="auto"/>
              <w:right w:val="single" w:sz="6" w:space="0" w:color="auto"/>
            </w:tcBorders>
          </w:tcPr>
          <w:p w14:paraId="205761C3" w14:textId="3A61BF40" w:rsidR="007853D7" w:rsidRPr="00ED7664" w:rsidRDefault="005D5473" w:rsidP="001D4750">
            <w:pPr>
              <w:rPr>
                <w:rFonts w:cs="Arial"/>
                <w:b/>
                <w:bCs/>
              </w:rPr>
            </w:pPr>
            <w:r>
              <w:rPr>
                <w:rFonts w:cs="Arial"/>
                <w:sz w:val="16"/>
                <w:szCs w:val="16"/>
              </w:rPr>
              <w:lastRenderedPageBreak/>
              <w:t>Aantoonbare z</w:t>
            </w:r>
            <w:r w:rsidRPr="00093F67">
              <w:rPr>
                <w:rFonts w:cs="Arial"/>
                <w:sz w:val="16"/>
                <w:szCs w:val="16"/>
              </w:rPr>
              <w:t>aaginstructie (</w:t>
            </w:r>
            <w:proofErr w:type="spellStart"/>
            <w:r w:rsidRPr="00093F67">
              <w:rPr>
                <w:rFonts w:cs="Arial"/>
                <w:sz w:val="16"/>
                <w:szCs w:val="16"/>
              </w:rPr>
              <w:t>zaagpas</w:t>
            </w:r>
            <w:proofErr w:type="spellEnd"/>
            <w:r>
              <w:rPr>
                <w:rFonts w:cs="Arial"/>
                <w:sz w:val="16"/>
                <w:szCs w:val="16"/>
              </w:rPr>
              <w:t>/zaagtraining</w:t>
            </w:r>
            <w:r w:rsidRPr="00093F67">
              <w:rPr>
                <w:rFonts w:cs="Arial"/>
                <w:sz w:val="16"/>
                <w:szCs w:val="16"/>
              </w:rPr>
              <w:t>)</w:t>
            </w:r>
            <w:r w:rsidR="00661E55">
              <w:rPr>
                <w:rFonts w:cs="Arial"/>
                <w:sz w:val="16"/>
                <w:szCs w:val="16"/>
              </w:rPr>
              <w:t xml:space="preserve"> ongeacht type zaagmachine (kettingzaag, zaagtafel,  cirkelzaag)</w:t>
            </w:r>
            <w:r>
              <w:rPr>
                <w:rFonts w:cs="Arial"/>
                <w:sz w:val="16"/>
                <w:szCs w:val="16"/>
              </w:rPr>
              <w:t xml:space="preserve"> geven maximaal 3 jaar geldig</w:t>
            </w:r>
            <w:r w:rsidRPr="00093F67">
              <w:rPr>
                <w:rFonts w:cs="Arial"/>
                <w:sz w:val="16"/>
                <w:szCs w:val="16"/>
              </w:rPr>
              <w:t>.</w:t>
            </w:r>
            <w:r>
              <w:rPr>
                <w:rFonts w:cs="Arial"/>
                <w:sz w:val="16"/>
                <w:szCs w:val="16"/>
              </w:rPr>
              <w:t xml:space="preserve"> Bij zaag</w:t>
            </w:r>
            <w:r w:rsidR="00661E55">
              <w:rPr>
                <w:rFonts w:cs="Arial"/>
                <w:sz w:val="16"/>
                <w:szCs w:val="16"/>
              </w:rPr>
              <w:t>tafels</w:t>
            </w:r>
            <w:r w:rsidR="00C430E2">
              <w:rPr>
                <w:rFonts w:cs="Arial"/>
                <w:sz w:val="16"/>
                <w:szCs w:val="16"/>
              </w:rPr>
              <w:t xml:space="preserve"> bij voorkeur beveiligde</w:t>
            </w:r>
            <w:r w:rsidR="00661E55">
              <w:rPr>
                <w:rFonts w:cs="Arial"/>
                <w:sz w:val="16"/>
                <w:szCs w:val="16"/>
              </w:rPr>
              <w:t xml:space="preserve"> </w:t>
            </w:r>
            <w:r w:rsidR="00C430E2">
              <w:rPr>
                <w:rFonts w:cs="Arial"/>
                <w:sz w:val="16"/>
                <w:szCs w:val="16"/>
              </w:rPr>
              <w:t xml:space="preserve">machines </w:t>
            </w:r>
            <w:r>
              <w:rPr>
                <w:rFonts w:cs="Arial"/>
                <w:sz w:val="16"/>
                <w:szCs w:val="16"/>
              </w:rPr>
              <w:t xml:space="preserve">met </w:t>
            </w:r>
            <w:r>
              <w:rPr>
                <w:rFonts w:cs="Arial"/>
                <w:sz w:val="16"/>
                <w:szCs w:val="16"/>
              </w:rPr>
              <w:lastRenderedPageBreak/>
              <w:t>blokkeerfunctie</w:t>
            </w:r>
            <w:r w:rsidR="00C430E2">
              <w:rPr>
                <w:rFonts w:cs="Arial"/>
                <w:sz w:val="16"/>
                <w:szCs w:val="16"/>
              </w:rPr>
              <w:t xml:space="preserve"> gebruiken</w:t>
            </w:r>
            <w:r>
              <w:rPr>
                <w:rFonts w:cs="Arial"/>
                <w:sz w:val="16"/>
                <w:szCs w:val="16"/>
              </w:rPr>
              <w:t>, deze stoppen bij aan</w:t>
            </w:r>
            <w:r w:rsidR="00655D2F">
              <w:rPr>
                <w:rFonts w:cs="Arial"/>
                <w:sz w:val="16"/>
                <w:szCs w:val="16"/>
              </w:rPr>
              <w:t>r</w:t>
            </w:r>
            <w:r>
              <w:rPr>
                <w:rFonts w:cs="Arial"/>
                <w:sz w:val="16"/>
                <w:szCs w:val="16"/>
              </w:rPr>
              <w:t xml:space="preserve">aking </w:t>
            </w:r>
            <w:r w:rsidR="001D3AE9">
              <w:rPr>
                <w:rFonts w:cs="Arial"/>
                <w:sz w:val="16"/>
                <w:szCs w:val="16"/>
              </w:rPr>
              <w:t xml:space="preserve">van zaagblad met </w:t>
            </w:r>
            <w:r>
              <w:rPr>
                <w:rFonts w:cs="Arial"/>
                <w:sz w:val="16"/>
                <w:szCs w:val="16"/>
              </w:rPr>
              <w:t>hand/vingers</w:t>
            </w:r>
            <w:r w:rsidR="007D0014">
              <w:rPr>
                <w:rFonts w:cs="Arial"/>
                <w:sz w:val="16"/>
                <w:szCs w:val="16"/>
              </w:rPr>
              <w:t>.</w:t>
            </w:r>
          </w:p>
        </w:tc>
        <w:sdt>
          <w:sdtPr>
            <w:rPr>
              <w:rFonts w:cs="Arial"/>
              <w:b/>
              <w:bCs/>
            </w:rPr>
            <w:id w:val="-715810450"/>
            <w:placeholder>
              <w:docPart w:val="90C0841A525943368A8077187AC722C7"/>
            </w:placeholder>
            <w:comboBox>
              <w:listItem w:value="Kies een item."/>
              <w:listItem w:displayText="Ja" w:value="Ja"/>
              <w:listItem w:displayText="Nee" w:value="Nee"/>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34E2917" w14:textId="02F25B92" w:rsidR="007853D7" w:rsidRPr="00ED7664" w:rsidRDefault="00C70C4E" w:rsidP="001D4750">
                <w:pPr>
                  <w:rPr>
                    <w:rFonts w:cs="Arial"/>
                    <w:b/>
                    <w:bCs/>
                  </w:rPr>
                </w:pPr>
                <w:r>
                  <w:rPr>
                    <w:rFonts w:cs="Arial"/>
                    <w:b/>
                    <w:bCs/>
                  </w:rPr>
                  <w:t>Nee</w:t>
                </w:r>
              </w:p>
            </w:tc>
          </w:sdtContent>
        </w:sdt>
      </w:tr>
      <w:tr w:rsidR="007853D7" w:rsidRPr="00ED7664" w14:paraId="4F284641"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04F8CCE" w14:textId="09EEB228"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56D961B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C86DA75" w14:textId="77777777" w:rsidR="007853D7" w:rsidRPr="00437080" w:rsidRDefault="007853D7" w:rsidP="001D4750">
            <w:pPr>
              <w:rPr>
                <w:rFonts w:cs="Arial"/>
                <w:bCs/>
                <w:sz w:val="16"/>
                <w:szCs w:val="16"/>
              </w:rPr>
            </w:pPr>
            <w:r w:rsidRPr="00437080">
              <w:rPr>
                <w:rFonts w:cs="Arial"/>
                <w:bCs/>
                <w:sz w:val="16"/>
                <w:szCs w:val="16"/>
              </w:rPr>
              <w:t>werken met gevaarlijke stoffen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77BC0F" w14:textId="4105FEC1" w:rsidR="007853D7" w:rsidRPr="00437080" w:rsidRDefault="00997438" w:rsidP="001D4750">
            <w:pPr>
              <w:rPr>
                <w:rFonts w:cs="Arial"/>
                <w:sz w:val="16"/>
                <w:szCs w:val="16"/>
              </w:rPr>
            </w:pPr>
            <w:r>
              <w:rPr>
                <w:rFonts w:cs="Arial"/>
                <w:sz w:val="16"/>
                <w:szCs w:val="16"/>
              </w:rPr>
              <w:t xml:space="preserve">Vergiftiging, </w:t>
            </w:r>
            <w:r w:rsidR="007853D7" w:rsidRPr="00437080">
              <w:rPr>
                <w:rFonts w:cs="Arial"/>
                <w:sz w:val="16"/>
                <w:szCs w:val="16"/>
              </w:rPr>
              <w:t>brand, explosie, bedwelming, bodemverontreiniging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876412C" w14:textId="77777777" w:rsidR="007853D7" w:rsidRPr="00437080" w:rsidRDefault="007853D7" w:rsidP="001D4750">
            <w:pPr>
              <w:rPr>
                <w:rFonts w:cs="Arial"/>
                <w:sz w:val="16"/>
                <w:szCs w:val="16"/>
              </w:rPr>
            </w:pPr>
            <w:r w:rsidRPr="00437080">
              <w:rPr>
                <w:rFonts w:cs="Arial"/>
                <w:sz w:val="16"/>
                <w:szCs w:val="16"/>
              </w:rPr>
              <w:t>Vrij toegang tot de stoffen.</w:t>
            </w:r>
            <w:r w:rsidRPr="00437080">
              <w:rPr>
                <w:rFonts w:cs="Arial"/>
                <w:sz w:val="16"/>
                <w:szCs w:val="16"/>
              </w:rPr>
              <w:br/>
              <w:t>Veiligheidsinformatieblad 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BAF17E4" w14:textId="260C956D" w:rsidR="007853D7" w:rsidRPr="00ED7664" w:rsidRDefault="007D0014" w:rsidP="001D4750">
            <w:pPr>
              <w:rPr>
                <w:rFonts w:cs="Arial"/>
                <w:sz w:val="16"/>
                <w:szCs w:val="16"/>
              </w:rPr>
            </w:pPr>
            <w:r>
              <w:rPr>
                <w:rFonts w:cs="Arial"/>
                <w:sz w:val="16"/>
                <w:szCs w:val="16"/>
              </w:rPr>
              <w:t xml:space="preserve">Werken met gevaarlijke stoffen vermijden door vervangende stoffen te gebruiken. Controle op de aanwezigheid van asbest, Chroom VI, loodwit, </w:t>
            </w:r>
            <w:r w:rsidR="00536AC0">
              <w:rPr>
                <w:rFonts w:cs="Arial"/>
                <w:sz w:val="16"/>
                <w:szCs w:val="16"/>
              </w:rPr>
              <w:t>zand</w:t>
            </w:r>
            <w:r>
              <w:rPr>
                <w:rFonts w:cs="Arial"/>
                <w:sz w:val="16"/>
                <w:szCs w:val="16"/>
              </w:rPr>
              <w:t xml:space="preserve">steen. </w:t>
            </w:r>
            <w:r w:rsidR="004A2D3E">
              <w:rPr>
                <w:rFonts w:cs="Arial"/>
                <w:sz w:val="16"/>
                <w:szCs w:val="16"/>
              </w:rPr>
              <w:t>Ind</w:t>
            </w:r>
            <w:r w:rsidR="008255D3">
              <w:rPr>
                <w:rFonts w:cs="Arial"/>
                <w:sz w:val="16"/>
                <w:szCs w:val="16"/>
              </w:rPr>
              <w:t>ien met deze stoffen gewerkt moet worden dan werkplan met TRA opstellen</w:t>
            </w:r>
            <w:r w:rsidR="00DB41A2">
              <w:rPr>
                <w:rFonts w:cs="Arial"/>
                <w:sz w:val="16"/>
                <w:szCs w:val="16"/>
              </w:rPr>
              <w:t xml:space="preserve"> en aanleveren </w:t>
            </w:r>
            <w:r w:rsidR="003E4D3D">
              <w:rPr>
                <w:rFonts w:cs="Arial"/>
                <w:sz w:val="16"/>
                <w:szCs w:val="16"/>
              </w:rPr>
              <w:t>bij OG voorafgaande de werkzaamheden.</w:t>
            </w:r>
          </w:p>
        </w:tc>
        <w:tc>
          <w:tcPr>
            <w:tcW w:w="2693" w:type="dxa"/>
            <w:tcBorders>
              <w:top w:val="single" w:sz="6" w:space="0" w:color="auto"/>
              <w:left w:val="single" w:sz="6" w:space="0" w:color="auto"/>
              <w:bottom w:val="single" w:sz="6" w:space="0" w:color="auto"/>
              <w:right w:val="single" w:sz="6" w:space="0" w:color="auto"/>
            </w:tcBorders>
          </w:tcPr>
          <w:p w14:paraId="273456AD" w14:textId="1337F010" w:rsidR="007853D7" w:rsidRPr="00ED7664" w:rsidRDefault="007D0014" w:rsidP="001D4750">
            <w:pPr>
              <w:rPr>
                <w:rFonts w:cs="Arial"/>
                <w:b/>
                <w:bCs/>
              </w:rPr>
            </w:pPr>
            <w:r w:rsidRPr="008379D0">
              <w:rPr>
                <w:rFonts w:cs="Arial"/>
                <w:sz w:val="16"/>
                <w:szCs w:val="16"/>
              </w:rPr>
              <w:t xml:space="preserve">Indien een van de toxische stoffen </w:t>
            </w:r>
            <w:r w:rsidR="00824853" w:rsidRPr="008379D0">
              <w:rPr>
                <w:rFonts w:cs="Arial"/>
                <w:sz w:val="16"/>
                <w:szCs w:val="16"/>
              </w:rPr>
              <w:t xml:space="preserve">asbest, chroom VI, loodwit, </w:t>
            </w:r>
            <w:r w:rsidR="00536AC0">
              <w:rPr>
                <w:rFonts w:cs="Arial"/>
                <w:sz w:val="16"/>
                <w:szCs w:val="16"/>
              </w:rPr>
              <w:t>zand</w:t>
            </w:r>
            <w:r w:rsidR="00824853" w:rsidRPr="008379D0">
              <w:rPr>
                <w:rFonts w:cs="Arial"/>
                <w:sz w:val="16"/>
                <w:szCs w:val="16"/>
              </w:rPr>
              <w:t xml:space="preserve">steen </w:t>
            </w:r>
            <w:r w:rsidRPr="008379D0">
              <w:rPr>
                <w:rFonts w:cs="Arial"/>
                <w:sz w:val="16"/>
                <w:szCs w:val="16"/>
              </w:rPr>
              <w:t xml:space="preserve">aanwezig </w:t>
            </w:r>
            <w:r w:rsidR="00410306">
              <w:rPr>
                <w:rFonts w:cs="Arial"/>
                <w:sz w:val="16"/>
                <w:szCs w:val="16"/>
              </w:rPr>
              <w:t xml:space="preserve">is </w:t>
            </w:r>
            <w:r w:rsidRPr="008379D0">
              <w:rPr>
                <w:rFonts w:cs="Arial"/>
                <w:sz w:val="16"/>
                <w:szCs w:val="16"/>
              </w:rPr>
              <w:t>dan V</w:t>
            </w:r>
            <w:r w:rsidR="00824853" w:rsidRPr="008379D0">
              <w:rPr>
                <w:rFonts w:cs="Arial"/>
                <w:sz w:val="16"/>
                <w:szCs w:val="16"/>
              </w:rPr>
              <w:t>&amp;</w:t>
            </w:r>
            <w:r w:rsidRPr="008379D0">
              <w:rPr>
                <w:rFonts w:cs="Arial"/>
                <w:sz w:val="16"/>
                <w:szCs w:val="16"/>
              </w:rPr>
              <w:t>G plan</w:t>
            </w:r>
            <w:r w:rsidR="00DD4F09" w:rsidRPr="008379D0">
              <w:rPr>
                <w:rFonts w:cs="Arial"/>
                <w:sz w:val="16"/>
                <w:szCs w:val="16"/>
              </w:rPr>
              <w:t xml:space="preserve"> </w:t>
            </w:r>
            <w:r w:rsidRPr="008379D0">
              <w:rPr>
                <w:rFonts w:cs="Arial"/>
                <w:sz w:val="16"/>
                <w:szCs w:val="16"/>
              </w:rPr>
              <w:t>uitvoeringsfase</w:t>
            </w:r>
            <w:r w:rsidR="006D5ACC">
              <w:rPr>
                <w:rFonts w:cs="Arial"/>
                <w:sz w:val="16"/>
                <w:szCs w:val="16"/>
              </w:rPr>
              <w:t xml:space="preserve"> en het</w:t>
            </w:r>
            <w:r w:rsidR="004A2D3E" w:rsidRPr="008379D0">
              <w:rPr>
                <w:rFonts w:cs="Arial"/>
                <w:sz w:val="16"/>
                <w:szCs w:val="16"/>
              </w:rPr>
              <w:t xml:space="preserve"> werkplan</w:t>
            </w:r>
            <w:r w:rsidR="006D5ACC">
              <w:rPr>
                <w:rFonts w:cs="Arial"/>
                <w:sz w:val="16"/>
                <w:szCs w:val="16"/>
              </w:rPr>
              <w:t xml:space="preserve"> laten controleren</w:t>
            </w:r>
            <w:r w:rsidRPr="008379D0">
              <w:rPr>
                <w:rFonts w:cs="Arial"/>
                <w:sz w:val="16"/>
                <w:szCs w:val="16"/>
              </w:rPr>
              <w:t xml:space="preserve"> door een </w:t>
            </w:r>
            <w:r w:rsidR="00C50E05">
              <w:rPr>
                <w:rFonts w:cs="Arial"/>
                <w:sz w:val="16"/>
                <w:szCs w:val="16"/>
              </w:rPr>
              <w:t xml:space="preserve">materiedeskundige (bijvoorbeeld asbestdeskundige, </w:t>
            </w:r>
            <w:r w:rsidR="009A1811">
              <w:rPr>
                <w:rFonts w:cs="Arial"/>
                <w:sz w:val="16"/>
                <w:szCs w:val="16"/>
              </w:rPr>
              <w:t>arbeidshygiënist</w:t>
            </w:r>
            <w:r w:rsidR="00392D16">
              <w:rPr>
                <w:rFonts w:cs="Arial"/>
                <w:sz w:val="16"/>
                <w:szCs w:val="16"/>
              </w:rPr>
              <w:t xml:space="preserve">) of </w:t>
            </w:r>
            <w:r w:rsidR="00123D02">
              <w:rPr>
                <w:rFonts w:cs="Arial"/>
                <w:sz w:val="16"/>
                <w:szCs w:val="16"/>
              </w:rPr>
              <w:t xml:space="preserve">werkzaamheden worden uitgevoerd conform kwaliteitscertificaten </w:t>
            </w:r>
            <w:r w:rsidR="00BB7FCF">
              <w:rPr>
                <w:rFonts w:cs="Arial"/>
                <w:sz w:val="16"/>
                <w:szCs w:val="16"/>
              </w:rPr>
              <w:t xml:space="preserve">(bijv. asbestprocescertificaten, </w:t>
            </w:r>
            <w:r w:rsidR="00772BA7">
              <w:rPr>
                <w:rFonts w:cs="Arial"/>
                <w:sz w:val="16"/>
                <w:szCs w:val="16"/>
              </w:rPr>
              <w:t xml:space="preserve">ERM BRL </w:t>
            </w:r>
            <w:r w:rsidR="00791915">
              <w:rPr>
                <w:rFonts w:cs="Arial"/>
                <w:sz w:val="16"/>
                <w:szCs w:val="16"/>
              </w:rPr>
              <w:t>certificaten voor natuursteen</w:t>
            </w:r>
            <w:r w:rsidR="00EE2078">
              <w:rPr>
                <w:rFonts w:cs="Arial"/>
                <w:sz w:val="16"/>
                <w:szCs w:val="16"/>
              </w:rPr>
              <w:t xml:space="preserve">, </w:t>
            </w:r>
            <w:r w:rsidR="000C3A63">
              <w:rPr>
                <w:rFonts w:cs="Arial"/>
                <w:sz w:val="16"/>
                <w:szCs w:val="16"/>
              </w:rPr>
              <w:t>C</w:t>
            </w:r>
            <w:r w:rsidR="00EE2078">
              <w:rPr>
                <w:rFonts w:cs="Arial"/>
                <w:sz w:val="16"/>
                <w:szCs w:val="16"/>
              </w:rPr>
              <w:t>hroom-6 certificaat)</w:t>
            </w:r>
            <w:r w:rsidRPr="008379D0">
              <w:rPr>
                <w:rFonts w:cs="Arial"/>
                <w:sz w:val="16"/>
                <w:szCs w:val="16"/>
              </w:rPr>
              <w:t>.</w:t>
            </w:r>
          </w:p>
        </w:tc>
        <w:sdt>
          <w:sdtPr>
            <w:rPr>
              <w:rFonts w:cs="Arial"/>
              <w:b/>
              <w:bCs/>
            </w:rPr>
            <w:id w:val="624811280"/>
            <w:placeholder>
              <w:docPart w:val="F5FF626888BA4BF8AA2435BB905D9903"/>
            </w:placeholder>
            <w:comboBox>
              <w:listItem w:value="Kies een item."/>
              <w:listItem w:displayText="Ja" w:value="Ja"/>
              <w:listItem w:displayText="Nee" w:value="Nee"/>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DEE0450" w14:textId="57A99F2C" w:rsidR="007853D7" w:rsidRPr="00ED7664" w:rsidRDefault="00C70C4E" w:rsidP="001D4750">
                <w:pPr>
                  <w:rPr>
                    <w:rFonts w:cs="Arial"/>
                    <w:b/>
                    <w:bCs/>
                  </w:rPr>
                </w:pPr>
                <w:r>
                  <w:rPr>
                    <w:rFonts w:cs="Arial"/>
                    <w:b/>
                    <w:bCs/>
                  </w:rPr>
                  <w:t>Ja</w:t>
                </w:r>
              </w:p>
            </w:tc>
          </w:sdtContent>
        </w:sdt>
      </w:tr>
      <w:tr w:rsidR="007853D7" w:rsidRPr="00ED7664" w14:paraId="77020FCE"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571C199B" w14:textId="25355EB5"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6C0F4205"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2064BD8B" w14:textId="77777777" w:rsidR="007853D7" w:rsidRPr="00437080" w:rsidRDefault="007853D7" w:rsidP="001D4750">
            <w:pPr>
              <w:rPr>
                <w:rFonts w:cs="Arial"/>
                <w:sz w:val="16"/>
                <w:szCs w:val="16"/>
              </w:rPr>
            </w:pPr>
            <w:r w:rsidRPr="00437080">
              <w:rPr>
                <w:rFonts w:cs="Arial"/>
                <w:sz w:val="16"/>
                <w:szCs w:val="16"/>
              </w:rPr>
              <w:t xml:space="preserve">werken met graafmachines, </w:t>
            </w:r>
            <w:proofErr w:type="spellStart"/>
            <w:r w:rsidRPr="00437080">
              <w:rPr>
                <w:rFonts w:cs="Arial"/>
                <w:sz w:val="16"/>
                <w:szCs w:val="16"/>
              </w:rPr>
              <w:t>hei-</w:t>
            </w:r>
            <w:proofErr w:type="spellEnd"/>
            <w:r w:rsidRPr="00437080">
              <w:rPr>
                <w:rFonts w:cs="Arial"/>
                <w:sz w:val="16"/>
                <w:szCs w:val="16"/>
              </w:rPr>
              <w:t xml:space="preserve"> en hijskranen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C83D8F" w14:textId="77777777" w:rsidR="007853D7" w:rsidRPr="00437080" w:rsidRDefault="007853D7" w:rsidP="001D4750">
            <w:pPr>
              <w:rPr>
                <w:rFonts w:cs="Arial"/>
                <w:bCs/>
                <w:sz w:val="16"/>
                <w:szCs w:val="16"/>
              </w:rPr>
            </w:pPr>
            <w:r w:rsidRPr="00437080">
              <w:rPr>
                <w:rFonts w:cs="Arial"/>
                <w:bCs/>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3EE7C67" w14:textId="77777777" w:rsidR="007853D7" w:rsidRPr="00437080" w:rsidRDefault="007853D7" w:rsidP="001D4750">
            <w:pPr>
              <w:rPr>
                <w:rFonts w:cs="Arial"/>
                <w:sz w:val="16"/>
                <w:szCs w:val="16"/>
              </w:rPr>
            </w:pPr>
            <w:r w:rsidRPr="00437080">
              <w:rPr>
                <w:rFonts w:cs="Arial"/>
                <w:sz w:val="16"/>
                <w:szCs w:val="16"/>
              </w:rPr>
              <w:t>onachtzaamheid bij het werken, onoverzichtelijkheid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F275303" w14:textId="72566E34" w:rsidR="007853D7" w:rsidRPr="00ED7664" w:rsidRDefault="007D0014" w:rsidP="001D4750">
            <w:pPr>
              <w:rPr>
                <w:rFonts w:cs="Arial"/>
                <w:sz w:val="16"/>
                <w:szCs w:val="16"/>
              </w:rPr>
            </w:pPr>
            <w:r>
              <w:rPr>
                <w:rFonts w:cs="Arial"/>
                <w:sz w:val="16"/>
                <w:szCs w:val="16"/>
              </w:rPr>
              <w:t>Voldoende stabiele ondergrond, materieel afstemmen op werkzaamheden en omstandigheden</w:t>
            </w:r>
          </w:p>
        </w:tc>
        <w:tc>
          <w:tcPr>
            <w:tcW w:w="2693" w:type="dxa"/>
            <w:tcBorders>
              <w:top w:val="single" w:sz="6" w:space="0" w:color="auto"/>
              <w:left w:val="single" w:sz="6" w:space="0" w:color="auto"/>
              <w:bottom w:val="single" w:sz="6" w:space="0" w:color="auto"/>
              <w:right w:val="single" w:sz="6" w:space="0" w:color="auto"/>
            </w:tcBorders>
          </w:tcPr>
          <w:p w14:paraId="12A85A88" w14:textId="2C7545F6" w:rsidR="007853D7" w:rsidRPr="00ED7664" w:rsidRDefault="00B21F9E" w:rsidP="001D4750">
            <w:pPr>
              <w:rPr>
                <w:rFonts w:cs="Arial"/>
                <w:b/>
                <w:bCs/>
              </w:rPr>
            </w:pPr>
            <w:r w:rsidRPr="00B21F9E">
              <w:rPr>
                <w:rFonts w:cs="Arial"/>
                <w:sz w:val="16"/>
                <w:szCs w:val="16"/>
              </w:rPr>
              <w:t>Terrein uitvlakken, geotechnisch bodemonderzoek, BTC Bouwterreincertificaat voor funderingsmachines.</w:t>
            </w:r>
          </w:p>
        </w:tc>
        <w:sdt>
          <w:sdtPr>
            <w:rPr>
              <w:rFonts w:cs="Arial"/>
              <w:b/>
              <w:bCs/>
            </w:rPr>
            <w:id w:val="-1717954574"/>
            <w:placeholder>
              <w:docPart w:val="8E041371EC68477CBE5C01CBBEAB8826"/>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FA5CEF9" w14:textId="5713FA45" w:rsidR="007853D7" w:rsidRPr="00ED7664" w:rsidRDefault="00C70C4E" w:rsidP="001D4750">
                <w:pPr>
                  <w:rPr>
                    <w:rFonts w:cs="Arial"/>
                    <w:b/>
                    <w:bCs/>
                  </w:rPr>
                </w:pPr>
                <w:r>
                  <w:rPr>
                    <w:rFonts w:cs="Arial"/>
                    <w:b/>
                    <w:bCs/>
                  </w:rPr>
                  <w:t>Nee</w:t>
                </w:r>
              </w:p>
            </w:tc>
          </w:sdtContent>
        </w:sdt>
      </w:tr>
      <w:tr w:rsidR="007853D7" w:rsidRPr="00ED7664" w14:paraId="6C539D1E" w14:textId="77777777" w:rsidTr="00B34E29">
        <w:trPr>
          <w:trHeight w:val="135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25253A83" w14:textId="0B7F05BF"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204283FD" w14:textId="77777777" w:rsidR="007853D7" w:rsidRPr="00437080" w:rsidRDefault="007853D7" w:rsidP="001D4750">
            <w:pPr>
              <w:spacing w:after="240"/>
              <w:rPr>
                <w:rFonts w:cs="Arial"/>
                <w:sz w:val="16"/>
                <w:szCs w:val="16"/>
              </w:rPr>
            </w:pPr>
            <w:r>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32CE56EE" w14:textId="77777777" w:rsidR="007853D7" w:rsidRPr="00437080" w:rsidRDefault="007853D7" w:rsidP="001D4750">
            <w:pPr>
              <w:rPr>
                <w:rFonts w:cs="Arial"/>
                <w:sz w:val="16"/>
                <w:szCs w:val="16"/>
              </w:rPr>
            </w:pPr>
            <w:r>
              <w:rPr>
                <w:rFonts w:cs="Arial"/>
                <w:sz w:val="16"/>
                <w:szCs w:val="16"/>
              </w:rPr>
              <w:t xml:space="preserve">werken met </w:t>
            </w:r>
            <w:proofErr w:type="spellStart"/>
            <w:r>
              <w:rPr>
                <w:rFonts w:cs="Arial"/>
                <w:sz w:val="16"/>
                <w:szCs w:val="16"/>
              </w:rPr>
              <w:t>mmbs</w:t>
            </w:r>
            <w:proofErr w:type="spellEnd"/>
            <w:r>
              <w:rPr>
                <w:rFonts w:cs="Arial"/>
                <w:sz w:val="16"/>
                <w:szCs w:val="16"/>
              </w:rPr>
              <w:t xml:space="preserve"> (motorrijtuig met beperkte snelheid) zoals knikladers, shovels, vorkheftrucks en minishovels.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0E9B005" w14:textId="77777777" w:rsidR="007853D7" w:rsidRPr="00437080" w:rsidRDefault="007853D7" w:rsidP="001D4750">
            <w:pPr>
              <w:rPr>
                <w:rFonts w:cs="Arial"/>
                <w:sz w:val="16"/>
                <w:szCs w:val="16"/>
              </w:rPr>
            </w:pPr>
            <w:r>
              <w:rPr>
                <w:rFonts w:cs="Arial"/>
                <w:sz w:val="16"/>
                <w:szCs w:val="16"/>
              </w:rPr>
              <w:t xml:space="preserve">aanrijdingsgevaar, omvallen, </w:t>
            </w:r>
            <w:proofErr w:type="spellStart"/>
            <w:r>
              <w:rPr>
                <w:rFonts w:cs="Arial"/>
                <w:sz w:val="16"/>
                <w:szCs w:val="16"/>
              </w:rPr>
              <w:t>letstel</w:t>
            </w:r>
            <w:proofErr w:type="spellEnd"/>
            <w:r>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127534" w14:textId="77777777" w:rsidR="007853D7" w:rsidRPr="00437080" w:rsidRDefault="007853D7" w:rsidP="001D4750">
            <w:pPr>
              <w:rPr>
                <w:rFonts w:cs="Arial"/>
                <w:bCs/>
                <w:sz w:val="16"/>
                <w:szCs w:val="16"/>
              </w:rPr>
            </w:pPr>
            <w:proofErr w:type="spellStart"/>
            <w:r>
              <w:rPr>
                <w:rFonts w:cs="Arial"/>
                <w:bCs/>
                <w:sz w:val="16"/>
                <w:szCs w:val="16"/>
              </w:rPr>
              <w:t>mmbs</w:t>
            </w:r>
            <w:proofErr w:type="spellEnd"/>
            <w:r>
              <w:rPr>
                <w:rFonts w:cs="Arial"/>
                <w:bCs/>
                <w:sz w:val="16"/>
                <w:szCs w:val="16"/>
              </w:rPr>
              <w:t xml:space="preserve"> voldoet niet aan de Wegenverkeerswet.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2F270703" w14:textId="18E8ADFB" w:rsidR="007853D7" w:rsidRDefault="00824853" w:rsidP="001D4750">
            <w:pPr>
              <w:rPr>
                <w:rFonts w:cs="Arial"/>
                <w:sz w:val="16"/>
                <w:szCs w:val="16"/>
              </w:rPr>
            </w:pPr>
            <w:proofErr w:type="spellStart"/>
            <w:r>
              <w:rPr>
                <w:rFonts w:cs="Arial"/>
                <w:sz w:val="16"/>
                <w:szCs w:val="16"/>
              </w:rPr>
              <w:t>M</w:t>
            </w:r>
            <w:r w:rsidR="000E7B17">
              <w:rPr>
                <w:rFonts w:cs="Arial"/>
                <w:sz w:val="16"/>
                <w:szCs w:val="16"/>
              </w:rPr>
              <w:t>mbs</w:t>
            </w:r>
            <w:proofErr w:type="spellEnd"/>
            <w:r w:rsidR="000E7B17">
              <w:rPr>
                <w:rFonts w:cs="Arial"/>
                <w:sz w:val="16"/>
                <w:szCs w:val="16"/>
              </w:rPr>
              <w:t xml:space="preserve"> die op de openbare weg rijden (dus niet uitsluitend binnen het bouwterrein) dienen te voldoen aan de eisen van de wegenverkeerswet o.a. rode driehoek of kenteken, verlichting, veiligheidsgordel. </w:t>
            </w:r>
            <w:r w:rsidR="008829EF">
              <w:rPr>
                <w:rFonts w:cs="Arial"/>
                <w:sz w:val="16"/>
                <w:szCs w:val="16"/>
              </w:rPr>
              <w:t xml:space="preserve">Veiligheidsgordel </w:t>
            </w:r>
            <w:r w:rsidR="008829EF">
              <w:rPr>
                <w:rFonts w:cs="Arial"/>
                <w:sz w:val="16"/>
                <w:szCs w:val="16"/>
              </w:rPr>
              <w:lastRenderedPageBreak/>
              <w:t>dient men te gebruiken.</w:t>
            </w:r>
            <w:r w:rsidR="005140E4">
              <w:rPr>
                <w:rFonts w:cs="Arial"/>
                <w:sz w:val="16"/>
                <w:szCs w:val="16"/>
              </w:rPr>
              <w:t xml:space="preserve"> Akoestisch </w:t>
            </w:r>
            <w:proofErr w:type="spellStart"/>
            <w:r w:rsidR="005140E4">
              <w:rPr>
                <w:rFonts w:cs="Arial"/>
                <w:sz w:val="16"/>
                <w:szCs w:val="16"/>
              </w:rPr>
              <w:t>multi</w:t>
            </w:r>
            <w:proofErr w:type="spellEnd"/>
            <w:r w:rsidR="005140E4">
              <w:rPr>
                <w:rFonts w:cs="Arial"/>
                <w:sz w:val="16"/>
                <w:szCs w:val="16"/>
              </w:rPr>
              <w:t>-frequentie achteruitrijalarm (kraakalarm) bij achteruitrijden.</w:t>
            </w:r>
          </w:p>
        </w:tc>
        <w:tc>
          <w:tcPr>
            <w:tcW w:w="2693" w:type="dxa"/>
            <w:tcBorders>
              <w:top w:val="single" w:sz="6" w:space="0" w:color="auto"/>
              <w:left w:val="single" w:sz="6" w:space="0" w:color="auto"/>
              <w:bottom w:val="single" w:sz="6" w:space="0" w:color="auto"/>
              <w:right w:val="single" w:sz="6" w:space="0" w:color="auto"/>
            </w:tcBorders>
          </w:tcPr>
          <w:p w14:paraId="523F689E" w14:textId="77777777" w:rsidR="007853D7" w:rsidRDefault="008829EF" w:rsidP="001D4750">
            <w:pPr>
              <w:rPr>
                <w:rFonts w:cs="Arial"/>
                <w:sz w:val="16"/>
                <w:szCs w:val="16"/>
              </w:rPr>
            </w:pPr>
            <w:proofErr w:type="spellStart"/>
            <w:r>
              <w:rPr>
                <w:rFonts w:cs="Arial"/>
                <w:sz w:val="16"/>
                <w:szCs w:val="16"/>
              </w:rPr>
              <w:lastRenderedPageBreak/>
              <w:t>Mmbs</w:t>
            </w:r>
            <w:proofErr w:type="spellEnd"/>
            <w:r>
              <w:rPr>
                <w:rFonts w:cs="Arial"/>
                <w:sz w:val="16"/>
                <w:szCs w:val="16"/>
              </w:rPr>
              <w:t xml:space="preserve"> v</w:t>
            </w:r>
            <w:r w:rsidR="000E7B17">
              <w:rPr>
                <w:rFonts w:cs="Arial"/>
                <w:sz w:val="16"/>
                <w:szCs w:val="16"/>
              </w:rPr>
              <w:t xml:space="preserve">oorzien van </w:t>
            </w:r>
            <w:r w:rsidR="000E7B17" w:rsidRPr="0002761A">
              <w:rPr>
                <w:rFonts w:cs="Arial"/>
                <w:sz w:val="16"/>
                <w:szCs w:val="16"/>
              </w:rPr>
              <w:t xml:space="preserve">PPS (Pilot protector) </w:t>
            </w:r>
            <w:r w:rsidR="000E7B17">
              <w:rPr>
                <w:rFonts w:cs="Arial"/>
                <w:sz w:val="16"/>
                <w:szCs w:val="16"/>
              </w:rPr>
              <w:t xml:space="preserve">en/of </w:t>
            </w:r>
            <w:r w:rsidR="000E7B17" w:rsidRPr="0002761A">
              <w:rPr>
                <w:rFonts w:cs="Arial"/>
                <w:sz w:val="16"/>
                <w:szCs w:val="16"/>
              </w:rPr>
              <w:t>GBS (gordelbandsysteem)</w:t>
            </w:r>
            <w:r w:rsidR="000E7B17">
              <w:rPr>
                <w:rFonts w:cs="Arial"/>
                <w:sz w:val="16"/>
                <w:szCs w:val="16"/>
              </w:rPr>
              <w:t>.</w:t>
            </w:r>
          </w:p>
          <w:p w14:paraId="0744BDA2" w14:textId="5680A2C8" w:rsidR="008829EF" w:rsidRPr="00ED7664" w:rsidRDefault="008829EF" w:rsidP="001D4750">
            <w:pPr>
              <w:rPr>
                <w:rFonts w:cs="Arial"/>
                <w:b/>
                <w:bCs/>
              </w:rPr>
            </w:pPr>
          </w:p>
        </w:tc>
        <w:sdt>
          <w:sdtPr>
            <w:rPr>
              <w:rFonts w:cs="Arial"/>
              <w:b/>
              <w:bCs/>
            </w:rPr>
            <w:id w:val="1900786825"/>
            <w:placeholder>
              <w:docPart w:val="AFC6631B8A0A4280890721C547A18469"/>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32BA486" w14:textId="088FE95C" w:rsidR="007853D7" w:rsidRPr="00ED7664" w:rsidRDefault="00C70C4E" w:rsidP="001D4750">
                <w:pPr>
                  <w:rPr>
                    <w:rFonts w:cs="Arial"/>
                    <w:b/>
                    <w:bCs/>
                  </w:rPr>
                </w:pPr>
                <w:r>
                  <w:rPr>
                    <w:rFonts w:cs="Arial"/>
                    <w:b/>
                    <w:bCs/>
                  </w:rPr>
                  <w:t>Nee</w:t>
                </w:r>
              </w:p>
            </w:tc>
          </w:sdtContent>
        </w:sdt>
      </w:tr>
      <w:tr w:rsidR="007853D7" w:rsidRPr="00ED7664" w14:paraId="6E6B3DDE" w14:textId="77777777" w:rsidTr="00B34E29">
        <w:trPr>
          <w:trHeight w:val="135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5EBF6C3A" w14:textId="230C2883"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70A7CF4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70C89BD4" w14:textId="77777777" w:rsidR="007853D7" w:rsidRPr="00437080" w:rsidRDefault="007853D7" w:rsidP="001D4750">
            <w:pPr>
              <w:rPr>
                <w:rFonts w:cs="Arial"/>
                <w:sz w:val="16"/>
                <w:szCs w:val="16"/>
              </w:rPr>
            </w:pPr>
            <w:r w:rsidRPr="00437080">
              <w:rPr>
                <w:rFonts w:cs="Arial"/>
                <w:sz w:val="16"/>
                <w:szCs w:val="16"/>
              </w:rPr>
              <w:t>werken met verbrandingsmotoren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B0F12B8" w14:textId="77777777" w:rsidR="007853D7" w:rsidRPr="00437080" w:rsidRDefault="007853D7" w:rsidP="001D4750">
            <w:pPr>
              <w:rPr>
                <w:rFonts w:cs="Arial"/>
                <w:sz w:val="16"/>
                <w:szCs w:val="16"/>
              </w:rPr>
            </w:pPr>
            <w:r w:rsidRPr="00437080">
              <w:rPr>
                <w:rFonts w:cs="Arial"/>
                <w:sz w:val="16"/>
                <w:szCs w:val="16"/>
              </w:rPr>
              <w:t>longaandoening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4DFCAD" w14:textId="77777777" w:rsidR="007853D7" w:rsidRPr="00437080" w:rsidRDefault="007853D7" w:rsidP="001D4750">
            <w:pPr>
              <w:rPr>
                <w:rFonts w:cs="Arial"/>
                <w:bCs/>
                <w:sz w:val="16"/>
                <w:szCs w:val="16"/>
              </w:rPr>
            </w:pPr>
            <w:r w:rsidRPr="00437080">
              <w:rPr>
                <w:rFonts w:cs="Arial"/>
                <w:bCs/>
                <w:sz w:val="16"/>
                <w:szCs w:val="16"/>
              </w:rPr>
              <w:t>langdurige blootstelling aan uitlaatgassen, fijnstof, dieselmotor-emissie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70770E5" w14:textId="5A1869A6" w:rsidR="000E7B17" w:rsidRDefault="000E7B17" w:rsidP="001D4750">
            <w:pPr>
              <w:rPr>
                <w:rFonts w:cs="Arial"/>
                <w:sz w:val="16"/>
                <w:szCs w:val="16"/>
              </w:rPr>
            </w:pPr>
            <w:r>
              <w:rPr>
                <w:rFonts w:cs="Arial"/>
                <w:sz w:val="16"/>
                <w:szCs w:val="16"/>
              </w:rPr>
              <w:t xml:space="preserve">Maatregelen nemen conform Basisinspectiemodule ‘Blootstelling aan </w:t>
            </w:r>
            <w:proofErr w:type="spellStart"/>
            <w:r>
              <w:rPr>
                <w:rFonts w:cs="Arial"/>
                <w:sz w:val="16"/>
                <w:szCs w:val="16"/>
              </w:rPr>
              <w:t>dieselmotorenenissies</w:t>
            </w:r>
            <w:proofErr w:type="spellEnd"/>
            <w:r>
              <w:rPr>
                <w:rFonts w:cs="Arial"/>
                <w:sz w:val="16"/>
                <w:szCs w:val="16"/>
              </w:rPr>
              <w:t>”</w:t>
            </w:r>
            <w:r w:rsidR="00655D2F">
              <w:rPr>
                <w:rFonts w:cs="Arial"/>
                <w:sz w:val="16"/>
                <w:szCs w:val="16"/>
              </w:rPr>
              <w:t xml:space="preserve"> </w:t>
            </w:r>
            <w:r>
              <w:rPr>
                <w:rFonts w:cs="Arial"/>
                <w:sz w:val="16"/>
                <w:szCs w:val="16"/>
              </w:rPr>
              <w:t xml:space="preserve">van de Nederlandse Arbeidsinspectie.  </w:t>
            </w:r>
          </w:p>
          <w:p w14:paraId="06E35EE7" w14:textId="5A298CB2" w:rsidR="007853D7" w:rsidRPr="00ED7664" w:rsidRDefault="000E7B17" w:rsidP="001D4750">
            <w:pPr>
              <w:rPr>
                <w:rFonts w:cs="Arial"/>
                <w:sz w:val="16"/>
                <w:szCs w:val="16"/>
              </w:rPr>
            </w:pPr>
            <w:r>
              <w:rPr>
                <w:rFonts w:cs="Arial"/>
                <w:sz w:val="16"/>
                <w:szCs w:val="16"/>
              </w:rPr>
              <w:t xml:space="preserve">Indien verbrandingsmotoren worden gebruikt dan </w:t>
            </w:r>
            <w:proofErr w:type="spellStart"/>
            <w:r>
              <w:rPr>
                <w:rFonts w:cs="Arial"/>
                <w:sz w:val="16"/>
                <w:szCs w:val="16"/>
              </w:rPr>
              <w:t>alkylaatbenzine</w:t>
            </w:r>
            <w:proofErr w:type="spellEnd"/>
            <w:r>
              <w:rPr>
                <w:rFonts w:cs="Arial"/>
                <w:sz w:val="16"/>
                <w:szCs w:val="16"/>
              </w:rPr>
              <w:t xml:space="preserve"> of </w:t>
            </w:r>
            <w:r w:rsidRPr="00EA2CB9">
              <w:rPr>
                <w:rFonts w:cs="Arial"/>
                <w:sz w:val="16"/>
                <w:szCs w:val="16"/>
              </w:rPr>
              <w:t>hernieuwbare dieselbrandstof</w:t>
            </w:r>
            <w:r>
              <w:rPr>
                <w:rFonts w:cs="Arial"/>
                <w:sz w:val="16"/>
                <w:szCs w:val="16"/>
              </w:rPr>
              <w:t xml:space="preserve"> gebruiken.</w:t>
            </w:r>
          </w:p>
        </w:tc>
        <w:tc>
          <w:tcPr>
            <w:tcW w:w="2693" w:type="dxa"/>
            <w:tcBorders>
              <w:top w:val="single" w:sz="6" w:space="0" w:color="auto"/>
              <w:left w:val="single" w:sz="6" w:space="0" w:color="auto"/>
              <w:bottom w:val="single" w:sz="6" w:space="0" w:color="auto"/>
              <w:right w:val="single" w:sz="6" w:space="0" w:color="auto"/>
            </w:tcBorders>
          </w:tcPr>
          <w:p w14:paraId="5BBC86AD" w14:textId="46E88E88" w:rsidR="007853D7" w:rsidRPr="00ED7664" w:rsidRDefault="00C51730" w:rsidP="001D4750">
            <w:pPr>
              <w:rPr>
                <w:rFonts w:cs="Arial"/>
                <w:b/>
                <w:bCs/>
              </w:rPr>
            </w:pPr>
            <w:r>
              <w:rPr>
                <w:rFonts w:cs="Arial"/>
                <w:sz w:val="16"/>
                <w:szCs w:val="16"/>
              </w:rPr>
              <w:t xml:space="preserve">Bij voorkeur werken met elektrisch (accu) materieel. </w:t>
            </w:r>
          </w:p>
        </w:tc>
        <w:sdt>
          <w:sdtPr>
            <w:rPr>
              <w:rFonts w:cs="Arial"/>
              <w:b/>
              <w:bCs/>
            </w:rPr>
            <w:id w:val="223423414"/>
            <w:placeholder>
              <w:docPart w:val="328969359B3447269DB782E922DB679B"/>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6A8794FA" w14:textId="34278479" w:rsidR="007853D7" w:rsidRPr="00ED7664" w:rsidRDefault="00C70C4E" w:rsidP="001D4750">
                <w:pPr>
                  <w:rPr>
                    <w:rFonts w:cs="Arial"/>
                    <w:b/>
                    <w:bCs/>
                  </w:rPr>
                </w:pPr>
                <w:r>
                  <w:rPr>
                    <w:rFonts w:cs="Arial"/>
                    <w:b/>
                    <w:bCs/>
                  </w:rPr>
                  <w:t>Nee</w:t>
                </w:r>
              </w:p>
            </w:tc>
          </w:sdtContent>
        </w:sdt>
      </w:tr>
      <w:tr w:rsidR="007853D7" w:rsidRPr="00ED7664" w14:paraId="16D46889" w14:textId="77777777" w:rsidTr="00B34E29">
        <w:trPr>
          <w:trHeight w:val="256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233161F0" w14:textId="247ADEF1"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8870A6E"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2FA7FA6C" w14:textId="77777777" w:rsidR="007853D7" w:rsidRPr="00437080" w:rsidRDefault="007853D7" w:rsidP="001D4750">
            <w:pPr>
              <w:rPr>
                <w:rFonts w:cs="Arial"/>
                <w:bCs/>
                <w:sz w:val="16"/>
                <w:szCs w:val="16"/>
              </w:rPr>
            </w:pPr>
            <w:r w:rsidRPr="00437080">
              <w:rPr>
                <w:rFonts w:cs="Arial"/>
                <w:bCs/>
                <w:sz w:val="16"/>
                <w:szCs w:val="16"/>
              </w:rPr>
              <w:t>werken op hoogte</w:t>
            </w:r>
            <w:r w:rsidRPr="00437080">
              <w:rPr>
                <w:rFonts w:cs="Arial"/>
                <w:bCs/>
                <w:sz w:val="16"/>
                <w:szCs w:val="16"/>
              </w:rPr>
              <w:br/>
              <w:t>(&gt; 2,5m)</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3EE09E" w14:textId="77777777" w:rsidR="007853D7" w:rsidRPr="00437080" w:rsidRDefault="007853D7" w:rsidP="001D4750">
            <w:pPr>
              <w:rPr>
                <w:rFonts w:cs="Arial"/>
                <w:sz w:val="16"/>
                <w:szCs w:val="16"/>
              </w:rPr>
            </w:pPr>
            <w:r w:rsidRPr="00437080">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3BF001" w14:textId="77777777" w:rsidR="007853D7" w:rsidRPr="00437080" w:rsidRDefault="007853D7" w:rsidP="001D4750">
            <w:pPr>
              <w:rPr>
                <w:rFonts w:cs="Arial"/>
                <w:sz w:val="16"/>
                <w:szCs w:val="16"/>
              </w:rPr>
            </w:pPr>
            <w:r w:rsidRPr="00437080">
              <w:rPr>
                <w:rFonts w:cs="Arial"/>
                <w:sz w:val="16"/>
                <w:szCs w:val="16"/>
              </w:rPr>
              <w:t>Valgevaar of vallende voorwerpen.</w:t>
            </w:r>
            <w:r w:rsidRPr="00437080">
              <w:rPr>
                <w:rFonts w:cs="Arial"/>
                <w:sz w:val="16"/>
                <w:szCs w:val="16"/>
              </w:rPr>
              <w:br/>
              <w:t>Geen voorziening bij hoogteverschil.</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27B2AA5" w14:textId="1E670B8B" w:rsidR="000E7B17" w:rsidRPr="00ED7664" w:rsidRDefault="000E7B17" w:rsidP="001D4750">
            <w:pPr>
              <w:rPr>
                <w:rFonts w:cs="Arial"/>
                <w:b/>
                <w:bCs/>
              </w:rPr>
            </w:pPr>
            <w:r>
              <w:rPr>
                <w:rFonts w:cs="Arial"/>
                <w:sz w:val="16"/>
                <w:szCs w:val="16"/>
              </w:rPr>
              <w:t xml:space="preserve">Randbeveiliging toepassen, valgordel </w:t>
            </w:r>
          </w:p>
          <w:p w14:paraId="10224008" w14:textId="7A2001C3" w:rsidR="000E7B17" w:rsidRDefault="000E7B17" w:rsidP="001D4750">
            <w:pPr>
              <w:rPr>
                <w:rFonts w:cs="Arial"/>
                <w:sz w:val="16"/>
                <w:szCs w:val="16"/>
              </w:rPr>
            </w:pPr>
            <w:r>
              <w:rPr>
                <w:rFonts w:cs="Arial"/>
                <w:sz w:val="16"/>
                <w:szCs w:val="16"/>
              </w:rPr>
              <w:t>gebruiken.</w:t>
            </w:r>
          </w:p>
          <w:p w14:paraId="4B7331B3" w14:textId="0CFF2FC0" w:rsidR="007853D7" w:rsidRPr="00ED7664" w:rsidRDefault="000E7B17" w:rsidP="001D4750">
            <w:pPr>
              <w:rPr>
                <w:rFonts w:cs="Arial"/>
                <w:sz w:val="16"/>
                <w:szCs w:val="16"/>
              </w:rPr>
            </w:pPr>
            <w:r>
              <w:rPr>
                <w:rFonts w:cs="Arial"/>
                <w:sz w:val="16"/>
                <w:szCs w:val="16"/>
              </w:rPr>
              <w:t>Vallende voorwerpen voorkomen, vangvoorzieningen toepassen (bijvoorbeeld vangschotten bij steigers).</w:t>
            </w:r>
          </w:p>
        </w:tc>
        <w:tc>
          <w:tcPr>
            <w:tcW w:w="2693" w:type="dxa"/>
            <w:tcBorders>
              <w:top w:val="single" w:sz="6" w:space="0" w:color="auto"/>
              <w:left w:val="single" w:sz="6" w:space="0" w:color="auto"/>
              <w:bottom w:val="single" w:sz="6" w:space="0" w:color="auto"/>
              <w:right w:val="single" w:sz="6" w:space="0" w:color="auto"/>
            </w:tcBorders>
          </w:tcPr>
          <w:p w14:paraId="36280F84" w14:textId="446B3418" w:rsidR="007853D7" w:rsidRPr="00ED7664" w:rsidRDefault="007853D7" w:rsidP="001D4750">
            <w:pPr>
              <w:rPr>
                <w:rFonts w:cs="Arial"/>
                <w:b/>
                <w:bCs/>
              </w:rPr>
            </w:pPr>
          </w:p>
        </w:tc>
        <w:sdt>
          <w:sdtPr>
            <w:rPr>
              <w:rFonts w:cs="Arial"/>
              <w:b/>
              <w:bCs/>
            </w:rPr>
            <w:id w:val="-298003231"/>
            <w:placeholder>
              <w:docPart w:val="A90A8C84EA2340499B3F08D76E8C37B3"/>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9E810AC" w14:textId="29E15A04" w:rsidR="007853D7" w:rsidRPr="00ED7664" w:rsidRDefault="00C70C4E" w:rsidP="001D4750">
                <w:pPr>
                  <w:rPr>
                    <w:rFonts w:cs="Arial"/>
                    <w:b/>
                    <w:bCs/>
                  </w:rPr>
                </w:pPr>
                <w:r>
                  <w:rPr>
                    <w:rFonts w:cs="Arial"/>
                    <w:b/>
                    <w:bCs/>
                  </w:rPr>
                  <w:t>Ja</w:t>
                </w:r>
              </w:p>
            </w:tc>
          </w:sdtContent>
        </w:sdt>
      </w:tr>
      <w:tr w:rsidR="007853D7" w:rsidRPr="00ED7664" w14:paraId="60D193E3"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DBAFF46" w14:textId="18C7839E"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39E0006A" w14:textId="77777777" w:rsidR="007853D7" w:rsidRPr="00437080" w:rsidRDefault="007853D7" w:rsidP="001D4750">
            <w:pPr>
              <w:spacing w:after="240"/>
              <w:rPr>
                <w:rFonts w:cs="Arial"/>
                <w:sz w:val="16"/>
                <w:szCs w:val="16"/>
              </w:rPr>
            </w:pPr>
            <w:r>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617CB035" w14:textId="77777777" w:rsidR="007853D7" w:rsidRPr="00437080" w:rsidRDefault="007853D7" w:rsidP="001D4750">
            <w:pPr>
              <w:rPr>
                <w:rFonts w:cs="Arial"/>
                <w:bCs/>
                <w:sz w:val="16"/>
                <w:szCs w:val="16"/>
              </w:rPr>
            </w:pPr>
            <w:r>
              <w:rPr>
                <w:rFonts w:cs="Arial"/>
                <w:bCs/>
                <w:sz w:val="16"/>
                <w:szCs w:val="16"/>
              </w:rPr>
              <w:t>werken op hoogte</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780C8F5" w14:textId="77777777" w:rsidR="007853D7" w:rsidRPr="00437080" w:rsidRDefault="007853D7" w:rsidP="001D4750">
            <w:pPr>
              <w:rPr>
                <w:rFonts w:cs="Arial"/>
                <w:sz w:val="16"/>
                <w:szCs w:val="16"/>
              </w:rPr>
            </w:pPr>
            <w:r>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2AA2176" w14:textId="77777777" w:rsidR="007853D7" w:rsidRPr="00437080" w:rsidRDefault="007853D7" w:rsidP="001D4750">
            <w:pPr>
              <w:rPr>
                <w:rFonts w:cs="Arial"/>
                <w:sz w:val="16"/>
                <w:szCs w:val="16"/>
              </w:rPr>
            </w:pPr>
            <w:r>
              <w:rPr>
                <w:rFonts w:cs="Arial"/>
                <w:sz w:val="16"/>
                <w:szCs w:val="16"/>
              </w:rPr>
              <w:t>vallen van ladders of trappen.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70D83C9" w14:textId="478BD3DE" w:rsidR="00900298" w:rsidRDefault="007853D7" w:rsidP="001D4750">
            <w:pPr>
              <w:rPr>
                <w:rFonts w:cs="Arial"/>
                <w:sz w:val="16"/>
                <w:szCs w:val="16"/>
              </w:rPr>
            </w:pPr>
            <w:r>
              <w:rPr>
                <w:rFonts w:cs="Arial"/>
                <w:sz w:val="16"/>
                <w:szCs w:val="16"/>
              </w:rPr>
              <w:t xml:space="preserve"> </w:t>
            </w:r>
            <w:r w:rsidR="000E7B17">
              <w:rPr>
                <w:rFonts w:cs="Arial"/>
                <w:sz w:val="16"/>
                <w:szCs w:val="16"/>
              </w:rPr>
              <w:t>Werken met ladders of trappen alleen voor kortdurende</w:t>
            </w:r>
            <w:r w:rsidR="00DB1657">
              <w:rPr>
                <w:rFonts w:cs="Arial"/>
                <w:sz w:val="16"/>
                <w:szCs w:val="16"/>
              </w:rPr>
              <w:t xml:space="preserve"> en lichte</w:t>
            </w:r>
            <w:r w:rsidR="000E7B17">
              <w:rPr>
                <w:rFonts w:cs="Arial"/>
                <w:sz w:val="16"/>
                <w:szCs w:val="16"/>
              </w:rPr>
              <w:t xml:space="preserve"> werkzaamheden</w:t>
            </w:r>
            <w:r w:rsidR="00A7714D">
              <w:rPr>
                <w:rFonts w:cs="Arial"/>
                <w:sz w:val="16"/>
                <w:szCs w:val="16"/>
              </w:rPr>
              <w:t xml:space="preserve">, conform A-blad ladders en trappen. </w:t>
            </w:r>
            <w:r w:rsidR="000E7B17">
              <w:rPr>
                <w:rFonts w:cs="Arial"/>
                <w:sz w:val="16"/>
                <w:szCs w:val="16"/>
              </w:rPr>
              <w:t xml:space="preserve"> Bij voorkeur werken </w:t>
            </w:r>
            <w:r w:rsidR="000E7B17">
              <w:rPr>
                <w:rFonts w:cs="Arial"/>
                <w:sz w:val="16"/>
                <w:szCs w:val="16"/>
              </w:rPr>
              <w:lastRenderedPageBreak/>
              <w:t>met rolsteigers.</w:t>
            </w:r>
            <w:r w:rsidR="00A7714D">
              <w:rPr>
                <w:rFonts w:cs="Arial"/>
                <w:sz w:val="16"/>
                <w:szCs w:val="16"/>
              </w:rPr>
              <w:t xml:space="preserve"> Rolsteiger in de buurt van bovenleiding tram dienen geaard te zijn.</w:t>
            </w:r>
            <w:r w:rsidR="00900298">
              <w:rPr>
                <w:rFonts w:cs="Arial"/>
                <w:sz w:val="16"/>
                <w:szCs w:val="16"/>
              </w:rPr>
              <w:t xml:space="preserve"> Opbouwen rolsteigers conform A-blad rolsteigers door geïnstrueerd persoon.</w:t>
            </w:r>
          </w:p>
          <w:p w14:paraId="03D2B07F" w14:textId="6C8588D0"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49B1F7B2" w14:textId="78A6A6BD" w:rsidR="007853D7" w:rsidRPr="00ED7664" w:rsidRDefault="00C51730" w:rsidP="001D4750">
            <w:pPr>
              <w:rPr>
                <w:rFonts w:cs="Arial"/>
                <w:b/>
                <w:bCs/>
              </w:rPr>
            </w:pPr>
            <w:r>
              <w:rPr>
                <w:rFonts w:cs="Arial"/>
                <w:sz w:val="16"/>
                <w:szCs w:val="16"/>
              </w:rPr>
              <w:lastRenderedPageBreak/>
              <w:t>Rolsteigers dienen aantoonbaar te zijn gekeurd</w:t>
            </w:r>
            <w:r w:rsidR="00900298">
              <w:rPr>
                <w:rFonts w:cs="Arial"/>
                <w:sz w:val="16"/>
                <w:szCs w:val="16"/>
              </w:rPr>
              <w:t>.</w:t>
            </w:r>
          </w:p>
        </w:tc>
        <w:sdt>
          <w:sdtPr>
            <w:rPr>
              <w:rFonts w:cs="Arial"/>
              <w:b/>
              <w:bCs/>
            </w:rPr>
            <w:id w:val="-1038347128"/>
            <w:placeholder>
              <w:docPart w:val="18D62353631841C7844EB2400AEFE3D4"/>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B784A92" w14:textId="53915563" w:rsidR="007853D7" w:rsidRPr="00ED7664" w:rsidRDefault="00C70C4E" w:rsidP="001D4750">
                <w:pPr>
                  <w:rPr>
                    <w:rFonts w:cs="Arial"/>
                    <w:b/>
                    <w:bCs/>
                  </w:rPr>
                </w:pPr>
                <w:r>
                  <w:rPr>
                    <w:rFonts w:cs="Arial"/>
                    <w:b/>
                    <w:bCs/>
                  </w:rPr>
                  <w:t>Ja</w:t>
                </w:r>
              </w:p>
            </w:tc>
          </w:sdtContent>
        </w:sdt>
      </w:tr>
      <w:tr w:rsidR="007853D7" w:rsidRPr="00ED7664" w14:paraId="253304CD"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32344ED" w14:textId="3911037D"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B1833A7" w14:textId="77777777" w:rsidR="007853D7" w:rsidRPr="00437080" w:rsidRDefault="007853D7" w:rsidP="001D4750">
            <w:pPr>
              <w:spacing w:after="240"/>
              <w:rPr>
                <w:rFonts w:cs="Arial"/>
                <w:sz w:val="16"/>
                <w:szCs w:val="16"/>
              </w:rPr>
            </w:pPr>
            <w:r w:rsidRPr="00473369">
              <w:rPr>
                <w:rFonts w:cs="Arial"/>
                <w:sz w:val="16"/>
                <w:szCs w:val="16"/>
              </w:rPr>
              <w:t>alle fasen</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4A827BAA" w14:textId="77777777" w:rsidR="007853D7" w:rsidRPr="00437080" w:rsidRDefault="007853D7" w:rsidP="001D4750">
            <w:pPr>
              <w:rPr>
                <w:rFonts w:cs="Arial"/>
                <w:bCs/>
                <w:sz w:val="16"/>
                <w:szCs w:val="16"/>
              </w:rPr>
            </w:pPr>
            <w:r w:rsidRPr="00473369">
              <w:rPr>
                <w:rFonts w:cs="Arial"/>
                <w:bCs/>
                <w:sz w:val="16"/>
                <w:szCs w:val="16"/>
              </w:rPr>
              <w:t xml:space="preserve">werken op </w:t>
            </w:r>
            <w:r>
              <w:rPr>
                <w:rFonts w:cs="Arial"/>
                <w:bCs/>
                <w:sz w:val="16"/>
                <w:szCs w:val="16"/>
              </w:rPr>
              <w:t>steiger</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ACEF51D" w14:textId="77777777" w:rsidR="007853D7" w:rsidRPr="00437080" w:rsidRDefault="007853D7" w:rsidP="001D4750">
            <w:pPr>
              <w:rPr>
                <w:rFonts w:cs="Arial"/>
                <w:sz w:val="16"/>
                <w:szCs w:val="16"/>
              </w:rPr>
            </w:pPr>
            <w:r w:rsidRPr="00473369">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09E1088" w14:textId="77777777" w:rsidR="007853D7" w:rsidRPr="00437080" w:rsidRDefault="007853D7" w:rsidP="001D4750">
            <w:pPr>
              <w:rPr>
                <w:rFonts w:cs="Arial"/>
                <w:sz w:val="16"/>
                <w:szCs w:val="16"/>
              </w:rPr>
            </w:pPr>
            <w:r>
              <w:rPr>
                <w:rFonts w:cs="Arial"/>
                <w:sz w:val="16"/>
                <w:szCs w:val="16"/>
              </w:rPr>
              <w:t>valgevaar of vallende voorwerpen.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EA83AD" w14:textId="6689AF16" w:rsidR="00DB1657" w:rsidRDefault="00DB1657" w:rsidP="001D4750">
            <w:pPr>
              <w:rPr>
                <w:rFonts w:cs="Arial"/>
                <w:sz w:val="16"/>
                <w:szCs w:val="16"/>
              </w:rPr>
            </w:pPr>
            <w:r>
              <w:rPr>
                <w:rFonts w:cs="Arial"/>
                <w:sz w:val="16"/>
                <w:szCs w:val="16"/>
              </w:rPr>
              <w:t>Staande steigers opgebouwd conform Richtlijn Steigers met inachtneming veiligheid voor de steigerbouwer, de gebruiker en derden/passanten.</w:t>
            </w:r>
            <w:r w:rsidR="002156A3">
              <w:rPr>
                <w:rFonts w:cs="Arial"/>
                <w:sz w:val="16"/>
                <w:szCs w:val="16"/>
              </w:rPr>
              <w:t xml:space="preserve"> Staande steigers elke 2 weken laten keuren of na aanpassing van de steiger.</w:t>
            </w:r>
          </w:p>
          <w:p w14:paraId="0AED17B0" w14:textId="53A7EA17" w:rsidR="007853D7" w:rsidRPr="00ED7664" w:rsidRDefault="00C467DC" w:rsidP="001D4750">
            <w:pPr>
              <w:rPr>
                <w:rFonts w:cs="Arial"/>
                <w:sz w:val="16"/>
                <w:szCs w:val="16"/>
              </w:rPr>
            </w:pPr>
            <w:r>
              <w:rPr>
                <w:rFonts w:cs="Arial"/>
                <w:sz w:val="16"/>
                <w:szCs w:val="16"/>
              </w:rPr>
              <w:t>Steiger in buurt van bovenleiding tram dienen geaard te zijn. Veiligheidszone toepassen. Steiger naast of boven openbaar gebied dienen voorzieningen te hebben tegen vallende voorwerpen.</w:t>
            </w:r>
          </w:p>
        </w:tc>
        <w:tc>
          <w:tcPr>
            <w:tcW w:w="2693" w:type="dxa"/>
            <w:tcBorders>
              <w:top w:val="single" w:sz="6" w:space="0" w:color="auto"/>
              <w:left w:val="single" w:sz="6" w:space="0" w:color="auto"/>
              <w:bottom w:val="single" w:sz="6" w:space="0" w:color="auto"/>
              <w:right w:val="single" w:sz="6" w:space="0" w:color="auto"/>
            </w:tcBorders>
          </w:tcPr>
          <w:p w14:paraId="0BE98E31" w14:textId="69814B49" w:rsidR="00C51730" w:rsidRDefault="00C51730" w:rsidP="001D4750">
            <w:pPr>
              <w:rPr>
                <w:rFonts w:cs="Arial"/>
                <w:sz w:val="16"/>
                <w:szCs w:val="16"/>
              </w:rPr>
            </w:pPr>
            <w:r>
              <w:rPr>
                <w:rFonts w:cs="Arial"/>
                <w:sz w:val="16"/>
                <w:szCs w:val="16"/>
              </w:rPr>
              <w:t>Zichtbare inspectie van de steiger</w:t>
            </w:r>
            <w:r w:rsidR="002156A3">
              <w:rPr>
                <w:rFonts w:cs="Arial"/>
                <w:sz w:val="16"/>
                <w:szCs w:val="16"/>
              </w:rPr>
              <w:t xml:space="preserve"> </w:t>
            </w:r>
            <w:r w:rsidR="00655D2F">
              <w:rPr>
                <w:rFonts w:cs="Arial"/>
                <w:sz w:val="16"/>
                <w:szCs w:val="16"/>
              </w:rPr>
              <w:t>d</w:t>
            </w:r>
            <w:r w:rsidR="002156A3">
              <w:rPr>
                <w:rFonts w:cs="Arial"/>
                <w:sz w:val="16"/>
                <w:szCs w:val="16"/>
              </w:rPr>
              <w:t>oor ophangen steigerkaart.</w:t>
            </w:r>
          </w:p>
          <w:p w14:paraId="1A00AD7E" w14:textId="38E8BD03" w:rsidR="007853D7" w:rsidRPr="00ED7664" w:rsidRDefault="007853D7" w:rsidP="001D4750">
            <w:pPr>
              <w:rPr>
                <w:rFonts w:cs="Arial"/>
                <w:b/>
                <w:bCs/>
              </w:rPr>
            </w:pPr>
          </w:p>
        </w:tc>
        <w:sdt>
          <w:sdtPr>
            <w:rPr>
              <w:rFonts w:cs="Arial"/>
              <w:b/>
              <w:bCs/>
            </w:rPr>
            <w:id w:val="1508019598"/>
            <w:placeholder>
              <w:docPart w:val="44BC3B3654AF4D4CACED45B877B92A57"/>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70C7D63" w14:textId="63088C67" w:rsidR="007853D7" w:rsidRPr="00ED7664" w:rsidRDefault="00C70C4E" w:rsidP="001D4750">
                <w:pPr>
                  <w:rPr>
                    <w:rFonts w:cs="Arial"/>
                    <w:b/>
                    <w:bCs/>
                  </w:rPr>
                </w:pPr>
                <w:r>
                  <w:rPr>
                    <w:rFonts w:cs="Arial"/>
                    <w:b/>
                    <w:bCs/>
                  </w:rPr>
                  <w:t>Nee</w:t>
                </w:r>
              </w:p>
            </w:tc>
          </w:sdtContent>
        </w:sdt>
      </w:tr>
      <w:tr w:rsidR="007853D7" w:rsidRPr="00ED7664" w14:paraId="437D184B"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314BEB0A" w14:textId="5CBFAA00"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4884ABCF" w14:textId="77777777" w:rsidR="007853D7" w:rsidRPr="00437080" w:rsidRDefault="007853D7" w:rsidP="001D4750">
            <w:pPr>
              <w:spacing w:after="240"/>
              <w:rPr>
                <w:rFonts w:cs="Arial"/>
                <w:sz w:val="16"/>
                <w:szCs w:val="16"/>
              </w:rPr>
            </w:pPr>
            <w:r w:rsidRPr="00437080">
              <w:rPr>
                <w:rFonts w:cs="Arial"/>
                <w:sz w:val="16"/>
                <w:szCs w:val="16"/>
              </w:rPr>
              <w:t>Bemaling</w:t>
            </w:r>
            <w:r>
              <w:rPr>
                <w:rFonts w:cs="Arial"/>
                <w:sz w:val="16"/>
                <w:szCs w:val="16"/>
              </w:rPr>
              <w:t>/zuivering</w:t>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24C0017D" w14:textId="77777777" w:rsidR="007853D7" w:rsidRPr="00437080" w:rsidRDefault="007853D7" w:rsidP="001D4750">
            <w:pPr>
              <w:rPr>
                <w:rFonts w:cs="Arial"/>
                <w:bCs/>
                <w:sz w:val="16"/>
                <w:szCs w:val="16"/>
              </w:rPr>
            </w:pPr>
            <w:r w:rsidRPr="00437080">
              <w:rPr>
                <w:rFonts w:cs="Arial"/>
                <w:bCs/>
                <w:sz w:val="16"/>
                <w:szCs w:val="16"/>
              </w:rPr>
              <w:t>lozen van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505D15A" w14:textId="77777777" w:rsidR="007853D7" w:rsidRPr="00437080" w:rsidRDefault="007853D7" w:rsidP="001D4750">
            <w:pPr>
              <w:rPr>
                <w:rFonts w:cs="Arial"/>
                <w:sz w:val="16"/>
                <w:szCs w:val="16"/>
              </w:rPr>
            </w:pPr>
            <w:r w:rsidRPr="00437080">
              <w:rPr>
                <w:rFonts w:cs="Arial"/>
                <w:sz w:val="16"/>
                <w:szCs w:val="16"/>
              </w:rPr>
              <w:t>(water)</w:t>
            </w:r>
            <w:proofErr w:type="spellStart"/>
            <w:r w:rsidRPr="00437080">
              <w:rPr>
                <w:rFonts w:cs="Arial"/>
                <w:sz w:val="16"/>
                <w:szCs w:val="16"/>
              </w:rPr>
              <w:t>bodem-verontreiniging</w:t>
            </w:r>
            <w:proofErr w:type="spellEnd"/>
            <w:r w:rsidRPr="00437080">
              <w:rPr>
                <w:rFonts w:cs="Arial"/>
                <w:sz w:val="16"/>
                <w:szCs w:val="16"/>
              </w:rPr>
              <w:t>, milieurisico</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B3D6BB1" w14:textId="77777777" w:rsidR="007853D7" w:rsidRPr="00437080" w:rsidRDefault="007853D7" w:rsidP="001D4750">
            <w:pPr>
              <w:rPr>
                <w:rFonts w:cs="Arial"/>
                <w:sz w:val="16"/>
                <w:szCs w:val="16"/>
              </w:rPr>
            </w:pPr>
            <w:r w:rsidRPr="00437080">
              <w:rPr>
                <w:rFonts w:cs="Arial"/>
                <w:sz w:val="16"/>
                <w:szCs w:val="16"/>
              </w:rPr>
              <w:t xml:space="preserve">ontbreken van </w:t>
            </w:r>
            <w:proofErr w:type="spellStart"/>
            <w:r w:rsidRPr="00437080">
              <w:rPr>
                <w:rFonts w:cs="Arial"/>
                <w:sz w:val="16"/>
                <w:szCs w:val="16"/>
              </w:rPr>
              <w:t>waterbehandelende</w:t>
            </w:r>
            <w:proofErr w:type="spellEnd"/>
            <w:r w:rsidRPr="00437080">
              <w:rPr>
                <w:rFonts w:cs="Arial"/>
                <w:sz w:val="16"/>
                <w:szCs w:val="16"/>
              </w:rPr>
              <w:t xml:space="preserve"> voorzieningen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E596B32" w14:textId="1ECED048" w:rsidR="007853D7" w:rsidRPr="00ED7664" w:rsidRDefault="00DB1657" w:rsidP="001D4750">
            <w:pPr>
              <w:rPr>
                <w:rFonts w:cs="Arial"/>
                <w:sz w:val="16"/>
                <w:szCs w:val="16"/>
              </w:rPr>
            </w:pPr>
            <w:r>
              <w:rPr>
                <w:rFonts w:cs="Arial"/>
                <w:sz w:val="16"/>
                <w:szCs w:val="16"/>
              </w:rPr>
              <w:t xml:space="preserve">Lozingsvergunning. </w:t>
            </w:r>
            <w:proofErr w:type="spellStart"/>
            <w:r w:rsidR="007853D7">
              <w:rPr>
                <w:rFonts w:cs="Arial"/>
                <w:sz w:val="16"/>
                <w:szCs w:val="16"/>
              </w:rPr>
              <w:t>Waterbehandelende</w:t>
            </w:r>
            <w:proofErr w:type="spellEnd"/>
            <w:r w:rsidR="007853D7">
              <w:rPr>
                <w:rFonts w:cs="Arial"/>
                <w:sz w:val="16"/>
                <w:szCs w:val="16"/>
              </w:rPr>
              <w:t xml:space="preserve"> voorzieningen toepassen indien vereist.</w:t>
            </w:r>
          </w:p>
        </w:tc>
        <w:tc>
          <w:tcPr>
            <w:tcW w:w="2693" w:type="dxa"/>
            <w:tcBorders>
              <w:top w:val="single" w:sz="6" w:space="0" w:color="auto"/>
              <w:left w:val="single" w:sz="6" w:space="0" w:color="auto"/>
              <w:bottom w:val="single" w:sz="6" w:space="0" w:color="auto"/>
              <w:right w:val="single" w:sz="6" w:space="0" w:color="auto"/>
            </w:tcBorders>
          </w:tcPr>
          <w:p w14:paraId="47724DC8" w14:textId="77777777" w:rsidR="007853D7" w:rsidRPr="00ED7664" w:rsidRDefault="007853D7" w:rsidP="001D4750">
            <w:pPr>
              <w:rPr>
                <w:rFonts w:cs="Arial"/>
                <w:b/>
                <w:bCs/>
              </w:rPr>
            </w:pPr>
          </w:p>
        </w:tc>
        <w:sdt>
          <w:sdtPr>
            <w:rPr>
              <w:rFonts w:cs="Arial"/>
              <w:b/>
              <w:bCs/>
            </w:rPr>
            <w:id w:val="-589003479"/>
            <w:placeholder>
              <w:docPart w:val="A4C7B166EE7F4D3DB057DB2BE1FC0024"/>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071ECBCC" w14:textId="0D048130" w:rsidR="007853D7" w:rsidRPr="00ED7664" w:rsidRDefault="00132559" w:rsidP="001D4750">
                <w:pPr>
                  <w:rPr>
                    <w:rFonts w:cs="Arial"/>
                    <w:b/>
                    <w:bCs/>
                  </w:rPr>
                </w:pPr>
                <w:r>
                  <w:rPr>
                    <w:rFonts w:cs="Arial"/>
                    <w:b/>
                    <w:bCs/>
                  </w:rPr>
                  <w:t>Nee</w:t>
                </w:r>
              </w:p>
            </w:tc>
          </w:sdtContent>
        </w:sdt>
      </w:tr>
      <w:tr w:rsidR="007853D7" w:rsidRPr="00ED7664" w14:paraId="3CA3B2F4"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3119BE27" w14:textId="3FE9A8CD"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43A0ADE4" w14:textId="77777777" w:rsidR="007853D7" w:rsidRPr="000C3B3B" w:rsidRDefault="007853D7" w:rsidP="001D4750">
            <w:pPr>
              <w:spacing w:after="240"/>
              <w:rPr>
                <w:rFonts w:cs="Arial"/>
                <w:sz w:val="16"/>
                <w:szCs w:val="16"/>
              </w:rPr>
            </w:pPr>
            <w:r w:rsidRPr="000C3B3B">
              <w:rPr>
                <w:rFonts w:cs="Arial"/>
                <w:sz w:val="16"/>
                <w:szCs w:val="16"/>
              </w:rPr>
              <w:t>Bemaling/zuivering</w:t>
            </w:r>
            <w:r w:rsidRPr="000C3B3B">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063BE7DC" w14:textId="77777777" w:rsidR="007853D7" w:rsidRPr="000C3B3B" w:rsidRDefault="007853D7" w:rsidP="001D4750">
            <w:pPr>
              <w:rPr>
                <w:rFonts w:cs="Arial"/>
                <w:sz w:val="16"/>
                <w:szCs w:val="16"/>
              </w:rPr>
            </w:pPr>
            <w:r w:rsidRPr="000C3B3B">
              <w:rPr>
                <w:rFonts w:cs="Arial"/>
                <w:sz w:val="16"/>
                <w:szCs w:val="16"/>
              </w:rPr>
              <w:t>toepassen, in stand houden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33AA934" w14:textId="0C69DEF2" w:rsidR="007853D7" w:rsidRPr="000C3B3B" w:rsidRDefault="007853D7" w:rsidP="001D4750">
            <w:pPr>
              <w:rPr>
                <w:rFonts w:cs="Arial"/>
                <w:sz w:val="16"/>
                <w:szCs w:val="16"/>
              </w:rPr>
            </w:pPr>
            <w:r w:rsidRPr="000C3B3B">
              <w:rPr>
                <w:rFonts w:cs="Arial"/>
                <w:sz w:val="16"/>
                <w:szCs w:val="16"/>
              </w:rPr>
              <w:t>opbarsten bodem, schade</w:t>
            </w:r>
            <w:r w:rsidR="000C3B3B" w:rsidRPr="000C3B3B">
              <w:rPr>
                <w:rFonts w:cs="Arial"/>
                <w:sz w:val="16"/>
                <w:szCs w:val="16"/>
              </w:rPr>
              <w:t>, kwelvorming.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C7A1844" w14:textId="77777777" w:rsidR="007853D7" w:rsidRPr="000C3B3B" w:rsidRDefault="007853D7" w:rsidP="001D4750">
            <w:pPr>
              <w:rPr>
                <w:rFonts w:cs="Arial"/>
                <w:bCs/>
                <w:sz w:val="16"/>
                <w:szCs w:val="16"/>
              </w:rPr>
            </w:pPr>
            <w:r w:rsidRPr="000C3B3B">
              <w:rPr>
                <w:rFonts w:cs="Arial"/>
                <w:bCs/>
                <w:sz w:val="16"/>
                <w:szCs w:val="16"/>
              </w:rPr>
              <w:t>ontgraving boven een waterdichte laag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3301C384" w14:textId="27D9752D" w:rsidR="007853D7" w:rsidRPr="000C3B3B" w:rsidRDefault="007853D7" w:rsidP="001D4750">
            <w:pPr>
              <w:rPr>
                <w:rFonts w:cs="Arial"/>
                <w:sz w:val="16"/>
                <w:szCs w:val="16"/>
              </w:rPr>
            </w:pPr>
            <w:r w:rsidRPr="000C3B3B">
              <w:rPr>
                <w:rFonts w:cs="Arial"/>
                <w:sz w:val="16"/>
                <w:szCs w:val="16"/>
              </w:rPr>
              <w:t xml:space="preserve">Bemaling </w:t>
            </w:r>
            <w:r w:rsidR="008C4779" w:rsidRPr="000C3B3B">
              <w:rPr>
                <w:rFonts w:cs="Arial"/>
                <w:sz w:val="16"/>
                <w:szCs w:val="16"/>
              </w:rPr>
              <w:t xml:space="preserve">aanpassen aan </w:t>
            </w:r>
            <w:r w:rsidR="000C3B3B" w:rsidRPr="000C3B3B">
              <w:rPr>
                <w:rFonts w:cs="Arial"/>
                <w:sz w:val="16"/>
                <w:szCs w:val="16"/>
              </w:rPr>
              <w:t>bodemgesteldheid.</w:t>
            </w:r>
            <w:r w:rsidR="00655D2F" w:rsidRPr="00655D2F">
              <w:rPr>
                <w:rFonts w:cs="Arial"/>
                <w:sz w:val="16"/>
                <w:szCs w:val="16"/>
              </w:rPr>
              <w:t xml:space="preserve"> Bemaling uitvoeren volgens BRL SIKB 12000.</w:t>
            </w:r>
          </w:p>
        </w:tc>
        <w:tc>
          <w:tcPr>
            <w:tcW w:w="2693" w:type="dxa"/>
            <w:tcBorders>
              <w:top w:val="single" w:sz="6" w:space="0" w:color="auto"/>
              <w:left w:val="single" w:sz="6" w:space="0" w:color="auto"/>
              <w:bottom w:val="single" w:sz="6" w:space="0" w:color="auto"/>
              <w:right w:val="single" w:sz="6" w:space="0" w:color="auto"/>
            </w:tcBorders>
          </w:tcPr>
          <w:p w14:paraId="65B67E7C" w14:textId="4A11AC92" w:rsidR="007853D7" w:rsidRPr="00ED7664" w:rsidRDefault="007853D7" w:rsidP="001D4750">
            <w:pPr>
              <w:pStyle w:val="Adreskopje"/>
              <w:framePr w:wrap="around"/>
            </w:pPr>
          </w:p>
        </w:tc>
        <w:sdt>
          <w:sdtPr>
            <w:rPr>
              <w:rFonts w:cs="Arial"/>
              <w:b/>
              <w:bCs/>
            </w:rPr>
            <w:id w:val="1874732488"/>
            <w:placeholder>
              <w:docPart w:val="BDF88225ED5C4EC484F92A2067565FA9"/>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51F4B97" w14:textId="327D835C" w:rsidR="007853D7" w:rsidRPr="00ED7664" w:rsidRDefault="00132559" w:rsidP="001D4750">
                <w:pPr>
                  <w:rPr>
                    <w:rFonts w:cs="Arial"/>
                    <w:b/>
                    <w:bCs/>
                  </w:rPr>
                </w:pPr>
                <w:r>
                  <w:rPr>
                    <w:rFonts w:cs="Arial"/>
                    <w:b/>
                    <w:bCs/>
                  </w:rPr>
                  <w:t>Nee</w:t>
                </w:r>
              </w:p>
            </w:tc>
          </w:sdtContent>
        </w:sdt>
      </w:tr>
      <w:tr w:rsidR="007853D7" w:rsidRPr="00ED7664" w14:paraId="4592DE29"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F14FEF9" w14:textId="01FDA268"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1386897A" w14:textId="77777777" w:rsidR="007853D7" w:rsidRPr="00437080" w:rsidRDefault="007853D7" w:rsidP="001D4750">
            <w:pPr>
              <w:rPr>
                <w:rFonts w:cs="Arial"/>
                <w:sz w:val="16"/>
                <w:szCs w:val="16"/>
              </w:rPr>
            </w:pPr>
            <w:r w:rsidRPr="00437080">
              <w:rPr>
                <w:rFonts w:cs="Arial"/>
                <w:sz w:val="16"/>
                <w:szCs w:val="16"/>
              </w:rPr>
              <w:t>Betonconstructie;</w:t>
            </w:r>
            <w:r w:rsidRPr="00437080">
              <w:rPr>
                <w:rFonts w:cs="Arial"/>
                <w:sz w:val="16"/>
                <w:szCs w:val="16"/>
              </w:rPr>
              <w:br/>
              <w:t>Houtconstructie;</w:t>
            </w:r>
            <w:r w:rsidRPr="00437080">
              <w:rPr>
                <w:rFonts w:cs="Arial"/>
                <w:sz w:val="16"/>
                <w:szCs w:val="16"/>
              </w:rPr>
              <w:br/>
              <w:t>Metselwerk</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2B54B9E7" w14:textId="13B2D755" w:rsidR="007853D7" w:rsidRPr="00437080" w:rsidRDefault="008C4779" w:rsidP="001D4750">
            <w:pPr>
              <w:rPr>
                <w:rFonts w:cs="Arial"/>
                <w:bCs/>
                <w:sz w:val="16"/>
                <w:szCs w:val="16"/>
              </w:rPr>
            </w:pPr>
            <w:r>
              <w:rPr>
                <w:rFonts w:cs="Arial"/>
                <w:bCs/>
                <w:sz w:val="16"/>
                <w:szCs w:val="16"/>
              </w:rPr>
              <w:t>W</w:t>
            </w:r>
            <w:r w:rsidR="007853D7" w:rsidRPr="00437080">
              <w:rPr>
                <w:rFonts w:cs="Arial"/>
                <w:bCs/>
                <w:sz w:val="16"/>
                <w:szCs w:val="16"/>
              </w:rPr>
              <w:t xml:space="preserve">erken met </w:t>
            </w:r>
            <w:r w:rsidR="00F90B72">
              <w:rPr>
                <w:rFonts w:cs="Arial"/>
                <w:bCs/>
                <w:sz w:val="16"/>
                <w:szCs w:val="16"/>
              </w:rPr>
              <w:t xml:space="preserve">grote en zware materialen zoals </w:t>
            </w:r>
            <w:r w:rsidR="00E01005">
              <w:rPr>
                <w:rFonts w:cs="Arial"/>
                <w:bCs/>
                <w:sz w:val="16"/>
                <w:szCs w:val="16"/>
              </w:rPr>
              <w:lastRenderedPageBreak/>
              <w:t>bekistingswanden</w:t>
            </w:r>
            <w:r w:rsidR="007853D7" w:rsidRPr="00437080">
              <w:rPr>
                <w:rFonts w:cs="Arial"/>
                <w:bCs/>
                <w:sz w:val="16"/>
                <w:szCs w:val="16"/>
              </w:rPr>
              <w:t xml:space="preserve"> en gevelpanelen</w:t>
            </w:r>
            <w:r>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6C6CAFAD" w14:textId="77777777" w:rsidR="007853D7" w:rsidRPr="00437080" w:rsidRDefault="007853D7" w:rsidP="001D4750">
            <w:pPr>
              <w:rPr>
                <w:rFonts w:cs="Arial"/>
                <w:sz w:val="16"/>
                <w:szCs w:val="16"/>
              </w:rPr>
            </w:pPr>
            <w:r w:rsidRPr="00437080">
              <w:rPr>
                <w:rFonts w:cs="Arial"/>
                <w:sz w:val="16"/>
                <w:szCs w:val="16"/>
              </w:rPr>
              <w:lastRenderedPageBreak/>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09C7B1B" w14:textId="1844B583" w:rsidR="007853D7" w:rsidRPr="00437080" w:rsidRDefault="007853D7" w:rsidP="001D4750">
            <w:pPr>
              <w:rPr>
                <w:rFonts w:cs="Arial"/>
                <w:sz w:val="16"/>
                <w:szCs w:val="16"/>
              </w:rPr>
            </w:pPr>
            <w:r w:rsidRPr="00437080">
              <w:rPr>
                <w:rFonts w:cs="Arial"/>
                <w:sz w:val="16"/>
                <w:szCs w:val="16"/>
              </w:rPr>
              <w:t>omvallen, omwaaien</w:t>
            </w:r>
            <w:r w:rsidR="00F90B72">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2B8D02" w14:textId="440E22C8" w:rsidR="007853D7" w:rsidRPr="00ED7664" w:rsidRDefault="00DB1657" w:rsidP="001D4750">
            <w:pPr>
              <w:rPr>
                <w:rFonts w:cs="Arial"/>
                <w:sz w:val="16"/>
                <w:szCs w:val="16"/>
              </w:rPr>
            </w:pPr>
            <w:r>
              <w:rPr>
                <w:rFonts w:cs="Arial"/>
                <w:sz w:val="16"/>
                <w:szCs w:val="16"/>
              </w:rPr>
              <w:t>Materiaal goed vastzetten. Weersomstandigheden dagelijks controleren.</w:t>
            </w:r>
          </w:p>
        </w:tc>
        <w:tc>
          <w:tcPr>
            <w:tcW w:w="2693" w:type="dxa"/>
            <w:tcBorders>
              <w:top w:val="single" w:sz="6" w:space="0" w:color="auto"/>
              <w:left w:val="single" w:sz="6" w:space="0" w:color="auto"/>
              <w:bottom w:val="single" w:sz="6" w:space="0" w:color="auto"/>
              <w:right w:val="single" w:sz="6" w:space="0" w:color="auto"/>
            </w:tcBorders>
          </w:tcPr>
          <w:p w14:paraId="57CD432B" w14:textId="7B749F3F" w:rsidR="007853D7" w:rsidRPr="00ED7664" w:rsidRDefault="007853D7" w:rsidP="001D4750">
            <w:pPr>
              <w:rPr>
                <w:rFonts w:cs="Arial"/>
                <w:b/>
                <w:bCs/>
              </w:rPr>
            </w:pPr>
          </w:p>
        </w:tc>
        <w:sdt>
          <w:sdtPr>
            <w:rPr>
              <w:rFonts w:cs="Arial"/>
              <w:b/>
              <w:bCs/>
            </w:rPr>
            <w:id w:val="2037389224"/>
            <w:placeholder>
              <w:docPart w:val="17EABC3B358143E79186BFF463B5F0C6"/>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896A05C" w14:textId="70227D13" w:rsidR="007853D7" w:rsidRPr="00ED7664" w:rsidRDefault="00132559" w:rsidP="001D4750">
                <w:pPr>
                  <w:rPr>
                    <w:rFonts w:cs="Arial"/>
                    <w:b/>
                    <w:bCs/>
                  </w:rPr>
                </w:pPr>
                <w:r>
                  <w:rPr>
                    <w:rFonts w:cs="Arial"/>
                    <w:b/>
                    <w:bCs/>
                  </w:rPr>
                  <w:t>Nee</w:t>
                </w:r>
              </w:p>
            </w:tc>
          </w:sdtContent>
        </w:sdt>
      </w:tr>
      <w:tr w:rsidR="007853D7" w:rsidRPr="00ED7664" w14:paraId="54D518EF"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2E61A4BC" w14:textId="7A4C32C4"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568228CD" w14:textId="260695D4" w:rsidR="00F90B72" w:rsidRDefault="007853D7" w:rsidP="001D4750">
            <w:pPr>
              <w:rPr>
                <w:rFonts w:cs="Arial"/>
                <w:sz w:val="16"/>
                <w:szCs w:val="16"/>
              </w:rPr>
            </w:pPr>
            <w:r w:rsidRPr="00437080">
              <w:rPr>
                <w:rFonts w:cs="Arial"/>
                <w:sz w:val="16"/>
                <w:szCs w:val="16"/>
              </w:rPr>
              <w:t>Betonconstructie</w:t>
            </w:r>
            <w:r w:rsidR="00F90B72">
              <w:rPr>
                <w:rFonts w:cs="Arial"/>
                <w:sz w:val="16"/>
                <w:szCs w:val="16"/>
              </w:rPr>
              <w:t>s</w:t>
            </w:r>
            <w:r w:rsidRPr="00437080">
              <w:rPr>
                <w:rFonts w:cs="Arial"/>
                <w:sz w:val="16"/>
                <w:szCs w:val="16"/>
              </w:rPr>
              <w:t>;</w:t>
            </w:r>
            <w:r w:rsidRPr="00437080">
              <w:rPr>
                <w:rFonts w:cs="Arial"/>
                <w:sz w:val="16"/>
                <w:szCs w:val="16"/>
              </w:rPr>
              <w:br w:type="page"/>
            </w:r>
          </w:p>
          <w:p w14:paraId="72F991F7" w14:textId="05FDBC9C" w:rsidR="007853D7" w:rsidRPr="00437080" w:rsidRDefault="007853D7" w:rsidP="001D4750">
            <w:pPr>
              <w:rPr>
                <w:rFonts w:cs="Arial"/>
                <w:sz w:val="16"/>
                <w:szCs w:val="16"/>
              </w:rPr>
            </w:pPr>
            <w:r w:rsidRPr="00437080">
              <w:rPr>
                <w:rFonts w:cs="Arial"/>
                <w:sz w:val="16"/>
                <w:szCs w:val="16"/>
              </w:rPr>
              <w:t>Houtconstructie</w:t>
            </w:r>
            <w:r w:rsidR="00F90B72">
              <w:rPr>
                <w:rFonts w:cs="Arial"/>
                <w:sz w:val="16"/>
                <w:szCs w:val="16"/>
              </w:rPr>
              <w:t>s</w:t>
            </w:r>
            <w:r w:rsidRPr="00437080">
              <w:rPr>
                <w:rFonts w:cs="Arial"/>
                <w:sz w:val="16"/>
                <w:szCs w:val="16"/>
              </w:rPr>
              <w:t>;</w:t>
            </w:r>
            <w:r w:rsidRPr="00437080">
              <w:rPr>
                <w:rFonts w:cs="Arial"/>
                <w:sz w:val="16"/>
                <w:szCs w:val="16"/>
              </w:rPr>
              <w:br w:type="page"/>
            </w:r>
            <w:r w:rsidR="00F90B72">
              <w:rPr>
                <w:rFonts w:cs="Arial"/>
                <w:sz w:val="16"/>
                <w:szCs w:val="16"/>
              </w:rPr>
              <w:t xml:space="preserve"> M</w:t>
            </w:r>
            <w:r w:rsidRPr="00437080">
              <w:rPr>
                <w:rFonts w:cs="Arial"/>
                <w:sz w:val="16"/>
                <w:szCs w:val="16"/>
              </w:rPr>
              <w:t>etselwerk;</w:t>
            </w:r>
            <w:r w:rsidRPr="00437080">
              <w:rPr>
                <w:rFonts w:cs="Arial"/>
                <w:sz w:val="16"/>
                <w:szCs w:val="16"/>
              </w:rPr>
              <w:br w:type="page"/>
            </w:r>
            <w:r w:rsidR="00F90B72">
              <w:rPr>
                <w:rFonts w:cs="Arial"/>
                <w:sz w:val="16"/>
                <w:szCs w:val="16"/>
              </w:rPr>
              <w:t xml:space="preserve"> </w:t>
            </w:r>
            <w:r w:rsidRPr="00437080">
              <w:rPr>
                <w:rFonts w:cs="Arial"/>
                <w:sz w:val="16"/>
                <w:szCs w:val="16"/>
              </w:rPr>
              <w:t>Wegverharding</w:t>
            </w:r>
            <w:r w:rsidR="00F90B72">
              <w:rPr>
                <w:rFonts w:cs="Arial"/>
                <w:sz w:val="16"/>
                <w:szCs w:val="16"/>
              </w:rPr>
              <w:t>en.</w:t>
            </w:r>
            <w:r w:rsidRPr="00437080">
              <w:rPr>
                <w:rFonts w:cs="Arial"/>
                <w:sz w:val="16"/>
                <w:szCs w:val="16"/>
              </w:rPr>
              <w:br w:type="page"/>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B61B07B" w14:textId="77777777" w:rsidR="007853D7" w:rsidRPr="00437080" w:rsidRDefault="007853D7" w:rsidP="001D4750">
            <w:pPr>
              <w:rPr>
                <w:rFonts w:cs="Arial"/>
                <w:sz w:val="16"/>
                <w:szCs w:val="16"/>
              </w:rPr>
            </w:pPr>
            <w:r w:rsidRPr="00437080">
              <w:rPr>
                <w:rFonts w:cs="Arial"/>
                <w:sz w:val="16"/>
                <w:szCs w:val="16"/>
              </w:rPr>
              <w:t>zagen, boren, schuren, frezen, slijpen, voegen, hakken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BC5359" w14:textId="5C21D560" w:rsidR="007853D7" w:rsidRPr="00437080" w:rsidRDefault="007853D7" w:rsidP="001D4750">
            <w:pPr>
              <w:rPr>
                <w:rFonts w:cs="Arial"/>
                <w:sz w:val="16"/>
                <w:szCs w:val="16"/>
              </w:rPr>
            </w:pPr>
            <w:r w:rsidRPr="00437080">
              <w:rPr>
                <w:rFonts w:cs="Arial"/>
                <w:sz w:val="16"/>
                <w:szCs w:val="16"/>
              </w:rPr>
              <w:t>longaandoening</w:t>
            </w:r>
            <w:r w:rsidR="00F90B72">
              <w:rPr>
                <w:rFonts w:cs="Arial"/>
                <w:sz w:val="16"/>
                <w:szCs w:val="16"/>
              </w:rPr>
              <w:t>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CD65020" w14:textId="15A3385C" w:rsidR="007853D7" w:rsidRPr="00437080" w:rsidRDefault="008C4779" w:rsidP="001D4750">
            <w:pPr>
              <w:rPr>
                <w:rFonts w:cs="Arial"/>
                <w:bCs/>
                <w:sz w:val="16"/>
                <w:szCs w:val="16"/>
              </w:rPr>
            </w:pPr>
            <w:r>
              <w:rPr>
                <w:rFonts w:cs="Arial"/>
                <w:bCs/>
                <w:sz w:val="16"/>
                <w:szCs w:val="16"/>
              </w:rPr>
              <w:t>I</w:t>
            </w:r>
            <w:r w:rsidR="007853D7" w:rsidRPr="00437080">
              <w:rPr>
                <w:rFonts w:cs="Arial"/>
                <w:bCs/>
                <w:sz w:val="16"/>
                <w:szCs w:val="16"/>
              </w:rPr>
              <w:t>nademen stofdeeltjes</w:t>
            </w:r>
            <w:r w:rsidR="007853D7" w:rsidRPr="00437080">
              <w:rPr>
                <w:rFonts w:cs="Arial"/>
                <w:bCs/>
                <w:sz w:val="16"/>
                <w:szCs w:val="16"/>
              </w:rPr>
              <w:br w:type="page"/>
            </w:r>
            <w:r w:rsidR="002156A3">
              <w:rPr>
                <w:rFonts w:cs="Arial"/>
                <w:bCs/>
                <w:sz w:val="16"/>
                <w:szCs w:val="16"/>
              </w:rPr>
              <w:t xml:space="preserve"> </w:t>
            </w:r>
            <w:r w:rsidR="007853D7" w:rsidRPr="00437080">
              <w:rPr>
                <w:rFonts w:cs="Arial"/>
                <w:bCs/>
                <w:sz w:val="16"/>
                <w:szCs w:val="16"/>
              </w:rPr>
              <w:t>(</w:t>
            </w:r>
            <w:r w:rsidR="00F90B72">
              <w:rPr>
                <w:rFonts w:cs="Arial"/>
                <w:bCs/>
                <w:sz w:val="16"/>
                <w:szCs w:val="16"/>
              </w:rPr>
              <w:t xml:space="preserve">o.a. </w:t>
            </w:r>
            <w:r w:rsidR="007853D7" w:rsidRPr="00437080">
              <w:rPr>
                <w:rFonts w:cs="Arial"/>
                <w:bCs/>
                <w:sz w:val="16"/>
                <w:szCs w:val="16"/>
              </w:rPr>
              <w:t>hout / kwarts)</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4CCD0D1" w14:textId="0A35F8E1" w:rsidR="007853D7" w:rsidRPr="00ED7664" w:rsidRDefault="002156A3" w:rsidP="001D4750">
            <w:pPr>
              <w:rPr>
                <w:rFonts w:cs="Arial"/>
                <w:sz w:val="16"/>
                <w:szCs w:val="16"/>
              </w:rPr>
            </w:pPr>
            <w:r>
              <w:rPr>
                <w:rFonts w:cs="Arial"/>
                <w:sz w:val="16"/>
                <w:szCs w:val="16"/>
              </w:rPr>
              <w:t>N</w:t>
            </w:r>
            <w:r w:rsidR="00DB1657">
              <w:rPr>
                <w:rFonts w:cs="Arial"/>
                <w:sz w:val="16"/>
                <w:szCs w:val="16"/>
              </w:rPr>
              <w:t>at zagen</w:t>
            </w:r>
            <w:r>
              <w:rPr>
                <w:rFonts w:cs="Arial"/>
                <w:sz w:val="16"/>
                <w:szCs w:val="16"/>
              </w:rPr>
              <w:t xml:space="preserve"> en</w:t>
            </w:r>
            <w:r w:rsidR="00DB1657">
              <w:rPr>
                <w:rFonts w:cs="Arial"/>
                <w:sz w:val="16"/>
                <w:szCs w:val="16"/>
              </w:rPr>
              <w:t xml:space="preserve"> boren</w:t>
            </w:r>
            <w:r>
              <w:rPr>
                <w:rFonts w:cs="Arial"/>
                <w:sz w:val="16"/>
                <w:szCs w:val="16"/>
              </w:rPr>
              <w:t>, stofafzuiging toepassen, adembescherming gebruiken.</w:t>
            </w:r>
          </w:p>
        </w:tc>
        <w:tc>
          <w:tcPr>
            <w:tcW w:w="2693" w:type="dxa"/>
            <w:tcBorders>
              <w:top w:val="single" w:sz="6" w:space="0" w:color="auto"/>
              <w:left w:val="single" w:sz="6" w:space="0" w:color="auto"/>
              <w:bottom w:val="single" w:sz="6" w:space="0" w:color="auto"/>
              <w:right w:val="single" w:sz="6" w:space="0" w:color="auto"/>
            </w:tcBorders>
          </w:tcPr>
          <w:p w14:paraId="607398B2" w14:textId="7163B232" w:rsidR="007853D7" w:rsidRPr="00ED7664" w:rsidRDefault="002156A3" w:rsidP="001D4750">
            <w:pPr>
              <w:framePr w:wrap="around" w:vAnchor="page" w:hAnchor="page" w:x="670" w:y="455"/>
              <w:suppressOverlap/>
            </w:pPr>
            <w:r w:rsidRPr="00DD505D">
              <w:rPr>
                <w:rFonts w:cs="Arial"/>
                <w:sz w:val="16"/>
                <w:szCs w:val="16"/>
              </w:rPr>
              <w:t>Maatregelen voorkomen ook stofoverlast in de directe omgeving.</w:t>
            </w:r>
          </w:p>
        </w:tc>
        <w:sdt>
          <w:sdtPr>
            <w:rPr>
              <w:rFonts w:cs="Arial"/>
              <w:b/>
              <w:bCs/>
            </w:rPr>
            <w:id w:val="-853647275"/>
            <w:placeholder>
              <w:docPart w:val="2DF555EBA5CC47268517DAB2F9642F30"/>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DB5DC66" w14:textId="0DE30D68" w:rsidR="007853D7" w:rsidRPr="00ED7664" w:rsidRDefault="00132559" w:rsidP="001D4750">
                <w:pPr>
                  <w:rPr>
                    <w:rFonts w:cs="Arial"/>
                    <w:b/>
                    <w:bCs/>
                  </w:rPr>
                </w:pPr>
                <w:r>
                  <w:rPr>
                    <w:rFonts w:cs="Arial"/>
                    <w:b/>
                    <w:bCs/>
                  </w:rPr>
                  <w:t>Nee</w:t>
                </w:r>
              </w:p>
            </w:tc>
          </w:sdtContent>
        </w:sdt>
      </w:tr>
      <w:tr w:rsidR="007853D7" w:rsidRPr="00ED7664" w14:paraId="75053C74"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0E2A6789" w14:textId="584471E1"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0BD2BD07" w14:textId="77777777" w:rsidR="007853D7" w:rsidRPr="00437080" w:rsidRDefault="007853D7" w:rsidP="001D4750">
            <w:pPr>
              <w:spacing w:after="240"/>
              <w:rPr>
                <w:rFonts w:cs="Arial"/>
                <w:sz w:val="16"/>
                <w:szCs w:val="16"/>
              </w:rPr>
            </w:pPr>
            <w:r w:rsidRPr="00437080">
              <w:rPr>
                <w:rFonts w:cs="Arial"/>
                <w:sz w:val="16"/>
                <w:szCs w:val="16"/>
              </w:rPr>
              <w:t>Conserveren;</w:t>
            </w:r>
            <w:r w:rsidRPr="00437080">
              <w:rPr>
                <w:rFonts w:cs="Arial"/>
                <w:sz w:val="16"/>
                <w:szCs w:val="16"/>
              </w:rPr>
              <w:br/>
              <w:t>Montage.</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2EAA693F" w14:textId="77777777" w:rsidR="007853D7" w:rsidRPr="00437080" w:rsidRDefault="007853D7" w:rsidP="001D4750">
            <w:pPr>
              <w:rPr>
                <w:rFonts w:cs="Arial"/>
                <w:bCs/>
                <w:sz w:val="16"/>
                <w:szCs w:val="16"/>
              </w:rPr>
            </w:pPr>
            <w:r w:rsidRPr="00437080">
              <w:rPr>
                <w:rFonts w:cs="Arial"/>
                <w:bCs/>
                <w:sz w:val="16"/>
                <w:szCs w:val="16"/>
              </w:rPr>
              <w:t xml:space="preserve">werken met vluchtige stoffen </w:t>
            </w:r>
            <w:r w:rsidRPr="00437080">
              <w:rPr>
                <w:rFonts w:cs="Arial"/>
                <w:bCs/>
                <w:sz w:val="16"/>
                <w:szCs w:val="16"/>
              </w:rPr>
              <w:br/>
              <w:t>(verven, lijmen)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945619" w14:textId="77777777" w:rsidR="007853D7" w:rsidRPr="00437080" w:rsidRDefault="007853D7" w:rsidP="001D4750">
            <w:pPr>
              <w:rPr>
                <w:rFonts w:cs="Arial"/>
                <w:sz w:val="16"/>
                <w:szCs w:val="16"/>
              </w:rPr>
            </w:pPr>
            <w:r w:rsidRPr="00437080">
              <w:rPr>
                <w:rFonts w:cs="Arial"/>
                <w:sz w:val="16"/>
                <w:szCs w:val="16"/>
              </w:rPr>
              <w:t>bedwelming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7B7F07A" w14:textId="77777777" w:rsidR="007853D7" w:rsidRPr="00437080" w:rsidRDefault="007853D7" w:rsidP="001D4750">
            <w:pPr>
              <w:rPr>
                <w:rFonts w:cs="Arial"/>
                <w:sz w:val="16"/>
                <w:szCs w:val="16"/>
              </w:rPr>
            </w:pPr>
            <w:r w:rsidRPr="00437080">
              <w:rPr>
                <w:rFonts w:cs="Arial"/>
                <w:sz w:val="16"/>
                <w:szCs w:val="16"/>
              </w:rPr>
              <w:t>Gevaarlijke gassen en dampen.</w:t>
            </w:r>
            <w:r w:rsidRPr="00437080">
              <w:rPr>
                <w:rFonts w:cs="Arial"/>
                <w:sz w:val="16"/>
                <w:szCs w:val="16"/>
              </w:rPr>
              <w:br/>
              <w:t xml:space="preserve">Veiligheidsinformatieblad </w:t>
            </w:r>
            <w:r>
              <w:rPr>
                <w:rFonts w:cs="Arial"/>
                <w:sz w:val="16"/>
                <w:szCs w:val="16"/>
              </w:rPr>
              <w:t xml:space="preserve">(VIB) </w:t>
            </w:r>
            <w:r w:rsidRPr="00437080">
              <w:rPr>
                <w:rFonts w:cs="Arial"/>
                <w:sz w:val="16"/>
                <w:szCs w:val="16"/>
              </w:rPr>
              <w:t>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49A8D4F" w14:textId="094A5554" w:rsidR="00F9165B" w:rsidRDefault="00F9165B" w:rsidP="001D4750">
            <w:pPr>
              <w:rPr>
                <w:rFonts w:cs="Arial"/>
                <w:sz w:val="16"/>
                <w:szCs w:val="16"/>
              </w:rPr>
            </w:pPr>
            <w:r>
              <w:rPr>
                <w:rFonts w:cs="Arial"/>
                <w:sz w:val="16"/>
                <w:szCs w:val="16"/>
              </w:rPr>
              <w:t xml:space="preserve">Oplosmiddel arme of </w:t>
            </w:r>
            <w:proofErr w:type="spellStart"/>
            <w:r>
              <w:rPr>
                <w:rFonts w:cs="Arial"/>
                <w:sz w:val="16"/>
                <w:szCs w:val="16"/>
              </w:rPr>
              <w:t>waterdragende</w:t>
            </w:r>
            <w:proofErr w:type="spellEnd"/>
            <w:r>
              <w:rPr>
                <w:rFonts w:cs="Arial"/>
                <w:sz w:val="16"/>
                <w:szCs w:val="16"/>
              </w:rPr>
              <w:t xml:space="preserve"> middelen toepassen. </w:t>
            </w:r>
            <w:r w:rsidR="00FB5D61">
              <w:rPr>
                <w:rFonts w:cs="Arial"/>
                <w:sz w:val="16"/>
                <w:szCs w:val="16"/>
              </w:rPr>
              <w:t xml:space="preserve">Gebruiker voorlichten en instructie geven. </w:t>
            </w:r>
            <w:r>
              <w:rPr>
                <w:rFonts w:cs="Arial"/>
                <w:sz w:val="16"/>
                <w:szCs w:val="16"/>
              </w:rPr>
              <w:t>VIB bladen ter informatie aan gebruiker ter beschikking stellen.</w:t>
            </w:r>
          </w:p>
          <w:p w14:paraId="3691214F" w14:textId="182BF621"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D7A35B" w14:textId="7A7FE47C" w:rsidR="007853D7" w:rsidRPr="00ED7664" w:rsidRDefault="007853D7" w:rsidP="001D4750">
            <w:pPr>
              <w:rPr>
                <w:rFonts w:cs="Arial"/>
                <w:b/>
                <w:bCs/>
              </w:rPr>
            </w:pPr>
          </w:p>
        </w:tc>
        <w:sdt>
          <w:sdtPr>
            <w:rPr>
              <w:rFonts w:cs="Arial"/>
              <w:b/>
              <w:bCs/>
            </w:rPr>
            <w:id w:val="-1205638763"/>
            <w:placeholder>
              <w:docPart w:val="0B8EFA30CDEE4348A09943450963CF05"/>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CA29A46" w14:textId="0598AFE4" w:rsidR="007853D7" w:rsidRPr="00ED7664" w:rsidRDefault="00774308" w:rsidP="001D4750">
                <w:pPr>
                  <w:rPr>
                    <w:rFonts w:cs="Arial"/>
                    <w:b/>
                    <w:bCs/>
                  </w:rPr>
                </w:pPr>
                <w:r>
                  <w:rPr>
                    <w:rFonts w:cs="Arial"/>
                    <w:b/>
                    <w:bCs/>
                  </w:rPr>
                  <w:t>Ja</w:t>
                </w:r>
              </w:p>
            </w:tc>
          </w:sdtContent>
        </w:sdt>
      </w:tr>
      <w:tr w:rsidR="007853D7" w:rsidRPr="00ED7664" w14:paraId="53F5B0E2"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4ED23DA" w14:textId="54D1AC10"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788549D1" w14:textId="77777777" w:rsidR="007853D7" w:rsidRPr="00437080" w:rsidRDefault="007853D7" w:rsidP="001D4750">
            <w:pPr>
              <w:rPr>
                <w:rFonts w:cs="Arial"/>
                <w:sz w:val="16"/>
                <w:szCs w:val="16"/>
              </w:rPr>
            </w:pPr>
            <w:r w:rsidRPr="00437080">
              <w:rPr>
                <w:rFonts w:cs="Arial"/>
                <w:sz w:val="16"/>
                <w:szCs w:val="16"/>
              </w:rPr>
              <w:t>Funderingen;</w:t>
            </w:r>
            <w:r w:rsidRPr="00437080">
              <w:rPr>
                <w:rFonts w:cs="Arial"/>
                <w:sz w:val="16"/>
                <w:szCs w:val="16"/>
              </w:rPr>
              <w:br/>
              <w:t>Betonconstructie;</w:t>
            </w:r>
            <w:r w:rsidRPr="00437080">
              <w:rPr>
                <w:rFonts w:cs="Arial"/>
                <w:sz w:val="16"/>
                <w:szCs w:val="16"/>
              </w:rPr>
              <w:br/>
              <w:t>Staalconstructie;</w:t>
            </w:r>
            <w:r w:rsidRPr="00437080">
              <w:rPr>
                <w:rFonts w:cs="Arial"/>
                <w:sz w:val="16"/>
                <w:szCs w:val="16"/>
              </w:rPr>
              <w:br/>
              <w:t>Oevervoorziening.</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2C6DDF26" w14:textId="77777777" w:rsidR="007853D7" w:rsidRPr="00437080" w:rsidRDefault="007853D7" w:rsidP="001D4750">
            <w:pPr>
              <w:rPr>
                <w:rFonts w:cs="Arial"/>
                <w:bCs/>
                <w:sz w:val="16"/>
                <w:szCs w:val="16"/>
              </w:rPr>
            </w:pPr>
            <w:r w:rsidRPr="00437080">
              <w:rPr>
                <w:rFonts w:cs="Arial"/>
                <w:bCs/>
                <w:sz w:val="16"/>
                <w:szCs w:val="16"/>
              </w:rPr>
              <w:t>werken met zware bouwstoffen</w:t>
            </w:r>
            <w:r w:rsidRPr="00437080">
              <w:rPr>
                <w:rFonts w:cs="Arial"/>
                <w:bCs/>
                <w:sz w:val="16"/>
                <w:szCs w:val="16"/>
              </w:rPr>
              <w:br/>
              <w:t>of bouwelementen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E1670FA" w14:textId="77777777" w:rsidR="007853D7" w:rsidRPr="00437080" w:rsidRDefault="007853D7" w:rsidP="001D4750">
            <w:pPr>
              <w:rPr>
                <w:rFonts w:cs="Arial"/>
                <w:sz w:val="16"/>
                <w:szCs w:val="16"/>
              </w:rPr>
            </w:pPr>
            <w:r w:rsidRPr="00437080">
              <w:rPr>
                <w:rFonts w:cs="Arial"/>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DF8D4D4" w14:textId="7CBE8750" w:rsidR="007853D7" w:rsidRPr="00437080" w:rsidRDefault="007853D7" w:rsidP="001D4750">
            <w:pPr>
              <w:rPr>
                <w:rFonts w:cs="Arial"/>
                <w:sz w:val="16"/>
                <w:szCs w:val="16"/>
              </w:rPr>
            </w:pPr>
            <w:r w:rsidRPr="00437080">
              <w:rPr>
                <w:rFonts w:cs="Arial"/>
                <w:sz w:val="16"/>
                <w:szCs w:val="16"/>
              </w:rPr>
              <w:t>onachtzaamheid bij het werken, onoverzichtelijkheid</w:t>
            </w:r>
            <w:r w:rsidR="00FB5D61">
              <w:rPr>
                <w:rFonts w:cs="Arial"/>
                <w:sz w:val="16"/>
                <w:szCs w:val="16"/>
              </w:rPr>
              <w:t>, te weinig instructie.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E0990B9" w14:textId="3369129B" w:rsidR="007853D7" w:rsidRPr="00ED7664" w:rsidRDefault="00655D2F" w:rsidP="001D4750">
            <w:pPr>
              <w:rPr>
                <w:rFonts w:cs="Arial"/>
                <w:sz w:val="16"/>
                <w:szCs w:val="16"/>
              </w:rPr>
            </w:pPr>
            <w:r>
              <w:rPr>
                <w:rFonts w:cs="Arial"/>
                <w:sz w:val="16"/>
                <w:szCs w:val="16"/>
              </w:rPr>
              <w:t xml:space="preserve">Juiste materieel gebruiken. Nimmer onder last staan. Juiste opleiding </w:t>
            </w:r>
            <w:r w:rsidR="00D73548">
              <w:rPr>
                <w:rFonts w:cs="Arial"/>
                <w:sz w:val="16"/>
                <w:szCs w:val="16"/>
              </w:rPr>
              <w:t>hijsbegeleider of veilig aanslaan van lasten.</w:t>
            </w:r>
          </w:p>
        </w:tc>
        <w:tc>
          <w:tcPr>
            <w:tcW w:w="2693" w:type="dxa"/>
            <w:tcBorders>
              <w:top w:val="single" w:sz="6" w:space="0" w:color="auto"/>
              <w:left w:val="single" w:sz="6" w:space="0" w:color="auto"/>
              <w:bottom w:val="single" w:sz="6" w:space="0" w:color="auto"/>
              <w:right w:val="single" w:sz="6" w:space="0" w:color="auto"/>
            </w:tcBorders>
          </w:tcPr>
          <w:p w14:paraId="7001DC86" w14:textId="23680AB6" w:rsidR="007853D7" w:rsidRPr="00ED7664" w:rsidRDefault="007853D7" w:rsidP="001D4750">
            <w:pPr>
              <w:rPr>
                <w:rFonts w:cs="Arial"/>
                <w:b/>
                <w:bCs/>
              </w:rPr>
            </w:pPr>
          </w:p>
        </w:tc>
        <w:sdt>
          <w:sdtPr>
            <w:rPr>
              <w:rFonts w:cs="Arial"/>
              <w:b/>
              <w:bCs/>
            </w:rPr>
            <w:id w:val="1730335146"/>
            <w:placeholder>
              <w:docPart w:val="667E866BD6F44A18AE46E4053C900DE6"/>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2760049" w14:textId="0C2FD3A6" w:rsidR="007853D7" w:rsidRPr="00ED7664" w:rsidRDefault="00132559" w:rsidP="001D4750">
                <w:pPr>
                  <w:rPr>
                    <w:rFonts w:cs="Arial"/>
                    <w:b/>
                    <w:bCs/>
                  </w:rPr>
                </w:pPr>
                <w:r>
                  <w:rPr>
                    <w:rFonts w:cs="Arial"/>
                    <w:b/>
                    <w:bCs/>
                  </w:rPr>
                  <w:t>Nee</w:t>
                </w:r>
              </w:p>
            </w:tc>
          </w:sdtContent>
        </w:sdt>
      </w:tr>
      <w:tr w:rsidR="007853D7" w:rsidRPr="00ED7664" w14:paraId="705131F5"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38FA911" w14:textId="0AC2CE2A"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0955B849" w14:textId="4FD9D624" w:rsidR="007853D7" w:rsidRPr="00437080" w:rsidRDefault="007853D7" w:rsidP="001D4750">
            <w:pPr>
              <w:rPr>
                <w:rFonts w:cs="Arial"/>
                <w:sz w:val="16"/>
                <w:szCs w:val="16"/>
              </w:rPr>
            </w:pPr>
            <w:r w:rsidRPr="00437080">
              <w:rPr>
                <w:rFonts w:cs="Arial"/>
                <w:sz w:val="16"/>
                <w:szCs w:val="16"/>
              </w:rPr>
              <w:t>Groenvoorziening;</w:t>
            </w:r>
            <w:r w:rsidRPr="00437080">
              <w:rPr>
                <w:rFonts w:cs="Arial"/>
                <w:sz w:val="16"/>
                <w:szCs w:val="16"/>
              </w:rPr>
              <w:br/>
              <w:t>Oevervoorziening.</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388B8A75" w14:textId="652E40FC" w:rsidR="007853D7" w:rsidRPr="00437080" w:rsidRDefault="00655D2F" w:rsidP="001D4750">
            <w:pPr>
              <w:rPr>
                <w:rFonts w:cs="Arial"/>
                <w:bCs/>
                <w:sz w:val="16"/>
                <w:szCs w:val="16"/>
              </w:rPr>
            </w:pPr>
            <w:r>
              <w:rPr>
                <w:rFonts w:cs="Arial"/>
                <w:bCs/>
                <w:sz w:val="16"/>
                <w:szCs w:val="16"/>
              </w:rPr>
              <w:t>W</w:t>
            </w:r>
            <w:r w:rsidR="007853D7" w:rsidRPr="00437080">
              <w:rPr>
                <w:rFonts w:cs="Arial"/>
                <w:bCs/>
                <w:sz w:val="16"/>
                <w:szCs w:val="16"/>
              </w:rPr>
              <w:t>erken met een kettingzaag</w:t>
            </w:r>
            <w:r>
              <w:rPr>
                <w:rFonts w:cs="Arial"/>
                <w:bCs/>
                <w:sz w:val="16"/>
                <w:szCs w:val="16"/>
              </w:rPr>
              <w:t>, bosmaaier</w:t>
            </w:r>
            <w:r w:rsidR="00C30AB3">
              <w:rPr>
                <w:rFonts w:cs="Arial"/>
                <w:bCs/>
                <w:sz w:val="16"/>
                <w:szCs w:val="16"/>
              </w:rPr>
              <w:t xml:space="preserve">, heggenschaar, </w:t>
            </w:r>
            <w:proofErr w:type="spellStart"/>
            <w:r w:rsidR="00C30AB3">
              <w:rPr>
                <w:rFonts w:cs="Arial"/>
                <w:bCs/>
                <w:sz w:val="16"/>
                <w:szCs w:val="16"/>
              </w:rPr>
              <w:t>takkenversnipperaar</w:t>
            </w:r>
            <w:proofErr w:type="spellEnd"/>
            <w:r w:rsidR="00C30AB3">
              <w:rPr>
                <w:rFonts w:cs="Arial"/>
                <w:bCs/>
                <w:sz w:val="16"/>
                <w:szCs w:val="16"/>
              </w:rPr>
              <w:t>, aftak-assen.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C4B7E59" w14:textId="77777777" w:rsidR="007853D7" w:rsidRPr="00437080" w:rsidRDefault="007853D7" w:rsidP="001D4750">
            <w:pPr>
              <w:rPr>
                <w:rFonts w:cs="Arial"/>
                <w:sz w:val="16"/>
                <w:szCs w:val="16"/>
              </w:rPr>
            </w:pPr>
            <w:r w:rsidRPr="00437080">
              <w:rPr>
                <w:rFonts w:cs="Arial"/>
                <w:sz w:val="16"/>
                <w:szCs w:val="16"/>
              </w:rPr>
              <w:t>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73AFFFC" w14:textId="77777777" w:rsidR="007853D7" w:rsidRPr="00437080" w:rsidRDefault="007853D7" w:rsidP="001D4750">
            <w:pPr>
              <w:rPr>
                <w:rFonts w:cs="Arial"/>
                <w:sz w:val="16"/>
                <w:szCs w:val="16"/>
              </w:rPr>
            </w:pPr>
            <w:r w:rsidRPr="00437080">
              <w:rPr>
                <w:rFonts w:cs="Arial"/>
                <w:sz w:val="16"/>
                <w:szCs w:val="16"/>
              </w:rPr>
              <w:t>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D7B56B8" w14:textId="23685789" w:rsidR="007853D7" w:rsidRPr="00ED7664" w:rsidRDefault="00C30AB3" w:rsidP="001D4750">
            <w:pPr>
              <w:rPr>
                <w:rFonts w:cs="Arial"/>
                <w:sz w:val="16"/>
                <w:szCs w:val="16"/>
              </w:rPr>
            </w:pPr>
            <w:r>
              <w:rPr>
                <w:rFonts w:cs="Arial"/>
                <w:sz w:val="16"/>
                <w:szCs w:val="16"/>
              </w:rPr>
              <w:t>Gereedschappen</w:t>
            </w:r>
            <w:r w:rsidR="00F9165B">
              <w:rPr>
                <w:rFonts w:cs="Arial"/>
                <w:sz w:val="16"/>
                <w:szCs w:val="16"/>
              </w:rPr>
              <w:t xml:space="preserve"> gebruiken conform gebruiksaanwijzing. Instructie geven. Juiste </w:t>
            </w:r>
            <w:proofErr w:type="spellStart"/>
            <w:r w:rsidR="00F9165B">
              <w:rPr>
                <w:rFonts w:cs="Arial"/>
                <w:sz w:val="16"/>
                <w:szCs w:val="16"/>
              </w:rPr>
              <w:t>PBM’s</w:t>
            </w:r>
            <w:proofErr w:type="spellEnd"/>
            <w:r w:rsidR="00F9165B">
              <w:rPr>
                <w:rFonts w:cs="Arial"/>
                <w:sz w:val="16"/>
                <w:szCs w:val="16"/>
              </w:rPr>
              <w:t xml:space="preserve"> verstrekken en dragen.</w:t>
            </w:r>
          </w:p>
        </w:tc>
        <w:tc>
          <w:tcPr>
            <w:tcW w:w="2693" w:type="dxa"/>
            <w:tcBorders>
              <w:top w:val="single" w:sz="6" w:space="0" w:color="auto"/>
              <w:left w:val="single" w:sz="6" w:space="0" w:color="auto"/>
              <w:bottom w:val="single" w:sz="6" w:space="0" w:color="auto"/>
              <w:right w:val="single" w:sz="6" w:space="0" w:color="auto"/>
            </w:tcBorders>
          </w:tcPr>
          <w:p w14:paraId="4FBA8119" w14:textId="66D93F6B" w:rsidR="007853D7" w:rsidRPr="00ED7664" w:rsidRDefault="00C30AB3" w:rsidP="001D4750">
            <w:pPr>
              <w:framePr w:wrap="around" w:vAnchor="page" w:hAnchor="page" w:x="670" w:y="455"/>
              <w:suppressOverlap/>
            </w:pPr>
            <w:r w:rsidRPr="00DD505D">
              <w:rPr>
                <w:rFonts w:cs="Arial"/>
                <w:sz w:val="16"/>
                <w:szCs w:val="16"/>
              </w:rPr>
              <w:t>Aantoonbare instructie geven bij voorkeur in de vorm van een cursus.</w:t>
            </w:r>
            <w:r>
              <w:t xml:space="preserve"> </w:t>
            </w:r>
          </w:p>
        </w:tc>
        <w:sdt>
          <w:sdtPr>
            <w:rPr>
              <w:rFonts w:cs="Arial"/>
              <w:b/>
              <w:bCs/>
            </w:rPr>
            <w:id w:val="694811666"/>
            <w:placeholder>
              <w:docPart w:val="F758A73A87BA45F3B747C0138FA459E1"/>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0F77506" w14:textId="598C559A" w:rsidR="007853D7" w:rsidRPr="00ED7664" w:rsidRDefault="00132559" w:rsidP="001D4750">
                <w:pPr>
                  <w:rPr>
                    <w:rFonts w:cs="Arial"/>
                    <w:b/>
                    <w:bCs/>
                  </w:rPr>
                </w:pPr>
                <w:r>
                  <w:rPr>
                    <w:rFonts w:cs="Arial"/>
                    <w:b/>
                    <w:bCs/>
                  </w:rPr>
                  <w:t>Nee</w:t>
                </w:r>
              </w:p>
            </w:tc>
          </w:sdtContent>
        </w:sdt>
      </w:tr>
      <w:tr w:rsidR="007853D7" w:rsidRPr="00ED7664" w14:paraId="0EEDEDA4"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75F6687B" w14:textId="6E6BC765"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091326DB"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3EC64FE3" w14:textId="77777777" w:rsidR="007853D7" w:rsidRPr="00437080" w:rsidRDefault="007853D7" w:rsidP="001D4750">
            <w:pPr>
              <w:rPr>
                <w:rFonts w:cs="Arial"/>
                <w:bCs/>
                <w:sz w:val="16"/>
                <w:szCs w:val="16"/>
              </w:rPr>
            </w:pPr>
            <w:r w:rsidRPr="00437080">
              <w:rPr>
                <w:rFonts w:cs="Arial"/>
                <w:bCs/>
                <w:sz w:val="16"/>
                <w:szCs w:val="16"/>
              </w:rPr>
              <w:t>ontgraven, aanvullen, verwerken.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8F3975F" w14:textId="77777777" w:rsidR="007853D7" w:rsidRPr="00437080" w:rsidRDefault="007853D7" w:rsidP="001D4750">
            <w:pPr>
              <w:rPr>
                <w:rFonts w:cs="Arial"/>
                <w:sz w:val="16"/>
                <w:szCs w:val="16"/>
              </w:rPr>
            </w:pPr>
            <w:r w:rsidRPr="00437080">
              <w:rPr>
                <w:rFonts w:cs="Arial"/>
                <w:sz w:val="16"/>
                <w:szCs w:val="16"/>
              </w:rPr>
              <w:t>bodeminstabiliteit, bedelving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4030489" w14:textId="77777777" w:rsidR="007853D7" w:rsidRPr="00437080" w:rsidRDefault="007853D7" w:rsidP="001D4750">
            <w:pPr>
              <w:rPr>
                <w:rFonts w:cs="Arial"/>
                <w:sz w:val="16"/>
                <w:szCs w:val="16"/>
              </w:rPr>
            </w:pPr>
            <w:r w:rsidRPr="00437080">
              <w:rPr>
                <w:rFonts w:cs="Arial"/>
                <w:sz w:val="16"/>
                <w:szCs w:val="16"/>
              </w:rPr>
              <w:t>bodem (tijdelijk) instabiel maken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2D1BA4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52E3628C" w14:textId="77777777" w:rsidR="007853D7" w:rsidRPr="00ED7664" w:rsidRDefault="00C51730" w:rsidP="001D4750">
            <w:pPr>
              <w:rPr>
                <w:rFonts w:cs="Arial"/>
                <w:b/>
                <w:bCs/>
              </w:rPr>
            </w:pPr>
            <w:r>
              <w:rPr>
                <w:rFonts w:cs="Arial"/>
                <w:sz w:val="16"/>
                <w:szCs w:val="16"/>
              </w:rPr>
              <w:t>Werken conform CROW335 werken met stabiele grond.</w:t>
            </w:r>
          </w:p>
        </w:tc>
        <w:sdt>
          <w:sdtPr>
            <w:rPr>
              <w:rFonts w:cs="Arial"/>
              <w:b/>
              <w:bCs/>
            </w:rPr>
            <w:id w:val="-1297986049"/>
            <w:placeholder>
              <w:docPart w:val="DBB9CAC0FD2F463EBF1FCD3C3B91D37C"/>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8487643" w14:textId="23A5EC0D" w:rsidR="007853D7" w:rsidRPr="00ED7664" w:rsidRDefault="00132559" w:rsidP="001D4750">
                <w:pPr>
                  <w:rPr>
                    <w:rFonts w:cs="Arial"/>
                    <w:b/>
                    <w:bCs/>
                  </w:rPr>
                </w:pPr>
                <w:r>
                  <w:rPr>
                    <w:rFonts w:cs="Arial"/>
                    <w:b/>
                    <w:bCs/>
                  </w:rPr>
                  <w:t>Nee</w:t>
                </w:r>
              </w:p>
            </w:tc>
          </w:sdtContent>
        </w:sdt>
      </w:tr>
      <w:tr w:rsidR="007853D7" w:rsidRPr="00ED7664" w14:paraId="34112AB4"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58C26573" w14:textId="37CD58FD"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4BAC173"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7B9C15FE" w14:textId="77777777" w:rsidR="007853D7" w:rsidRPr="00437080" w:rsidRDefault="007853D7" w:rsidP="001D4750">
            <w:pPr>
              <w:rPr>
                <w:rFonts w:cs="Arial"/>
                <w:bCs/>
                <w:sz w:val="16"/>
                <w:szCs w:val="16"/>
              </w:rPr>
            </w:pPr>
            <w:r w:rsidRPr="00437080">
              <w:rPr>
                <w:rFonts w:cs="Arial"/>
                <w:bCs/>
                <w:sz w:val="16"/>
                <w:szCs w:val="16"/>
              </w:rPr>
              <w:t>werken in putten en sleuven</w:t>
            </w:r>
            <w:r w:rsidRPr="00437080">
              <w:rPr>
                <w:rFonts w:cs="Arial"/>
                <w:bCs/>
                <w:sz w:val="16"/>
                <w:szCs w:val="16"/>
              </w:rPr>
              <w:br/>
              <w:t>(&gt; 0,5m diep)</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E049A79" w14:textId="77777777" w:rsidR="007853D7" w:rsidRPr="00437080" w:rsidRDefault="007853D7" w:rsidP="001D4750">
            <w:pPr>
              <w:rPr>
                <w:rFonts w:cs="Arial"/>
                <w:sz w:val="16"/>
                <w:szCs w:val="16"/>
              </w:rPr>
            </w:pPr>
            <w:r w:rsidRPr="00437080">
              <w:rPr>
                <w:rFonts w:cs="Arial"/>
                <w:sz w:val="16"/>
                <w:szCs w:val="16"/>
              </w:rPr>
              <w:t>vallen, struikelen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1A6EEB3" w14:textId="77777777" w:rsidR="007853D7" w:rsidRPr="00437080" w:rsidRDefault="007853D7" w:rsidP="001D4750">
            <w:pPr>
              <w:rPr>
                <w:rFonts w:cs="Arial"/>
                <w:sz w:val="16"/>
                <w:szCs w:val="16"/>
              </w:rPr>
            </w:pPr>
            <w:r w:rsidRPr="00437080">
              <w:rPr>
                <w:rFonts w:cs="Arial"/>
                <w:sz w:val="16"/>
                <w:szCs w:val="16"/>
              </w:rPr>
              <w:t>Onachtzaamheid bij het werken, onoverzichtelijkheid.</w:t>
            </w:r>
            <w:r w:rsidRPr="00437080">
              <w:rPr>
                <w:rFonts w:cs="Arial"/>
                <w:sz w:val="16"/>
                <w:szCs w:val="16"/>
              </w:rPr>
              <w:br/>
              <w:t>Ontbreken van collectieve afscherming.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C1FFB3A" w14:textId="1CEC1B25" w:rsidR="007853D7" w:rsidRPr="00ED7664" w:rsidRDefault="001D3AE9" w:rsidP="001D4750">
            <w:pPr>
              <w:rPr>
                <w:rFonts w:cs="Arial"/>
                <w:sz w:val="16"/>
                <w:szCs w:val="16"/>
              </w:rPr>
            </w:pPr>
            <w:r>
              <w:rPr>
                <w:rFonts w:cs="Arial"/>
                <w:sz w:val="16"/>
                <w:szCs w:val="16"/>
              </w:rPr>
              <w:t>Afzettingsmaterialen gebruiken.</w:t>
            </w:r>
          </w:p>
        </w:tc>
        <w:tc>
          <w:tcPr>
            <w:tcW w:w="2693" w:type="dxa"/>
            <w:tcBorders>
              <w:top w:val="single" w:sz="6" w:space="0" w:color="auto"/>
              <w:left w:val="single" w:sz="6" w:space="0" w:color="auto"/>
              <w:bottom w:val="single" w:sz="6" w:space="0" w:color="auto"/>
              <w:right w:val="single" w:sz="6" w:space="0" w:color="auto"/>
            </w:tcBorders>
          </w:tcPr>
          <w:p w14:paraId="71F5D4BB" w14:textId="3BF1CED9" w:rsidR="007853D7" w:rsidRPr="00ED7664" w:rsidRDefault="00C30AB3" w:rsidP="001D4750">
            <w:pPr>
              <w:rPr>
                <w:rFonts w:cs="Arial"/>
                <w:b/>
                <w:bCs/>
              </w:rPr>
            </w:pPr>
            <w:r w:rsidRPr="00C30AB3">
              <w:rPr>
                <w:rFonts w:cs="Arial"/>
                <w:sz w:val="16"/>
                <w:szCs w:val="16"/>
              </w:rPr>
              <w:t>Geen lint gebruiken maar hekwerk</w:t>
            </w:r>
            <w:r>
              <w:rPr>
                <w:rFonts w:cs="Arial"/>
                <w:sz w:val="16"/>
                <w:szCs w:val="16"/>
              </w:rPr>
              <w:t>en</w:t>
            </w:r>
            <w:r w:rsidRPr="00C30AB3">
              <w:rPr>
                <w:rFonts w:cs="Arial"/>
                <w:sz w:val="16"/>
                <w:szCs w:val="16"/>
              </w:rPr>
              <w:t>.</w:t>
            </w:r>
          </w:p>
        </w:tc>
        <w:sdt>
          <w:sdtPr>
            <w:rPr>
              <w:rFonts w:cs="Arial"/>
              <w:b/>
              <w:bCs/>
            </w:rPr>
            <w:id w:val="-526024146"/>
            <w:placeholder>
              <w:docPart w:val="5C71FFDF94AC4E158AFC1DB301F26AD3"/>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EEF0EA1" w14:textId="317DD74C" w:rsidR="007853D7" w:rsidRPr="00ED7664" w:rsidRDefault="00132559" w:rsidP="001D4750">
                <w:pPr>
                  <w:rPr>
                    <w:rFonts w:cs="Arial"/>
                    <w:b/>
                    <w:bCs/>
                  </w:rPr>
                </w:pPr>
                <w:r>
                  <w:rPr>
                    <w:rFonts w:cs="Arial"/>
                    <w:b/>
                    <w:bCs/>
                  </w:rPr>
                  <w:t>Nee</w:t>
                </w:r>
              </w:p>
            </w:tc>
          </w:sdtContent>
        </w:sdt>
      </w:tr>
      <w:tr w:rsidR="007853D7" w:rsidRPr="00ED7664" w14:paraId="49573AD5" w14:textId="77777777" w:rsidTr="00B34E29">
        <w:trPr>
          <w:trHeight w:val="91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11A00ABE" w14:textId="5BDBBFF2"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3C8DC36" w14:textId="77777777" w:rsidR="007853D7" w:rsidRPr="00437080" w:rsidRDefault="007853D7" w:rsidP="001D4750">
            <w:pPr>
              <w:spacing w:after="240"/>
              <w:rPr>
                <w:rFonts w:cs="Arial"/>
                <w:sz w:val="16"/>
                <w:szCs w:val="16"/>
              </w:rPr>
            </w:pPr>
            <w:r>
              <w:rPr>
                <w:rFonts w:cs="Arial"/>
                <w:sz w:val="16"/>
                <w:szCs w:val="16"/>
              </w:rPr>
              <w:t>Grondwerk</w:t>
            </w:r>
          </w:p>
        </w:tc>
        <w:tc>
          <w:tcPr>
            <w:tcW w:w="2059" w:type="dxa"/>
            <w:tcBorders>
              <w:top w:val="single" w:sz="6" w:space="0" w:color="auto"/>
              <w:left w:val="single" w:sz="6" w:space="0" w:color="auto"/>
              <w:bottom w:val="single" w:sz="6" w:space="0" w:color="auto"/>
              <w:right w:val="single" w:sz="6" w:space="0" w:color="auto"/>
            </w:tcBorders>
            <w:shd w:val="clear" w:color="auto" w:fill="auto"/>
          </w:tcPr>
          <w:p w14:paraId="0BB4DE82" w14:textId="77777777" w:rsidR="007853D7" w:rsidRPr="00437080" w:rsidRDefault="007853D7" w:rsidP="001D4750">
            <w:pPr>
              <w:rPr>
                <w:rFonts w:cs="Arial"/>
                <w:bCs/>
                <w:sz w:val="16"/>
                <w:szCs w:val="16"/>
              </w:rPr>
            </w:pPr>
            <w:r>
              <w:rPr>
                <w:rFonts w:cs="Arial"/>
                <w:bCs/>
                <w:sz w:val="16"/>
                <w:szCs w:val="16"/>
              </w:rPr>
              <w:t>raken van kabels en/of leidingen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4C8E15E" w14:textId="77777777" w:rsidR="007853D7" w:rsidRPr="00437080" w:rsidRDefault="007853D7" w:rsidP="001D4750">
            <w:pPr>
              <w:rPr>
                <w:rFonts w:cs="Arial"/>
                <w:sz w:val="16"/>
                <w:szCs w:val="16"/>
              </w:rPr>
            </w:pPr>
            <w:r>
              <w:rPr>
                <w:rFonts w:cs="Arial"/>
                <w:sz w:val="16"/>
                <w:szCs w:val="16"/>
              </w:rPr>
              <w:t>elektrocutie, verbranding, verwonding. Omgeving zonder elektra, gas of CAI.</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97A9936" w14:textId="7A71FF06" w:rsidR="007853D7" w:rsidRPr="00437080" w:rsidRDefault="007853D7" w:rsidP="001D4750">
            <w:pPr>
              <w:rPr>
                <w:rFonts w:cs="Arial"/>
                <w:sz w:val="16"/>
                <w:szCs w:val="16"/>
              </w:rPr>
            </w:pPr>
            <w:r>
              <w:rPr>
                <w:rFonts w:cs="Arial"/>
                <w:sz w:val="16"/>
                <w:szCs w:val="16"/>
              </w:rPr>
              <w:t>Geen K</w:t>
            </w:r>
            <w:r w:rsidR="00AD4324">
              <w:rPr>
                <w:rFonts w:cs="Arial"/>
                <w:sz w:val="16"/>
                <w:szCs w:val="16"/>
              </w:rPr>
              <w:t>LIC</w:t>
            </w:r>
            <w:r>
              <w:rPr>
                <w:rFonts w:cs="Arial"/>
                <w:sz w:val="16"/>
                <w:szCs w:val="16"/>
              </w:rPr>
              <w:t>-melding, niet voorsteken.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0F5459BA" w14:textId="207EDFB4" w:rsidR="007853D7" w:rsidRDefault="001D3AE9" w:rsidP="001D4750">
            <w:pPr>
              <w:rPr>
                <w:rFonts w:cs="Arial"/>
                <w:sz w:val="16"/>
                <w:szCs w:val="16"/>
              </w:rPr>
            </w:pPr>
            <w:r>
              <w:rPr>
                <w:rFonts w:cs="Arial"/>
                <w:sz w:val="16"/>
                <w:szCs w:val="16"/>
              </w:rPr>
              <w:t xml:space="preserve">Werken conform CROW500. </w:t>
            </w:r>
            <w:r w:rsidR="00C30AB3">
              <w:rPr>
                <w:rFonts w:cs="Arial"/>
                <w:sz w:val="16"/>
                <w:szCs w:val="16"/>
              </w:rPr>
              <w:t>Maatregelenplan opstellen</w:t>
            </w:r>
          </w:p>
        </w:tc>
        <w:tc>
          <w:tcPr>
            <w:tcW w:w="2693" w:type="dxa"/>
            <w:tcBorders>
              <w:top w:val="single" w:sz="6" w:space="0" w:color="auto"/>
              <w:left w:val="single" w:sz="6" w:space="0" w:color="auto"/>
              <w:bottom w:val="single" w:sz="6" w:space="0" w:color="auto"/>
              <w:right w:val="single" w:sz="6" w:space="0" w:color="auto"/>
            </w:tcBorders>
          </w:tcPr>
          <w:p w14:paraId="3202F562" w14:textId="5B9F02AC" w:rsidR="007853D7" w:rsidRPr="00ED7664" w:rsidRDefault="003E116F" w:rsidP="001D4750">
            <w:pPr>
              <w:rPr>
                <w:rFonts w:cs="Arial"/>
                <w:b/>
                <w:bCs/>
              </w:rPr>
            </w:pPr>
            <w:r>
              <w:rPr>
                <w:rFonts w:cs="Arial"/>
                <w:sz w:val="16"/>
                <w:szCs w:val="16"/>
              </w:rPr>
              <w:t>I</w:t>
            </w:r>
            <w:r w:rsidR="00C51730">
              <w:rPr>
                <w:rFonts w:cs="Arial"/>
                <w:sz w:val="16"/>
                <w:szCs w:val="16"/>
              </w:rPr>
              <w:t xml:space="preserve">nzet </w:t>
            </w:r>
            <w:r>
              <w:rPr>
                <w:rFonts w:cs="Arial"/>
                <w:sz w:val="16"/>
                <w:szCs w:val="16"/>
              </w:rPr>
              <w:t xml:space="preserve">van </w:t>
            </w:r>
            <w:r w:rsidR="00C51730">
              <w:rPr>
                <w:rFonts w:cs="Arial"/>
                <w:sz w:val="16"/>
                <w:szCs w:val="16"/>
              </w:rPr>
              <w:t>grondradar</w:t>
            </w:r>
            <w:r w:rsidR="00C30AB3">
              <w:rPr>
                <w:rFonts w:cs="Arial"/>
                <w:sz w:val="16"/>
                <w:szCs w:val="16"/>
              </w:rPr>
              <w:t xml:space="preserve"> overwegen.</w:t>
            </w:r>
          </w:p>
        </w:tc>
        <w:sdt>
          <w:sdtPr>
            <w:rPr>
              <w:rFonts w:cs="Arial"/>
              <w:b/>
              <w:bCs/>
            </w:rPr>
            <w:id w:val="883988711"/>
            <w:placeholder>
              <w:docPart w:val="21F8882BC2934094B0728681C4AF165F"/>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68C8F03" w14:textId="36EAD7D0" w:rsidR="007853D7" w:rsidRPr="00ED7664" w:rsidRDefault="00132559" w:rsidP="001D4750">
                <w:pPr>
                  <w:rPr>
                    <w:rFonts w:cs="Arial"/>
                    <w:b/>
                    <w:bCs/>
                  </w:rPr>
                </w:pPr>
                <w:r>
                  <w:rPr>
                    <w:rFonts w:cs="Arial"/>
                    <w:b/>
                    <w:bCs/>
                  </w:rPr>
                  <w:t>Nee</w:t>
                </w:r>
              </w:p>
            </w:tc>
          </w:sdtContent>
        </w:sdt>
      </w:tr>
      <w:tr w:rsidR="007853D7" w:rsidRPr="00ED7664" w14:paraId="634BF573" w14:textId="77777777" w:rsidTr="00B34E29">
        <w:trPr>
          <w:trHeight w:val="91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3278E7EE" w14:textId="185F7F2F"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6366542D"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r w:rsidRPr="00437080">
              <w:rPr>
                <w:rFonts w:cs="Arial"/>
                <w:sz w:val="16"/>
                <w:szCs w:val="16"/>
              </w:rPr>
              <w:br/>
            </w:r>
            <w:r w:rsidRPr="00437080">
              <w:rPr>
                <w:rFonts w:cs="Arial"/>
                <w:sz w:val="16"/>
                <w:szCs w:val="16"/>
              </w:rPr>
              <w:br/>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67B81D75" w14:textId="77777777" w:rsidR="007853D7" w:rsidRPr="00437080" w:rsidRDefault="007853D7" w:rsidP="001D4750">
            <w:pPr>
              <w:rPr>
                <w:rFonts w:cs="Arial"/>
                <w:bCs/>
                <w:sz w:val="16"/>
                <w:szCs w:val="16"/>
              </w:rPr>
            </w:pPr>
            <w:r w:rsidRPr="00437080">
              <w:rPr>
                <w:rFonts w:cs="Arial"/>
                <w:bCs/>
                <w:sz w:val="16"/>
                <w:szCs w:val="16"/>
              </w:rPr>
              <w:t>Desinfecteren van (drinkwater)leidingen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4F0CEA" w14:textId="77777777" w:rsidR="007853D7" w:rsidRPr="00437080" w:rsidRDefault="007853D7" w:rsidP="001D4750">
            <w:pPr>
              <w:rPr>
                <w:rFonts w:cs="Arial"/>
                <w:sz w:val="16"/>
                <w:szCs w:val="16"/>
              </w:rPr>
            </w:pPr>
            <w:r w:rsidRPr="00437080">
              <w:rPr>
                <w:rFonts w:cs="Arial"/>
                <w:sz w:val="16"/>
                <w:szCs w:val="16"/>
              </w:rPr>
              <w:t>Oogletsel, blootstelling luchtwegen en huidirritatie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CAF26B3" w14:textId="77777777" w:rsidR="007853D7" w:rsidRPr="00437080" w:rsidRDefault="007853D7" w:rsidP="001D4750">
            <w:pPr>
              <w:rPr>
                <w:rFonts w:cs="Arial"/>
                <w:sz w:val="16"/>
                <w:szCs w:val="16"/>
              </w:rPr>
            </w:pPr>
            <w:r w:rsidRPr="00437080">
              <w:rPr>
                <w:rFonts w:cs="Arial"/>
                <w:sz w:val="16"/>
                <w:szCs w:val="16"/>
              </w:rPr>
              <w:t>vrijkomen van ch</w:t>
            </w:r>
            <w:r>
              <w:rPr>
                <w:rFonts w:cs="Arial"/>
                <w:sz w:val="16"/>
                <w:szCs w:val="16"/>
              </w:rPr>
              <w:t>l</w:t>
            </w:r>
            <w:r w:rsidRPr="00437080">
              <w:rPr>
                <w:rFonts w:cs="Arial"/>
                <w:sz w:val="16"/>
                <w:szCs w:val="16"/>
              </w:rPr>
              <w:t>oordampen en/of waterstofperoxide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66C9BFC" w14:textId="1F3EE0F2" w:rsidR="007853D7" w:rsidRPr="00ED7664" w:rsidRDefault="003E116F" w:rsidP="001D4750">
            <w:pPr>
              <w:rPr>
                <w:rFonts w:cs="Arial"/>
                <w:sz w:val="16"/>
                <w:szCs w:val="16"/>
              </w:rPr>
            </w:pPr>
            <w:r w:rsidRPr="003E116F">
              <w:rPr>
                <w:rFonts w:cs="Arial"/>
                <w:sz w:val="16"/>
                <w:szCs w:val="16"/>
              </w:rPr>
              <w:t>Werkplan en TRA opstellen.</w:t>
            </w:r>
          </w:p>
        </w:tc>
        <w:tc>
          <w:tcPr>
            <w:tcW w:w="2693" w:type="dxa"/>
            <w:tcBorders>
              <w:top w:val="single" w:sz="6" w:space="0" w:color="auto"/>
              <w:left w:val="single" w:sz="6" w:space="0" w:color="auto"/>
              <w:bottom w:val="single" w:sz="6" w:space="0" w:color="auto"/>
              <w:right w:val="single" w:sz="6" w:space="0" w:color="auto"/>
            </w:tcBorders>
          </w:tcPr>
          <w:p w14:paraId="6FA8EF3B" w14:textId="7BB175C2" w:rsidR="007853D7" w:rsidRPr="00ED7664" w:rsidRDefault="00C51730" w:rsidP="001D4750">
            <w:pPr>
              <w:rPr>
                <w:rFonts w:cs="Arial"/>
                <w:b/>
                <w:bCs/>
              </w:rPr>
            </w:pPr>
            <w:r>
              <w:rPr>
                <w:rFonts w:cs="Arial"/>
                <w:sz w:val="16"/>
                <w:szCs w:val="16"/>
              </w:rPr>
              <w:t>Gespecialiseerde bedrijven inzetten.</w:t>
            </w:r>
          </w:p>
        </w:tc>
        <w:sdt>
          <w:sdtPr>
            <w:rPr>
              <w:rFonts w:cs="Arial"/>
              <w:b/>
              <w:bCs/>
            </w:rPr>
            <w:id w:val="281696999"/>
            <w:placeholder>
              <w:docPart w:val="2F9A91AC25594831BC096AF40B97F979"/>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EEE9EB9" w14:textId="799A9995" w:rsidR="007853D7" w:rsidRPr="00ED7664" w:rsidRDefault="005F54F9" w:rsidP="001D4750">
                <w:pPr>
                  <w:rPr>
                    <w:rFonts w:cs="Arial"/>
                    <w:b/>
                    <w:bCs/>
                  </w:rPr>
                </w:pPr>
                <w:r>
                  <w:rPr>
                    <w:rFonts w:cs="Arial"/>
                    <w:b/>
                    <w:bCs/>
                  </w:rPr>
                  <w:t>Nee</w:t>
                </w:r>
              </w:p>
            </w:tc>
          </w:sdtContent>
        </w:sdt>
      </w:tr>
      <w:tr w:rsidR="007853D7" w:rsidRPr="00ED7664" w14:paraId="307B58BE"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7414193C" w14:textId="229EE081"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4219188B"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57CF6F2D" w14:textId="372E72F0" w:rsidR="007853D7" w:rsidRPr="00437080" w:rsidRDefault="007853D7" w:rsidP="001D4750">
            <w:pPr>
              <w:rPr>
                <w:rFonts w:cs="Arial"/>
                <w:bCs/>
                <w:sz w:val="16"/>
                <w:szCs w:val="16"/>
              </w:rPr>
            </w:pPr>
            <w:r w:rsidRPr="00437080">
              <w:rPr>
                <w:rFonts w:cs="Arial"/>
                <w:bCs/>
                <w:sz w:val="16"/>
                <w:szCs w:val="16"/>
              </w:rPr>
              <w:t xml:space="preserve">toepassen </w:t>
            </w:r>
            <w:proofErr w:type="spellStart"/>
            <w:r w:rsidRPr="00437080">
              <w:rPr>
                <w:rFonts w:cs="Arial"/>
                <w:bCs/>
                <w:sz w:val="16"/>
                <w:szCs w:val="16"/>
              </w:rPr>
              <w:t>krimpsleeves</w:t>
            </w:r>
            <w:proofErr w:type="spellEnd"/>
            <w:r w:rsidR="001D3AE9">
              <w:rPr>
                <w:rFonts w:cs="Arial"/>
                <w:bCs/>
                <w:sz w:val="16"/>
                <w:szCs w:val="16"/>
              </w:rPr>
              <w:t xml:space="preserve"> spiegellassen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E8F3A7" w14:textId="77777777" w:rsidR="007853D7" w:rsidRPr="00437080" w:rsidRDefault="007853D7" w:rsidP="001D4750">
            <w:pPr>
              <w:rPr>
                <w:rFonts w:cs="Arial"/>
                <w:sz w:val="16"/>
                <w:szCs w:val="16"/>
              </w:rPr>
            </w:pPr>
            <w:r w:rsidRPr="00437080">
              <w:rPr>
                <w:rFonts w:cs="Arial"/>
                <w:sz w:val="16"/>
                <w:szCs w:val="16"/>
              </w:rPr>
              <w:t>verbranding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2D8337F" w14:textId="77777777" w:rsidR="007853D7" w:rsidRPr="00437080" w:rsidRDefault="007853D7" w:rsidP="001D4750">
            <w:pPr>
              <w:rPr>
                <w:rFonts w:cs="Arial"/>
                <w:sz w:val="16"/>
                <w:szCs w:val="16"/>
              </w:rPr>
            </w:pPr>
            <w:r w:rsidRPr="00437080">
              <w:rPr>
                <w:rFonts w:cs="Arial"/>
                <w:sz w:val="16"/>
                <w:szCs w:val="16"/>
              </w:rPr>
              <w:t>gebrek aan overzicht,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B3C6334" w14:textId="2C3A853C" w:rsidR="007853D7" w:rsidRPr="00ED7664" w:rsidRDefault="003E116F" w:rsidP="001D4750">
            <w:pPr>
              <w:rPr>
                <w:rFonts w:cs="Arial"/>
                <w:sz w:val="16"/>
                <w:szCs w:val="16"/>
              </w:rPr>
            </w:pPr>
            <w:r>
              <w:rPr>
                <w:rFonts w:cs="Arial"/>
                <w:sz w:val="16"/>
                <w:szCs w:val="16"/>
              </w:rPr>
              <w:t xml:space="preserve">Werken conform </w:t>
            </w:r>
            <w:r w:rsidR="00AA30D0">
              <w:rPr>
                <w:rFonts w:cs="Arial"/>
                <w:sz w:val="16"/>
                <w:szCs w:val="16"/>
              </w:rPr>
              <w:t>gebruiksaanwijzing fabrikanten materieel en materiaal.</w:t>
            </w:r>
          </w:p>
        </w:tc>
        <w:tc>
          <w:tcPr>
            <w:tcW w:w="2693" w:type="dxa"/>
            <w:tcBorders>
              <w:top w:val="single" w:sz="6" w:space="0" w:color="auto"/>
              <w:left w:val="single" w:sz="6" w:space="0" w:color="auto"/>
              <w:bottom w:val="single" w:sz="6" w:space="0" w:color="auto"/>
              <w:right w:val="single" w:sz="6" w:space="0" w:color="auto"/>
            </w:tcBorders>
          </w:tcPr>
          <w:p w14:paraId="56B6BA73" w14:textId="4D4AF9DA" w:rsidR="007853D7" w:rsidRPr="00ED7664" w:rsidRDefault="00AA30D0" w:rsidP="001D4750">
            <w:pPr>
              <w:rPr>
                <w:rFonts w:cs="Arial"/>
                <w:b/>
                <w:bCs/>
              </w:rPr>
            </w:pPr>
            <w:r>
              <w:rPr>
                <w:rFonts w:cs="Arial"/>
                <w:sz w:val="16"/>
                <w:szCs w:val="16"/>
              </w:rPr>
              <w:t>Werken conform CKB protocollen. Inzet van opgeleide en gekwalificeerde medewerkers met aanwijzing.</w:t>
            </w:r>
          </w:p>
        </w:tc>
        <w:sdt>
          <w:sdtPr>
            <w:rPr>
              <w:rFonts w:cs="Arial"/>
              <w:b/>
              <w:bCs/>
            </w:rPr>
            <w:id w:val="-1782173632"/>
            <w:placeholder>
              <w:docPart w:val="46C79D506D584373BF9731F6A8CF6E05"/>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B1BB1A8" w14:textId="7AA9E905" w:rsidR="007853D7" w:rsidRPr="00ED7664" w:rsidRDefault="005F54F9" w:rsidP="001D4750">
                <w:pPr>
                  <w:rPr>
                    <w:rFonts w:cs="Arial"/>
                    <w:b/>
                    <w:bCs/>
                  </w:rPr>
                </w:pPr>
                <w:r>
                  <w:rPr>
                    <w:rFonts w:cs="Arial"/>
                    <w:b/>
                    <w:bCs/>
                  </w:rPr>
                  <w:t>Nee</w:t>
                </w:r>
              </w:p>
            </w:tc>
          </w:sdtContent>
        </w:sdt>
      </w:tr>
      <w:tr w:rsidR="007853D7" w:rsidRPr="00ED7664" w14:paraId="57C69B77" w14:textId="77777777" w:rsidTr="00B34E29">
        <w:trPr>
          <w:trHeight w:val="67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07083B48" w14:textId="441771B5"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61D6ECDB" w14:textId="77777777" w:rsidR="007853D7" w:rsidRPr="00437080" w:rsidRDefault="007853D7" w:rsidP="001D4750">
            <w:pPr>
              <w:spacing w:after="240"/>
              <w:rPr>
                <w:rFonts w:cs="Arial"/>
                <w:sz w:val="16"/>
                <w:szCs w:val="16"/>
              </w:rPr>
            </w:pPr>
            <w:r w:rsidRPr="00437080">
              <w:rPr>
                <w:rFonts w:cs="Arial"/>
                <w:sz w:val="16"/>
                <w:szCs w:val="16"/>
              </w:rPr>
              <w:t>Leidingwerk</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0D497424" w14:textId="77777777" w:rsidR="007853D7" w:rsidRPr="00437080" w:rsidRDefault="007853D7" w:rsidP="001D4750">
            <w:pPr>
              <w:rPr>
                <w:rFonts w:cs="Arial"/>
                <w:bCs/>
                <w:sz w:val="16"/>
                <w:szCs w:val="16"/>
              </w:rPr>
            </w:pPr>
            <w:r w:rsidRPr="00437080">
              <w:rPr>
                <w:rFonts w:cs="Arial"/>
                <w:bCs/>
                <w:sz w:val="16"/>
                <w:szCs w:val="16"/>
              </w:rPr>
              <w:t>werken aan drukleidingen of kwaliteitstesten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5F92FBD" w14:textId="77777777" w:rsidR="007853D7" w:rsidRPr="00437080" w:rsidRDefault="007853D7" w:rsidP="001D4750">
            <w:pPr>
              <w:rPr>
                <w:rFonts w:cs="Arial"/>
                <w:sz w:val="16"/>
                <w:szCs w:val="16"/>
              </w:rPr>
            </w:pPr>
            <w:r w:rsidRPr="00437080">
              <w:rPr>
                <w:rFonts w:cs="Arial"/>
                <w:sz w:val="16"/>
                <w:szCs w:val="16"/>
              </w:rPr>
              <w:t>uiteenspatten materiaal, verdrinking, bedelving,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3A95B5F" w14:textId="77777777" w:rsidR="007853D7" w:rsidRPr="00437080" w:rsidRDefault="007853D7" w:rsidP="001D4750">
            <w:pPr>
              <w:rPr>
                <w:rFonts w:cs="Arial"/>
                <w:sz w:val="16"/>
                <w:szCs w:val="16"/>
              </w:rPr>
            </w:pPr>
            <w:r w:rsidRPr="00437080">
              <w:rPr>
                <w:rFonts w:cs="Arial"/>
                <w:sz w:val="16"/>
                <w:szCs w:val="16"/>
              </w:rPr>
              <w:t>Onverwachte omstandigheden.</w:t>
            </w:r>
            <w:r w:rsidRPr="00437080">
              <w:rPr>
                <w:rFonts w:cs="Arial"/>
                <w:sz w:val="16"/>
                <w:szCs w:val="16"/>
              </w:rPr>
              <w:br/>
              <w:t>Drukleiding is niet veilig gesteld.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3233311" w14:textId="744DB569" w:rsidR="007853D7" w:rsidRPr="00ED7664" w:rsidRDefault="00AB480B" w:rsidP="001D4750">
            <w:pPr>
              <w:rPr>
                <w:rFonts w:cs="Arial"/>
                <w:sz w:val="16"/>
                <w:szCs w:val="16"/>
              </w:rPr>
            </w:pPr>
            <w:r>
              <w:rPr>
                <w:rFonts w:cs="Arial"/>
                <w:sz w:val="16"/>
                <w:szCs w:val="16"/>
              </w:rPr>
              <w:t>Werkplan</w:t>
            </w:r>
            <w:r w:rsidR="001D3AE9">
              <w:rPr>
                <w:rFonts w:cs="Arial"/>
                <w:sz w:val="16"/>
                <w:szCs w:val="16"/>
              </w:rPr>
              <w:t xml:space="preserve"> en TRA opstellen.</w:t>
            </w:r>
          </w:p>
        </w:tc>
        <w:tc>
          <w:tcPr>
            <w:tcW w:w="2693" w:type="dxa"/>
            <w:tcBorders>
              <w:top w:val="single" w:sz="6" w:space="0" w:color="auto"/>
              <w:left w:val="single" w:sz="6" w:space="0" w:color="auto"/>
              <w:bottom w:val="single" w:sz="6" w:space="0" w:color="auto"/>
              <w:right w:val="single" w:sz="6" w:space="0" w:color="auto"/>
            </w:tcBorders>
          </w:tcPr>
          <w:p w14:paraId="186AC7B4" w14:textId="05899874" w:rsidR="007853D7" w:rsidRPr="00ED7664" w:rsidRDefault="00D306D5" w:rsidP="001D4750">
            <w:pPr>
              <w:rPr>
                <w:rFonts w:cs="Arial"/>
                <w:b/>
                <w:bCs/>
              </w:rPr>
            </w:pPr>
            <w:proofErr w:type="spellStart"/>
            <w:r w:rsidRPr="00D306D5">
              <w:rPr>
                <w:rFonts w:cs="Arial"/>
                <w:sz w:val="16"/>
                <w:szCs w:val="16"/>
              </w:rPr>
              <w:t>Lo</w:t>
            </w:r>
            <w:r w:rsidR="00C65B9C">
              <w:rPr>
                <w:rFonts w:cs="Arial"/>
                <w:sz w:val="16"/>
                <w:szCs w:val="16"/>
              </w:rPr>
              <w:t>T</w:t>
            </w:r>
            <w:r w:rsidRPr="00D306D5">
              <w:rPr>
                <w:rFonts w:cs="Arial"/>
                <w:sz w:val="16"/>
                <w:szCs w:val="16"/>
              </w:rPr>
              <w:t>o</w:t>
            </w:r>
            <w:r w:rsidR="00C65B9C">
              <w:rPr>
                <w:rFonts w:cs="Arial"/>
                <w:sz w:val="16"/>
                <w:szCs w:val="16"/>
              </w:rPr>
              <w:t>T</w:t>
            </w:r>
            <w:r w:rsidRPr="00D306D5">
              <w:rPr>
                <w:rFonts w:cs="Arial"/>
                <w:sz w:val="16"/>
                <w:szCs w:val="16"/>
              </w:rPr>
              <w:t>o</w:t>
            </w:r>
            <w:proofErr w:type="spellEnd"/>
            <w:r w:rsidRPr="00D306D5">
              <w:rPr>
                <w:rFonts w:cs="Arial"/>
                <w:sz w:val="16"/>
                <w:szCs w:val="16"/>
              </w:rPr>
              <w:t xml:space="preserve"> toepassen.</w:t>
            </w:r>
          </w:p>
        </w:tc>
        <w:sdt>
          <w:sdtPr>
            <w:rPr>
              <w:rFonts w:cs="Arial"/>
              <w:b/>
              <w:bCs/>
            </w:rPr>
            <w:id w:val="2004313217"/>
            <w:placeholder>
              <w:docPart w:val="3CEEE02C6B634B13A0ED4C1D68679CEE"/>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37C0487" w14:textId="0D4D4CC8" w:rsidR="007853D7" w:rsidRPr="00ED7664" w:rsidRDefault="005F54F9" w:rsidP="001D4750">
                <w:pPr>
                  <w:rPr>
                    <w:rFonts w:cs="Arial"/>
                    <w:b/>
                    <w:bCs/>
                  </w:rPr>
                </w:pPr>
                <w:r>
                  <w:rPr>
                    <w:rFonts w:cs="Arial"/>
                    <w:b/>
                    <w:bCs/>
                  </w:rPr>
                  <w:t>Nee</w:t>
                </w:r>
              </w:p>
            </w:tc>
          </w:sdtContent>
        </w:sdt>
      </w:tr>
      <w:tr w:rsidR="007853D7" w:rsidRPr="00ED7664" w14:paraId="008E4817" w14:textId="77777777" w:rsidTr="00B34E29">
        <w:trPr>
          <w:trHeight w:val="45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7946F7B3" w14:textId="5271F31C"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2997534" w14:textId="77777777" w:rsidR="007853D7" w:rsidRPr="00437080" w:rsidRDefault="007853D7" w:rsidP="001D4750">
            <w:pPr>
              <w:rPr>
                <w:rFonts w:cs="Arial"/>
                <w:sz w:val="16"/>
                <w:szCs w:val="16"/>
              </w:rPr>
            </w:pPr>
            <w:r w:rsidRPr="00437080">
              <w:rPr>
                <w:rFonts w:cs="Arial"/>
                <w:sz w:val="16"/>
                <w:szCs w:val="16"/>
              </w:rPr>
              <w:t>Leidingwerk</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44322A60" w14:textId="77777777" w:rsidR="007853D7" w:rsidRPr="00437080" w:rsidRDefault="007853D7" w:rsidP="001D4750">
            <w:pPr>
              <w:rPr>
                <w:rFonts w:cs="Arial"/>
                <w:bCs/>
                <w:sz w:val="16"/>
                <w:szCs w:val="16"/>
              </w:rPr>
            </w:pPr>
            <w:r w:rsidRPr="00437080">
              <w:rPr>
                <w:rFonts w:cs="Arial"/>
                <w:bCs/>
                <w:sz w:val="16"/>
                <w:szCs w:val="16"/>
              </w:rPr>
              <w:t>werken in rioolwater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908096"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9A1E0EB"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3E7CD4" w14:textId="215431DA" w:rsidR="007853D7" w:rsidRPr="00ED7664" w:rsidRDefault="68140C71" w:rsidP="001D4750">
            <w:pPr>
              <w:rPr>
                <w:rFonts w:cs="Arial"/>
                <w:sz w:val="16"/>
                <w:szCs w:val="16"/>
              </w:rPr>
            </w:pPr>
            <w:r w:rsidRPr="7794CACE">
              <w:rPr>
                <w:rFonts w:cs="Arial"/>
                <w:sz w:val="16"/>
                <w:szCs w:val="16"/>
              </w:rPr>
              <w:t>Maatregelen nemen zoals voorgeschreven in de Arbocatalogus Afvalbranche</w:t>
            </w:r>
            <w:r w:rsidR="00420C4E">
              <w:rPr>
                <w:rFonts w:cs="Arial"/>
                <w:sz w:val="16"/>
                <w:szCs w:val="16"/>
              </w:rPr>
              <w:t>, Waterschappen</w:t>
            </w:r>
            <w:r w:rsidRPr="7794CACE">
              <w:rPr>
                <w:rFonts w:cs="Arial"/>
                <w:sz w:val="16"/>
                <w:szCs w:val="16"/>
              </w:rPr>
              <w:t xml:space="preserve"> of Bouw en infra</w:t>
            </w:r>
            <w:r w:rsidR="510E84DB" w:rsidRPr="7794CACE">
              <w:rPr>
                <w:rFonts w:cs="Arial"/>
                <w:sz w:val="16"/>
                <w:szCs w:val="16"/>
              </w:rPr>
              <w:t xml:space="preserve"> (afhankelijk waar het bedrijf onder valt)</w:t>
            </w:r>
            <w:r w:rsidR="0D3993DF" w:rsidRPr="7794CACE">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3247823F" w14:textId="42425FF2" w:rsidR="007853D7" w:rsidRPr="00ED7664" w:rsidRDefault="007853D7" w:rsidP="001D4750">
            <w:pPr>
              <w:rPr>
                <w:rFonts w:cs="Arial"/>
                <w:b/>
                <w:bCs/>
              </w:rPr>
            </w:pPr>
          </w:p>
        </w:tc>
        <w:sdt>
          <w:sdtPr>
            <w:rPr>
              <w:rFonts w:cs="Arial"/>
              <w:b/>
              <w:bCs/>
            </w:rPr>
            <w:id w:val="1352688713"/>
            <w:placeholder>
              <w:docPart w:val="83329A65B9784D56BA2C7946C70DB113"/>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C5C6B53" w14:textId="64C8B03A" w:rsidR="007853D7" w:rsidRPr="00ED7664" w:rsidRDefault="005F54F9" w:rsidP="001D4750">
                <w:pPr>
                  <w:rPr>
                    <w:rFonts w:cs="Arial"/>
                    <w:b/>
                    <w:bCs/>
                  </w:rPr>
                </w:pPr>
                <w:r>
                  <w:rPr>
                    <w:rFonts w:cs="Arial"/>
                    <w:b/>
                    <w:bCs/>
                  </w:rPr>
                  <w:t>Nee</w:t>
                </w:r>
              </w:p>
            </w:tc>
          </w:sdtContent>
        </w:sdt>
      </w:tr>
      <w:tr w:rsidR="007853D7" w:rsidRPr="00ED7664" w14:paraId="4B1B6C95"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D70546C" w14:textId="78886883"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0963AAAD" w14:textId="24F8AEB9" w:rsidR="007853D7" w:rsidRPr="00437080" w:rsidRDefault="007853D7" w:rsidP="001D4750">
            <w:pPr>
              <w:rPr>
                <w:rFonts w:cs="Arial"/>
                <w:sz w:val="16"/>
                <w:szCs w:val="16"/>
              </w:rPr>
            </w:pPr>
            <w:r w:rsidRPr="00437080">
              <w:rPr>
                <w:rFonts w:cs="Arial"/>
                <w:sz w:val="16"/>
                <w:szCs w:val="16"/>
              </w:rPr>
              <w:t>Leidingwerk</w:t>
            </w:r>
            <w:r w:rsidR="001D3AE9">
              <w:rPr>
                <w:rFonts w:cs="Arial"/>
                <w:sz w:val="16"/>
                <w:szCs w:val="16"/>
              </w:rPr>
              <w:t>, k</w:t>
            </w:r>
            <w:r w:rsidRPr="00437080">
              <w:rPr>
                <w:rFonts w:cs="Arial"/>
                <w:sz w:val="16"/>
                <w:szCs w:val="16"/>
              </w:rPr>
              <w:t>abelwerk.</w:t>
            </w:r>
            <w:r w:rsidRPr="00437080">
              <w:rPr>
                <w:rFonts w:cs="Arial"/>
                <w:sz w:val="16"/>
                <w:szCs w:val="16"/>
              </w:rPr>
              <w:br w:type="page"/>
            </w:r>
            <w:r w:rsidRPr="00437080">
              <w:rPr>
                <w:rFonts w:cs="Arial"/>
                <w:sz w:val="16"/>
                <w:szCs w:val="16"/>
              </w:rPr>
              <w:br w:type="page"/>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4F975C07" w14:textId="77777777" w:rsidR="007853D7" w:rsidRPr="00437080" w:rsidRDefault="007853D7" w:rsidP="001D4750">
            <w:pPr>
              <w:rPr>
                <w:rFonts w:cs="Arial"/>
                <w:sz w:val="16"/>
                <w:szCs w:val="16"/>
              </w:rPr>
            </w:pPr>
            <w:r w:rsidRPr="00437080">
              <w:rPr>
                <w:rFonts w:cs="Arial"/>
                <w:sz w:val="16"/>
                <w:szCs w:val="16"/>
              </w:rPr>
              <w:t>omschakelen of aansluiten op actief proces (point of no return)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CB266AF" w14:textId="77777777" w:rsidR="007853D7" w:rsidRPr="00437080" w:rsidRDefault="007853D7" w:rsidP="001D4750">
            <w:pPr>
              <w:rPr>
                <w:rFonts w:cs="Arial"/>
                <w:sz w:val="16"/>
                <w:szCs w:val="16"/>
              </w:rPr>
            </w:pP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31A4839" w14:textId="77777777" w:rsidR="007853D7" w:rsidRPr="00437080" w:rsidRDefault="007853D7" w:rsidP="001D4750">
            <w:pPr>
              <w:rPr>
                <w:rFonts w:cs="Arial"/>
                <w:bCs/>
                <w:sz w:val="16"/>
                <w:szCs w:val="16"/>
              </w:rPr>
            </w:pPr>
            <w:r w:rsidRPr="00437080">
              <w:rPr>
                <w:rFonts w:cs="Arial"/>
                <w:bCs/>
                <w:sz w:val="16"/>
                <w:szCs w:val="16"/>
              </w:rPr>
              <w:t>oververmoeidheid door overuren (het moet gereedkomen)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51AE45" w14:textId="38FDD38F" w:rsidR="007853D7" w:rsidRPr="00ED7664" w:rsidRDefault="00D306D5" w:rsidP="001D4750">
            <w:pPr>
              <w:rPr>
                <w:rFonts w:cs="Arial"/>
                <w:sz w:val="16"/>
                <w:szCs w:val="16"/>
              </w:rPr>
            </w:pPr>
            <w:r>
              <w:rPr>
                <w:rFonts w:cs="Arial"/>
                <w:sz w:val="16"/>
                <w:szCs w:val="16"/>
              </w:rPr>
              <w:t>Realistische planning maken.</w:t>
            </w:r>
          </w:p>
        </w:tc>
        <w:tc>
          <w:tcPr>
            <w:tcW w:w="2693" w:type="dxa"/>
            <w:tcBorders>
              <w:top w:val="single" w:sz="6" w:space="0" w:color="auto"/>
              <w:left w:val="single" w:sz="6" w:space="0" w:color="auto"/>
              <w:bottom w:val="single" w:sz="6" w:space="0" w:color="auto"/>
              <w:right w:val="single" w:sz="6" w:space="0" w:color="auto"/>
            </w:tcBorders>
          </w:tcPr>
          <w:p w14:paraId="12972E56" w14:textId="35FCA976" w:rsidR="007853D7" w:rsidRPr="00ED7664" w:rsidRDefault="007853D7" w:rsidP="001D4750">
            <w:pPr>
              <w:rPr>
                <w:rFonts w:cs="Arial"/>
                <w:b/>
                <w:bCs/>
              </w:rPr>
            </w:pPr>
          </w:p>
        </w:tc>
        <w:sdt>
          <w:sdtPr>
            <w:rPr>
              <w:rFonts w:cs="Arial"/>
              <w:b/>
              <w:bCs/>
            </w:rPr>
            <w:id w:val="-1979213519"/>
            <w:placeholder>
              <w:docPart w:val="4D8F772B14F6405398595A0F749FE7DE"/>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CD96599" w14:textId="4142FFD5" w:rsidR="007853D7" w:rsidRPr="00ED7664" w:rsidRDefault="005F54F9" w:rsidP="001D4750">
                <w:pPr>
                  <w:rPr>
                    <w:rFonts w:cs="Arial"/>
                    <w:b/>
                    <w:bCs/>
                  </w:rPr>
                </w:pPr>
                <w:r>
                  <w:rPr>
                    <w:rFonts w:cs="Arial"/>
                    <w:b/>
                    <w:bCs/>
                  </w:rPr>
                  <w:t>Nee</w:t>
                </w:r>
              </w:p>
            </w:tc>
          </w:sdtContent>
        </w:sdt>
      </w:tr>
      <w:tr w:rsidR="007853D7" w:rsidRPr="00ED7664" w14:paraId="557F115B" w14:textId="77777777" w:rsidTr="00B34E29">
        <w:trPr>
          <w:trHeight w:val="900"/>
        </w:trPr>
        <w:tc>
          <w:tcPr>
            <w:tcW w:w="351" w:type="dxa"/>
            <w:tcBorders>
              <w:top w:val="single" w:sz="6" w:space="0" w:color="auto"/>
              <w:left w:val="single" w:sz="4" w:space="0" w:color="auto"/>
              <w:bottom w:val="single" w:sz="6" w:space="0" w:color="auto"/>
              <w:right w:val="single" w:sz="6" w:space="0" w:color="auto"/>
            </w:tcBorders>
            <w:shd w:val="clear" w:color="auto" w:fill="auto"/>
          </w:tcPr>
          <w:p w14:paraId="76216D56" w14:textId="241E66A6"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7B6C7AF1"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t>Kabelwerk.</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0BB575C0" w14:textId="77777777" w:rsidR="007853D7" w:rsidRPr="00437080" w:rsidRDefault="007853D7" w:rsidP="001D4750">
            <w:pPr>
              <w:rPr>
                <w:rFonts w:cs="Arial"/>
                <w:sz w:val="16"/>
                <w:szCs w:val="16"/>
              </w:rPr>
            </w:pPr>
            <w:r w:rsidRPr="00437080">
              <w:rPr>
                <w:rFonts w:cs="Arial"/>
                <w:sz w:val="16"/>
                <w:szCs w:val="16"/>
              </w:rPr>
              <w:t>werken aan of nabij: (meet)instrumenten, aarding leidingwerk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730683" w14:textId="77777777" w:rsidR="007853D7" w:rsidRPr="00437080" w:rsidRDefault="007853D7" w:rsidP="001D4750">
            <w:pPr>
              <w:rPr>
                <w:rFonts w:cs="Arial"/>
                <w:sz w:val="16"/>
                <w:szCs w:val="16"/>
              </w:rPr>
            </w:pPr>
            <w:r w:rsidRPr="00437080">
              <w:rPr>
                <w:rFonts w:cs="Arial"/>
                <w:sz w:val="16"/>
                <w:szCs w:val="16"/>
              </w:rPr>
              <w:t>elektrocutie, brand, explosie,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6CDBF89" w14:textId="77777777" w:rsidR="007853D7" w:rsidRPr="00437080" w:rsidRDefault="007853D7" w:rsidP="001D4750">
            <w:pPr>
              <w:rPr>
                <w:rFonts w:cs="Arial"/>
                <w:bCs/>
                <w:sz w:val="16"/>
                <w:szCs w:val="16"/>
              </w:rPr>
            </w:pPr>
            <w:r w:rsidRPr="00437080">
              <w:rPr>
                <w:rFonts w:cs="Arial"/>
                <w:bCs/>
                <w:sz w:val="16"/>
                <w:szCs w:val="16"/>
              </w:rPr>
              <w:t>onderbreken elektrisch geleidende leidingen</w:t>
            </w:r>
            <w:r w:rsidRPr="00437080">
              <w:rPr>
                <w:rFonts w:cs="Arial"/>
                <w:bCs/>
                <w:sz w:val="16"/>
                <w:szCs w:val="16"/>
              </w:rPr>
              <w:br/>
              <w:t>(m.b.t. aarding)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E39AC7B"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9ACFFD" w14:textId="77777777" w:rsidR="007853D7" w:rsidRPr="00ED7664" w:rsidRDefault="007853D7" w:rsidP="001D4750">
            <w:pPr>
              <w:rPr>
                <w:rFonts w:cs="Arial"/>
                <w:b/>
                <w:bCs/>
              </w:rPr>
            </w:pPr>
          </w:p>
        </w:tc>
        <w:sdt>
          <w:sdtPr>
            <w:rPr>
              <w:rFonts w:cs="Arial"/>
              <w:b/>
              <w:bCs/>
            </w:rPr>
            <w:id w:val="-1561938302"/>
            <w:placeholder>
              <w:docPart w:val="81387FA8235F4D97825752B6B0EEAFE1"/>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0F29E691" w14:textId="1434D7DE" w:rsidR="007853D7" w:rsidRPr="00ED7664" w:rsidRDefault="005F54F9" w:rsidP="001D4750">
                <w:pPr>
                  <w:rPr>
                    <w:rFonts w:cs="Arial"/>
                    <w:b/>
                    <w:bCs/>
                  </w:rPr>
                </w:pPr>
                <w:r>
                  <w:rPr>
                    <w:rFonts w:cs="Arial"/>
                    <w:b/>
                    <w:bCs/>
                  </w:rPr>
                  <w:t>Nee</w:t>
                </w:r>
              </w:p>
            </w:tc>
          </w:sdtContent>
        </w:sdt>
      </w:tr>
      <w:tr w:rsidR="007853D7" w:rsidRPr="00ED7664" w14:paraId="7B37CB94" w14:textId="77777777" w:rsidTr="00B34E29">
        <w:trPr>
          <w:trHeight w:val="67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06C9B13F" w14:textId="3D54A7ED"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02A1618F" w14:textId="77777777" w:rsidR="007853D7" w:rsidRPr="00437080" w:rsidRDefault="007853D7" w:rsidP="001D4750">
            <w:pPr>
              <w:rPr>
                <w:rFonts w:cs="Arial"/>
                <w:bCs/>
                <w:sz w:val="16"/>
                <w:szCs w:val="16"/>
              </w:rPr>
            </w:pPr>
            <w:r w:rsidRPr="00437080">
              <w:rPr>
                <w:rFonts w:cs="Arial"/>
                <w:bCs/>
                <w:sz w:val="16"/>
                <w:szCs w:val="16"/>
              </w:rPr>
              <w:t>Slopen;</w:t>
            </w:r>
            <w:r w:rsidRPr="00437080">
              <w:rPr>
                <w:rFonts w:cs="Arial"/>
                <w:bCs/>
                <w:sz w:val="16"/>
                <w:szCs w:val="16"/>
              </w:rPr>
              <w:br/>
              <w:t>Renoveren.</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042849C0" w14:textId="77777777" w:rsidR="007853D7" w:rsidRPr="00437080" w:rsidRDefault="007853D7" w:rsidP="001D4750">
            <w:pPr>
              <w:rPr>
                <w:rFonts w:cs="Arial"/>
                <w:sz w:val="16"/>
                <w:szCs w:val="16"/>
              </w:rPr>
            </w:pPr>
            <w:r w:rsidRPr="00437080">
              <w:rPr>
                <w:rFonts w:cs="Arial"/>
                <w:sz w:val="16"/>
                <w:szCs w:val="16"/>
              </w:rPr>
              <w:t>ontmantelen van energievoorzieningen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8A1F0F8" w14:textId="77777777" w:rsidR="007853D7" w:rsidRPr="00437080" w:rsidRDefault="007853D7" w:rsidP="001D4750">
            <w:pPr>
              <w:rPr>
                <w:rFonts w:cs="Arial"/>
                <w:sz w:val="16"/>
                <w:szCs w:val="16"/>
              </w:rPr>
            </w:pPr>
            <w:r w:rsidRPr="00437080">
              <w:rPr>
                <w:rFonts w:cs="Arial"/>
                <w:sz w:val="16"/>
                <w:szCs w:val="16"/>
              </w:rPr>
              <w:t>elektrocutie, explosie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7A616A1" w14:textId="77777777" w:rsidR="007853D7" w:rsidRPr="00437080" w:rsidRDefault="007853D7" w:rsidP="001D4750">
            <w:pPr>
              <w:rPr>
                <w:rFonts w:cs="Arial"/>
                <w:sz w:val="16"/>
                <w:szCs w:val="16"/>
              </w:rPr>
            </w:pPr>
            <w:r w:rsidRPr="00437080">
              <w:rPr>
                <w:rFonts w:cs="Arial"/>
                <w:sz w:val="16"/>
                <w:szCs w:val="16"/>
              </w:rPr>
              <w:t>onachtzaamheid bij het werken,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9BEE016" w14:textId="7FC4A322" w:rsidR="007853D7" w:rsidRPr="00ED7664" w:rsidRDefault="00736263" w:rsidP="001D4750">
            <w:pPr>
              <w:rPr>
                <w:rFonts w:cs="Arial"/>
                <w:sz w:val="16"/>
                <w:szCs w:val="16"/>
              </w:rPr>
            </w:pPr>
            <w:r>
              <w:rPr>
                <w:rFonts w:cs="Arial"/>
                <w:sz w:val="16"/>
                <w:szCs w:val="16"/>
              </w:rPr>
              <w:t>Sloopveiligheidsplan maken conform Bouwbesluit en BRL SVMS-007. Energievrij maken.</w:t>
            </w:r>
          </w:p>
        </w:tc>
        <w:tc>
          <w:tcPr>
            <w:tcW w:w="2693" w:type="dxa"/>
            <w:tcBorders>
              <w:top w:val="single" w:sz="6" w:space="0" w:color="auto"/>
              <w:left w:val="single" w:sz="6" w:space="0" w:color="auto"/>
              <w:bottom w:val="single" w:sz="6" w:space="0" w:color="auto"/>
              <w:right w:val="single" w:sz="6" w:space="0" w:color="auto"/>
            </w:tcBorders>
          </w:tcPr>
          <w:p w14:paraId="0AA79A07" w14:textId="7EA0F42F" w:rsidR="007853D7" w:rsidRPr="00ED7664" w:rsidRDefault="007853D7" w:rsidP="001D4750">
            <w:pPr>
              <w:rPr>
                <w:rFonts w:cs="Arial"/>
                <w:b/>
                <w:bCs/>
              </w:rPr>
            </w:pPr>
          </w:p>
        </w:tc>
        <w:sdt>
          <w:sdtPr>
            <w:rPr>
              <w:rFonts w:cs="Arial"/>
              <w:b/>
              <w:bCs/>
            </w:rPr>
            <w:id w:val="-179813673"/>
            <w:placeholder>
              <w:docPart w:val="5B1934FB52A44510A01AD180A5F71065"/>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ACCBB3C" w14:textId="17761CAB" w:rsidR="007853D7" w:rsidRPr="00ED7664" w:rsidRDefault="005F54F9" w:rsidP="001D4750">
                <w:pPr>
                  <w:rPr>
                    <w:rFonts w:cs="Arial"/>
                    <w:b/>
                    <w:bCs/>
                  </w:rPr>
                </w:pPr>
                <w:r>
                  <w:rPr>
                    <w:rFonts w:cs="Arial"/>
                    <w:b/>
                    <w:bCs/>
                  </w:rPr>
                  <w:t>Nee</w:t>
                </w:r>
              </w:p>
            </w:tc>
          </w:sdtContent>
        </w:sdt>
      </w:tr>
      <w:tr w:rsidR="007853D7" w:rsidRPr="00ED7664" w14:paraId="717D3BAE"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2689E45A" w14:textId="73BAFCB8"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130A26A4" w14:textId="77777777" w:rsidR="007853D7" w:rsidRPr="00437080" w:rsidRDefault="007853D7" w:rsidP="001D4750">
            <w:pPr>
              <w:rPr>
                <w:rFonts w:cs="Arial"/>
                <w:sz w:val="16"/>
                <w:szCs w:val="16"/>
              </w:rPr>
            </w:pPr>
            <w:r w:rsidRPr="00437080">
              <w:rPr>
                <w:rFonts w:cs="Arial"/>
                <w:sz w:val="16"/>
                <w:szCs w:val="16"/>
              </w:rPr>
              <w:t>Slopen;</w:t>
            </w:r>
            <w:r w:rsidRPr="00437080">
              <w:rPr>
                <w:rFonts w:cs="Arial"/>
                <w:sz w:val="16"/>
                <w:szCs w:val="16"/>
              </w:rPr>
              <w:br/>
              <w:t>Renoveren;</w:t>
            </w:r>
            <w:r w:rsidRPr="00437080">
              <w:rPr>
                <w:rFonts w:cs="Arial"/>
                <w:sz w:val="16"/>
                <w:szCs w:val="16"/>
              </w:rPr>
              <w:br/>
              <w:t>Leidingwerk;</w:t>
            </w:r>
            <w:r w:rsidRPr="00437080">
              <w:rPr>
                <w:rFonts w:cs="Arial"/>
                <w:sz w:val="16"/>
                <w:szCs w:val="16"/>
              </w:rPr>
              <w:br/>
              <w:t>Beschoeiing.</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0779222C" w14:textId="77777777" w:rsidR="007853D7" w:rsidRPr="00437080" w:rsidRDefault="007853D7" w:rsidP="001D4750">
            <w:pPr>
              <w:rPr>
                <w:rFonts w:cs="Arial"/>
                <w:bCs/>
                <w:sz w:val="16"/>
                <w:szCs w:val="16"/>
              </w:rPr>
            </w:pPr>
            <w:r w:rsidRPr="00437080">
              <w:rPr>
                <w:rFonts w:cs="Arial"/>
                <w:bCs/>
                <w:sz w:val="16"/>
                <w:szCs w:val="16"/>
              </w:rPr>
              <w:t>verwijderen van asbesthoudend materiaal</w:t>
            </w:r>
            <w:r w:rsidRPr="00437080">
              <w:rPr>
                <w:rFonts w:cs="Arial"/>
                <w:bCs/>
                <w:sz w:val="16"/>
                <w:szCs w:val="16"/>
              </w:rPr>
              <w:br/>
              <w:t>(</w:t>
            </w:r>
            <w:r>
              <w:rPr>
                <w:rFonts w:cs="Arial"/>
                <w:bCs/>
                <w:sz w:val="16"/>
                <w:szCs w:val="16"/>
              </w:rPr>
              <w:t xml:space="preserve">alle </w:t>
            </w:r>
            <w:r w:rsidRPr="00437080">
              <w:rPr>
                <w:rFonts w:cs="Arial"/>
                <w:bCs/>
                <w:sz w:val="16"/>
                <w:szCs w:val="16"/>
              </w:rPr>
              <w:t>risico klasse )</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D209520" w14:textId="77777777" w:rsidR="007853D7" w:rsidRPr="00437080" w:rsidRDefault="007853D7" w:rsidP="001D4750">
            <w:pPr>
              <w:rPr>
                <w:rFonts w:cs="Arial"/>
                <w:sz w:val="16"/>
                <w:szCs w:val="16"/>
              </w:rPr>
            </w:pPr>
            <w:r w:rsidRPr="00437080">
              <w:rPr>
                <w:rFonts w:cs="Arial"/>
                <w:sz w:val="16"/>
                <w:szCs w:val="16"/>
              </w:rPr>
              <w:t>asbestose, andere longaandoeningen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605CDBB" w14:textId="77777777" w:rsidR="007853D7" w:rsidRPr="00437080" w:rsidRDefault="007853D7" w:rsidP="001D4750">
            <w:pPr>
              <w:rPr>
                <w:rFonts w:cs="Arial"/>
                <w:sz w:val="16"/>
                <w:szCs w:val="16"/>
              </w:rPr>
            </w:pPr>
            <w:r w:rsidRPr="00437080">
              <w:rPr>
                <w:rFonts w:cs="Arial"/>
                <w:sz w:val="16"/>
                <w:szCs w:val="16"/>
              </w:rPr>
              <w:t>inademen stofdeeltjes,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7B2685B" w14:textId="49E37CCF" w:rsidR="007853D7" w:rsidRPr="00ED7664" w:rsidRDefault="00C51730" w:rsidP="001D4750">
            <w:pPr>
              <w:rPr>
                <w:rFonts w:cs="Arial"/>
                <w:sz w:val="16"/>
                <w:szCs w:val="16"/>
              </w:rPr>
            </w:pPr>
            <w:r>
              <w:rPr>
                <w:rFonts w:cs="Arial"/>
                <w:sz w:val="16"/>
                <w:szCs w:val="16"/>
              </w:rPr>
              <w:t xml:space="preserve">Inschakelen gecertificeerde </w:t>
            </w:r>
            <w:proofErr w:type="spellStart"/>
            <w:r>
              <w:rPr>
                <w:rFonts w:cs="Arial"/>
                <w:sz w:val="16"/>
                <w:szCs w:val="16"/>
              </w:rPr>
              <w:t>asbestinventariseerder</w:t>
            </w:r>
            <w:proofErr w:type="spellEnd"/>
            <w:r>
              <w:rPr>
                <w:rFonts w:cs="Arial"/>
                <w:sz w:val="16"/>
                <w:szCs w:val="16"/>
              </w:rPr>
              <w:t xml:space="preserve"> en </w:t>
            </w:r>
            <w:proofErr w:type="spellStart"/>
            <w:r>
              <w:rPr>
                <w:rFonts w:cs="Arial"/>
                <w:sz w:val="16"/>
                <w:szCs w:val="16"/>
              </w:rPr>
              <w:t>asbestverwijderaar</w:t>
            </w:r>
            <w:proofErr w:type="spellEnd"/>
            <w:r w:rsidR="00D306D5">
              <w:rPr>
                <w:rFonts w:cs="Arial"/>
                <w:sz w:val="16"/>
                <w:szCs w:val="16"/>
              </w:rPr>
              <w:t xml:space="preserve"> </w:t>
            </w:r>
          </w:p>
        </w:tc>
        <w:tc>
          <w:tcPr>
            <w:tcW w:w="2693" w:type="dxa"/>
            <w:tcBorders>
              <w:top w:val="single" w:sz="6" w:space="0" w:color="auto"/>
              <w:left w:val="single" w:sz="6" w:space="0" w:color="auto"/>
              <w:bottom w:val="single" w:sz="6" w:space="0" w:color="auto"/>
              <w:right w:val="single" w:sz="6" w:space="0" w:color="auto"/>
            </w:tcBorders>
          </w:tcPr>
          <w:p w14:paraId="725A5AC6" w14:textId="328BCD87" w:rsidR="007853D7" w:rsidRPr="00ED7664" w:rsidRDefault="00F56C35" w:rsidP="001D4750">
            <w:pPr>
              <w:rPr>
                <w:rFonts w:cs="Arial"/>
                <w:b/>
                <w:bCs/>
              </w:rPr>
            </w:pPr>
            <w:r>
              <w:rPr>
                <w:rFonts w:cs="Arial"/>
                <w:sz w:val="16"/>
                <w:szCs w:val="16"/>
              </w:rPr>
              <w:t xml:space="preserve">Bij asbesthoudend materiaal Rk1 dan ook inzet gecertificeerde </w:t>
            </w:r>
            <w:proofErr w:type="spellStart"/>
            <w:r w:rsidR="009B7D91">
              <w:rPr>
                <w:rFonts w:cs="Arial"/>
                <w:sz w:val="16"/>
                <w:szCs w:val="16"/>
              </w:rPr>
              <w:t>asbest</w:t>
            </w:r>
            <w:r>
              <w:rPr>
                <w:rFonts w:cs="Arial"/>
                <w:sz w:val="16"/>
                <w:szCs w:val="16"/>
              </w:rPr>
              <w:t>verwijderaar</w:t>
            </w:r>
            <w:proofErr w:type="spellEnd"/>
            <w:r>
              <w:rPr>
                <w:rFonts w:cs="Arial"/>
                <w:sz w:val="16"/>
                <w:szCs w:val="16"/>
              </w:rPr>
              <w:t>.</w:t>
            </w:r>
          </w:p>
        </w:tc>
        <w:sdt>
          <w:sdtPr>
            <w:rPr>
              <w:rFonts w:cs="Arial"/>
              <w:b/>
              <w:bCs/>
            </w:rPr>
            <w:id w:val="-263380483"/>
            <w:placeholder>
              <w:docPart w:val="F4856CCFEAD94AAD868F7AFBD73236B7"/>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0F595777" w14:textId="2E871731" w:rsidR="007853D7" w:rsidRPr="00ED7664" w:rsidRDefault="005F54F9" w:rsidP="001D4750">
                <w:pPr>
                  <w:rPr>
                    <w:rFonts w:cs="Arial"/>
                    <w:b/>
                    <w:bCs/>
                  </w:rPr>
                </w:pPr>
                <w:r>
                  <w:rPr>
                    <w:rFonts w:cs="Arial"/>
                    <w:b/>
                    <w:bCs/>
                  </w:rPr>
                  <w:t>Nee</w:t>
                </w:r>
              </w:p>
            </w:tc>
          </w:sdtContent>
        </w:sdt>
      </w:tr>
      <w:tr w:rsidR="007853D7" w:rsidRPr="00ED7664" w14:paraId="6A59667B"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6C677F0A" w14:textId="677E25F0"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59819426" w14:textId="77777777" w:rsidR="007853D7" w:rsidRPr="00437080" w:rsidRDefault="007853D7" w:rsidP="001D4750">
            <w:pPr>
              <w:spacing w:after="240"/>
              <w:rPr>
                <w:rFonts w:cs="Arial"/>
                <w:bCs/>
                <w:sz w:val="16"/>
                <w:szCs w:val="16"/>
              </w:rPr>
            </w:pPr>
            <w:r w:rsidRPr="00437080">
              <w:rPr>
                <w:rFonts w:cs="Arial"/>
                <w:bCs/>
                <w:sz w:val="16"/>
                <w:szCs w:val="16"/>
              </w:rPr>
              <w:t>Spoor- en tramwerken</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5B1D56D6" w14:textId="77777777" w:rsidR="007853D7" w:rsidRPr="00437080" w:rsidRDefault="007853D7" w:rsidP="001D4750">
            <w:pPr>
              <w:rPr>
                <w:rFonts w:cs="Arial"/>
                <w:sz w:val="16"/>
                <w:szCs w:val="16"/>
              </w:rPr>
            </w:pPr>
            <w:r w:rsidRPr="00437080">
              <w:rPr>
                <w:rFonts w:cs="Arial"/>
                <w:sz w:val="16"/>
                <w:szCs w:val="16"/>
              </w:rPr>
              <w:t>tijdelijk opbreken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993234" w14:textId="77777777" w:rsidR="007853D7" w:rsidRPr="00437080" w:rsidRDefault="007853D7" w:rsidP="001D4750">
            <w:pPr>
              <w:rPr>
                <w:rFonts w:cs="Arial"/>
                <w:sz w:val="16"/>
                <w:szCs w:val="16"/>
              </w:rPr>
            </w:pPr>
            <w:r>
              <w:rPr>
                <w:rFonts w:cs="Arial"/>
                <w:sz w:val="16"/>
                <w:szCs w:val="16"/>
              </w:rPr>
              <w:t>ontsporing, 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3279BEF" w14:textId="77777777" w:rsidR="007853D7" w:rsidRPr="00437080" w:rsidRDefault="007853D7" w:rsidP="001D4750">
            <w:pPr>
              <w:rPr>
                <w:rFonts w:cs="Arial"/>
                <w:sz w:val="16"/>
                <w:szCs w:val="16"/>
              </w:rPr>
            </w:pPr>
            <w:r w:rsidRPr="00437080">
              <w:rPr>
                <w:rFonts w:cs="Arial"/>
                <w:sz w:val="16"/>
                <w:szCs w:val="16"/>
              </w:rPr>
              <w:t>Onachtzaamheid bij het werken, onbekwaamheid.</w:t>
            </w:r>
            <w:r w:rsidRPr="00437080">
              <w:rPr>
                <w:rFonts w:cs="Arial"/>
                <w:sz w:val="16"/>
                <w:szCs w:val="16"/>
              </w:rPr>
              <w:br/>
              <w:t>N</w:t>
            </w:r>
            <w:r>
              <w:rPr>
                <w:rFonts w:cs="Arial"/>
                <w:sz w:val="16"/>
                <w:szCs w:val="16"/>
              </w:rPr>
              <w:t>i</w:t>
            </w:r>
            <w:r w:rsidRPr="00437080">
              <w:rPr>
                <w:rFonts w:cs="Arial"/>
                <w:sz w:val="16"/>
                <w:szCs w:val="16"/>
              </w:rPr>
              <w:t>et afgestemd met spoorwegbeheerder.</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195C54A" w14:textId="7067BB4A" w:rsidR="007853D7" w:rsidRPr="00ED7664" w:rsidRDefault="00F56C35" w:rsidP="001D4750">
            <w:pPr>
              <w:rPr>
                <w:rFonts w:cs="Arial"/>
                <w:sz w:val="16"/>
                <w:szCs w:val="16"/>
              </w:rPr>
            </w:pPr>
            <w:r w:rsidRPr="00F56C35">
              <w:rPr>
                <w:rFonts w:cs="Arial"/>
                <w:sz w:val="16"/>
                <w:szCs w:val="16"/>
              </w:rPr>
              <w:t>Werken conform WLS vergunning.</w:t>
            </w:r>
          </w:p>
        </w:tc>
        <w:tc>
          <w:tcPr>
            <w:tcW w:w="2693" w:type="dxa"/>
            <w:tcBorders>
              <w:top w:val="single" w:sz="6" w:space="0" w:color="auto"/>
              <w:left w:val="single" w:sz="6" w:space="0" w:color="auto"/>
              <w:bottom w:val="single" w:sz="6" w:space="0" w:color="auto"/>
              <w:right w:val="single" w:sz="6" w:space="0" w:color="auto"/>
            </w:tcBorders>
          </w:tcPr>
          <w:p w14:paraId="4A0BF5F5" w14:textId="65912E2F" w:rsidR="00DD505D" w:rsidRDefault="00DD505D" w:rsidP="001D4750">
            <w:pPr>
              <w:rPr>
                <w:rFonts w:cs="Arial"/>
                <w:sz w:val="16"/>
                <w:szCs w:val="16"/>
              </w:rPr>
            </w:pPr>
            <w:r w:rsidRPr="00DD505D">
              <w:rPr>
                <w:rFonts w:cs="Arial"/>
                <w:sz w:val="16"/>
                <w:szCs w:val="16"/>
              </w:rPr>
              <w:t>Werken conform</w:t>
            </w:r>
            <w:r>
              <w:rPr>
                <w:rFonts w:cs="Arial"/>
                <w:sz w:val="16"/>
                <w:szCs w:val="16"/>
              </w:rPr>
              <w:t xml:space="preserve"> WLS en</w:t>
            </w:r>
            <w:r w:rsidRPr="00DD505D">
              <w:rPr>
                <w:rFonts w:cs="Arial"/>
                <w:sz w:val="16"/>
                <w:szCs w:val="16"/>
              </w:rPr>
              <w:t>:</w:t>
            </w:r>
          </w:p>
          <w:p w14:paraId="0EA02DAF" w14:textId="3A576B2F" w:rsidR="00AB4AD9" w:rsidRDefault="009A79F2" w:rsidP="001D4750">
            <w:pPr>
              <w:rPr>
                <w:rFonts w:cs="Arial"/>
                <w:sz w:val="16"/>
                <w:szCs w:val="16"/>
              </w:rPr>
            </w:pPr>
            <w:r>
              <w:rPr>
                <w:rFonts w:cs="Arial"/>
                <w:sz w:val="16"/>
                <w:szCs w:val="16"/>
              </w:rPr>
              <w:t xml:space="preserve">-Technische uitvoeringsvoorschriften </w:t>
            </w:r>
            <w:r w:rsidR="00D51A65">
              <w:rPr>
                <w:rFonts w:cs="Arial"/>
                <w:sz w:val="16"/>
                <w:szCs w:val="16"/>
              </w:rPr>
              <w:t>tram</w:t>
            </w:r>
          </w:p>
          <w:p w14:paraId="0FE15C58" w14:textId="4634C247" w:rsidR="00D51A65" w:rsidRDefault="00D51A65" w:rsidP="001D4750">
            <w:pPr>
              <w:rPr>
                <w:rFonts w:cs="Arial"/>
                <w:sz w:val="16"/>
                <w:szCs w:val="16"/>
              </w:rPr>
            </w:pPr>
            <w:r>
              <w:rPr>
                <w:rFonts w:cs="Arial"/>
                <w:sz w:val="16"/>
                <w:szCs w:val="16"/>
              </w:rPr>
              <w:t>-Railalert aanrijdgevaar voorschrift veilig werken tram</w:t>
            </w:r>
          </w:p>
          <w:p w14:paraId="3F213C30" w14:textId="33E2362A" w:rsidR="00D51A65" w:rsidRDefault="00D659D3" w:rsidP="001D4750">
            <w:pPr>
              <w:rPr>
                <w:rFonts w:cs="Arial"/>
                <w:sz w:val="16"/>
                <w:szCs w:val="16"/>
              </w:rPr>
            </w:pPr>
            <w:r>
              <w:rPr>
                <w:rFonts w:cs="Arial"/>
                <w:sz w:val="16"/>
                <w:szCs w:val="16"/>
              </w:rPr>
              <w:t xml:space="preserve">-Railalert aanrijdgevaar voorschrift </w:t>
            </w:r>
            <w:r w:rsidR="00D86A4F">
              <w:rPr>
                <w:rFonts w:cs="Arial"/>
                <w:sz w:val="16"/>
                <w:szCs w:val="16"/>
              </w:rPr>
              <w:t>veilig werken metro</w:t>
            </w:r>
          </w:p>
          <w:p w14:paraId="09BE7AD6" w14:textId="5C0C9D48" w:rsidR="00DD505D" w:rsidRPr="00DD505D" w:rsidRDefault="00DD505D" w:rsidP="001D4750">
            <w:pPr>
              <w:rPr>
                <w:rFonts w:cs="Arial"/>
                <w:b/>
                <w:bCs/>
                <w:sz w:val="16"/>
                <w:szCs w:val="16"/>
              </w:rPr>
            </w:pPr>
            <w:r>
              <w:rPr>
                <w:rFonts w:cs="Arial"/>
                <w:b/>
                <w:bCs/>
                <w:sz w:val="16"/>
                <w:szCs w:val="16"/>
              </w:rPr>
              <w:t xml:space="preserve"> </w:t>
            </w:r>
          </w:p>
        </w:tc>
        <w:sdt>
          <w:sdtPr>
            <w:rPr>
              <w:rFonts w:cs="Arial"/>
              <w:b/>
              <w:bCs/>
            </w:rPr>
            <w:id w:val="-1397512061"/>
            <w:placeholder>
              <w:docPart w:val="C44751895F244E6CB30142239BCBF868"/>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6B7B0AC7" w14:textId="1433385C" w:rsidR="007853D7" w:rsidRPr="00ED7664" w:rsidRDefault="00C7216D" w:rsidP="001D4750">
                <w:pPr>
                  <w:rPr>
                    <w:rFonts w:cs="Arial"/>
                    <w:b/>
                    <w:bCs/>
                  </w:rPr>
                </w:pPr>
                <w:r>
                  <w:rPr>
                    <w:rFonts w:cs="Arial"/>
                    <w:b/>
                    <w:bCs/>
                  </w:rPr>
                  <w:t>Nee</w:t>
                </w:r>
              </w:p>
            </w:tc>
          </w:sdtContent>
        </w:sdt>
      </w:tr>
      <w:tr w:rsidR="007853D7" w:rsidRPr="00ED7664" w14:paraId="01C07E11" w14:textId="77777777" w:rsidTr="00B34E29">
        <w:trPr>
          <w:trHeight w:val="112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02BD75FF" w14:textId="6D825535"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9646E09" w14:textId="77777777" w:rsidR="007853D7" w:rsidRPr="00437080" w:rsidRDefault="007853D7" w:rsidP="001D4750">
            <w:pPr>
              <w:spacing w:after="240"/>
              <w:rPr>
                <w:rFonts w:cs="Arial"/>
                <w:sz w:val="16"/>
                <w:szCs w:val="16"/>
              </w:rPr>
            </w:pPr>
            <w:r w:rsidRPr="00437080">
              <w:rPr>
                <w:rFonts w:cs="Arial"/>
                <w:sz w:val="16"/>
                <w:szCs w:val="16"/>
              </w:rPr>
              <w:t>Staalconstructie;</w:t>
            </w:r>
            <w:r w:rsidRPr="00437080">
              <w:rPr>
                <w:rFonts w:cs="Arial"/>
                <w:sz w:val="16"/>
                <w:szCs w:val="16"/>
              </w:rPr>
              <w:br/>
              <w:t>Leidingwerk.</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5CDE242A" w14:textId="77777777" w:rsidR="007853D7" w:rsidRPr="00437080" w:rsidRDefault="007853D7" w:rsidP="001D4750">
            <w:pPr>
              <w:rPr>
                <w:rFonts w:cs="Arial"/>
                <w:bCs/>
                <w:sz w:val="16"/>
                <w:szCs w:val="16"/>
              </w:rPr>
            </w:pPr>
            <w:r w:rsidRPr="00437080">
              <w:rPr>
                <w:rFonts w:cs="Arial"/>
                <w:bCs/>
                <w:sz w:val="16"/>
                <w:szCs w:val="16"/>
              </w:rPr>
              <w:t>lassen, solderen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11E4862" w14:textId="77777777" w:rsidR="007853D7" w:rsidRPr="00437080" w:rsidRDefault="007853D7" w:rsidP="001D4750">
            <w:pPr>
              <w:rPr>
                <w:rFonts w:cs="Arial"/>
                <w:sz w:val="16"/>
                <w:szCs w:val="16"/>
              </w:rPr>
            </w:pPr>
            <w:r w:rsidRPr="00437080">
              <w:rPr>
                <w:rFonts w:cs="Arial"/>
                <w:sz w:val="16"/>
                <w:szCs w:val="16"/>
              </w:rPr>
              <w:t>bedwelming, verbranding, explosie, verblinden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1CBAB60" w14:textId="77777777" w:rsidR="007853D7" w:rsidRPr="00437080" w:rsidRDefault="007853D7" w:rsidP="001D4750">
            <w:pPr>
              <w:rPr>
                <w:rFonts w:cs="Arial"/>
                <w:sz w:val="16"/>
                <w:szCs w:val="16"/>
              </w:rPr>
            </w:pPr>
            <w:r w:rsidRPr="00437080">
              <w:rPr>
                <w:rFonts w:cs="Arial"/>
                <w:sz w:val="16"/>
                <w:szCs w:val="16"/>
              </w:rPr>
              <w:t>Open vuur, schadelijke dampen, onbekwaamheid.</w:t>
            </w:r>
            <w:r w:rsidRPr="00437080">
              <w:rPr>
                <w:rFonts w:cs="Arial"/>
                <w:sz w:val="16"/>
                <w:szCs w:val="16"/>
              </w:rPr>
              <w:br/>
              <w:t>Geen collectieve maatregel aanwezig.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7A3833" w14:textId="1F8E1FB0" w:rsidR="007853D7" w:rsidRPr="00ED7664" w:rsidRDefault="00736263" w:rsidP="009F4AE1">
            <w:pPr>
              <w:spacing w:line="240" w:lineRule="auto"/>
              <w:rPr>
                <w:rFonts w:cs="Arial"/>
                <w:sz w:val="16"/>
                <w:szCs w:val="16"/>
              </w:rPr>
            </w:pPr>
            <w:proofErr w:type="spellStart"/>
            <w:r>
              <w:rPr>
                <w:rFonts w:cs="Arial"/>
                <w:sz w:val="16"/>
                <w:szCs w:val="16"/>
              </w:rPr>
              <w:t>Lasrook</w:t>
            </w:r>
            <w:proofErr w:type="spellEnd"/>
            <w:r>
              <w:rPr>
                <w:rFonts w:cs="Arial"/>
                <w:sz w:val="16"/>
                <w:szCs w:val="16"/>
              </w:rPr>
              <w:t xml:space="preserve"> inademen vermijden.</w:t>
            </w:r>
            <w:r w:rsidR="003E6004">
              <w:rPr>
                <w:rFonts w:cs="Arial"/>
                <w:sz w:val="16"/>
                <w:szCs w:val="16"/>
              </w:rPr>
              <w:t xml:space="preserve"> Geldt ook voor lassen in buitenlucht</w:t>
            </w:r>
          </w:p>
        </w:tc>
        <w:tc>
          <w:tcPr>
            <w:tcW w:w="2693" w:type="dxa"/>
            <w:tcBorders>
              <w:top w:val="single" w:sz="6" w:space="0" w:color="auto"/>
              <w:left w:val="single" w:sz="6" w:space="0" w:color="auto"/>
              <w:bottom w:val="single" w:sz="6" w:space="0" w:color="auto"/>
              <w:right w:val="single" w:sz="6" w:space="0" w:color="auto"/>
            </w:tcBorders>
          </w:tcPr>
          <w:p w14:paraId="2246AFC8" w14:textId="77777777" w:rsidR="00736263" w:rsidRDefault="00736263" w:rsidP="001D4750">
            <w:pPr>
              <w:rPr>
                <w:rFonts w:cs="Arial"/>
                <w:sz w:val="16"/>
                <w:szCs w:val="16"/>
              </w:rPr>
            </w:pPr>
            <w:r>
              <w:rPr>
                <w:rFonts w:cs="Arial"/>
                <w:sz w:val="16"/>
                <w:szCs w:val="16"/>
              </w:rPr>
              <w:t>W</w:t>
            </w:r>
            <w:r w:rsidR="00C51730">
              <w:rPr>
                <w:rFonts w:cs="Arial"/>
                <w:sz w:val="16"/>
                <w:szCs w:val="16"/>
              </w:rPr>
              <w:t xml:space="preserve">erken conform de 5x beter check van 5xbeter.nl. </w:t>
            </w:r>
          </w:p>
          <w:p w14:paraId="64CACA73" w14:textId="203BBE89" w:rsidR="007853D7" w:rsidRPr="00ED7664" w:rsidRDefault="006C6337" w:rsidP="001D4750">
            <w:pPr>
              <w:rPr>
                <w:rFonts w:cs="Arial"/>
                <w:b/>
                <w:bCs/>
              </w:rPr>
            </w:pPr>
            <w:r>
              <w:rPr>
                <w:rFonts w:cs="Arial"/>
                <w:sz w:val="16"/>
                <w:szCs w:val="16"/>
              </w:rPr>
              <w:t>Indien bronafzuiging niet mogelijk</w:t>
            </w:r>
            <w:r w:rsidR="00C51730">
              <w:rPr>
                <w:rFonts w:cs="Arial"/>
                <w:sz w:val="16"/>
                <w:szCs w:val="16"/>
              </w:rPr>
              <w:t xml:space="preserve"> </w:t>
            </w:r>
            <w:proofErr w:type="spellStart"/>
            <w:r w:rsidR="00C51730">
              <w:rPr>
                <w:rFonts w:cs="Arial"/>
                <w:sz w:val="16"/>
                <w:szCs w:val="16"/>
              </w:rPr>
              <w:t>lashelm</w:t>
            </w:r>
            <w:proofErr w:type="spellEnd"/>
            <w:r w:rsidR="00C51730">
              <w:rPr>
                <w:rFonts w:cs="Arial"/>
                <w:sz w:val="16"/>
                <w:szCs w:val="16"/>
              </w:rPr>
              <w:t xml:space="preserve"> met ventilatie gebruiken.</w:t>
            </w:r>
          </w:p>
        </w:tc>
        <w:sdt>
          <w:sdtPr>
            <w:rPr>
              <w:rFonts w:cs="Arial"/>
              <w:b/>
              <w:bCs/>
            </w:rPr>
            <w:id w:val="1611090215"/>
            <w:placeholder>
              <w:docPart w:val="17CD34A288BD44208F4FAA450B7645CF"/>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2C59A62" w14:textId="5A62E395" w:rsidR="007853D7" w:rsidRPr="00ED7664" w:rsidRDefault="00C7216D" w:rsidP="001D4750">
                <w:pPr>
                  <w:rPr>
                    <w:rFonts w:cs="Arial"/>
                    <w:b/>
                    <w:bCs/>
                  </w:rPr>
                </w:pPr>
                <w:r>
                  <w:rPr>
                    <w:rFonts w:cs="Arial"/>
                    <w:b/>
                    <w:bCs/>
                  </w:rPr>
                  <w:t>Nee</w:t>
                </w:r>
              </w:p>
            </w:tc>
          </w:sdtContent>
        </w:sdt>
      </w:tr>
      <w:tr w:rsidR="007853D7" w:rsidRPr="00ED7664" w14:paraId="3BAE99AA" w14:textId="77777777" w:rsidTr="00B34E29">
        <w:trPr>
          <w:trHeight w:val="67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50B10B32" w14:textId="3C0BB71C"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3075FC6"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3CF1FAE8" w14:textId="77777777"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asfalt-, kleeflagen</w:t>
            </w:r>
            <w:r>
              <w:rPr>
                <w:rFonts w:cs="Arial"/>
                <w:bCs/>
                <w:sz w:val="16"/>
                <w:szCs w:val="16"/>
              </w:rPr>
              <w:t>/ markeringen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A33772A" w14:textId="269B0AD4" w:rsidR="007853D7" w:rsidRPr="00437080" w:rsidRDefault="007853D7" w:rsidP="001D4750">
            <w:pPr>
              <w:rPr>
                <w:rFonts w:cs="Arial"/>
                <w:sz w:val="16"/>
                <w:szCs w:val="16"/>
              </w:rPr>
            </w:pPr>
            <w:r w:rsidRPr="00437080">
              <w:rPr>
                <w:rFonts w:cs="Arial"/>
                <w:sz w:val="16"/>
                <w:szCs w:val="16"/>
              </w:rPr>
              <w:t>verbranding, bedwelming, ongeval</w:t>
            </w:r>
            <w:r w:rsidR="00C32A52">
              <w:rPr>
                <w:rFonts w:cs="Arial"/>
                <w:sz w:val="16"/>
                <w:szCs w:val="16"/>
              </w:rPr>
              <w:t xml:space="preserve">, blootstelling aan </w:t>
            </w:r>
            <w:proofErr w:type="spellStart"/>
            <w:r w:rsidR="00C32A52">
              <w:rPr>
                <w:rFonts w:cs="Arial"/>
                <w:sz w:val="16"/>
                <w:szCs w:val="16"/>
              </w:rPr>
              <w:t>PAK’s</w:t>
            </w:r>
            <w:proofErr w:type="spellEnd"/>
            <w:r w:rsidR="00C32A52">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36F5AC8" w14:textId="0CA5BEC6" w:rsidR="007853D7" w:rsidRDefault="007853D7" w:rsidP="001D4750">
            <w:pPr>
              <w:rPr>
                <w:rFonts w:cs="Arial"/>
                <w:sz w:val="16"/>
                <w:szCs w:val="16"/>
              </w:rPr>
            </w:pPr>
            <w:r w:rsidRPr="00437080">
              <w:rPr>
                <w:rFonts w:cs="Arial"/>
                <w:sz w:val="16"/>
                <w:szCs w:val="16"/>
              </w:rPr>
              <w:t>vrijkomende hitte en dampen, onbekwaamheid</w:t>
            </w:r>
            <w:r w:rsidR="00C32A52">
              <w:rPr>
                <w:rFonts w:cs="Arial"/>
                <w:sz w:val="16"/>
                <w:szCs w:val="16"/>
              </w:rPr>
              <w:t>, werken met</w:t>
            </w:r>
          </w:p>
          <w:p w14:paraId="31FA59F0" w14:textId="77777777" w:rsidR="007853D7" w:rsidRPr="00437080" w:rsidRDefault="007853D7" w:rsidP="001D4750">
            <w:pPr>
              <w:rPr>
                <w:rFonts w:cs="Arial"/>
                <w:sz w:val="16"/>
                <w:szCs w:val="16"/>
              </w:rPr>
            </w:pPr>
            <w:proofErr w:type="spellStart"/>
            <w:r>
              <w:rPr>
                <w:rFonts w:cs="Arial"/>
                <w:sz w:val="16"/>
                <w:szCs w:val="16"/>
              </w:rPr>
              <w:t>teerhoudend</w:t>
            </w:r>
            <w:proofErr w:type="spellEnd"/>
            <w:r>
              <w:rPr>
                <w:rFonts w:cs="Arial"/>
                <w:sz w:val="16"/>
                <w:szCs w:val="16"/>
              </w:rPr>
              <w:t xml:space="preserve"> asfalt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F58540E" w14:textId="77777777" w:rsidR="007853D7" w:rsidRDefault="00C32A52" w:rsidP="001D4750">
            <w:pPr>
              <w:rPr>
                <w:rFonts w:cs="Arial"/>
                <w:sz w:val="16"/>
                <w:szCs w:val="16"/>
              </w:rPr>
            </w:pPr>
            <w:r>
              <w:rPr>
                <w:rFonts w:cs="Arial"/>
                <w:sz w:val="16"/>
                <w:szCs w:val="16"/>
              </w:rPr>
              <w:t>Asfalt analyseren op aanwezigheid teer.</w:t>
            </w:r>
          </w:p>
          <w:p w14:paraId="6C591743" w14:textId="7429B6D7" w:rsidR="00C32A52" w:rsidRPr="00ED7664" w:rsidRDefault="00C32A52"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0DE65B1" w14:textId="5F5EA592" w:rsidR="007853D7" w:rsidRPr="00ED7664" w:rsidRDefault="00C32A52" w:rsidP="001D4750">
            <w:pPr>
              <w:framePr w:wrap="around" w:vAnchor="page" w:hAnchor="page" w:x="670" w:y="455"/>
              <w:suppressOverlap/>
            </w:pPr>
            <w:r w:rsidRPr="00DD505D">
              <w:rPr>
                <w:rFonts w:cs="Arial"/>
                <w:sz w:val="16"/>
                <w:szCs w:val="16"/>
              </w:rPr>
              <w:t>Laagtemperatuur asfalt toepassen.</w:t>
            </w:r>
          </w:p>
        </w:tc>
        <w:sdt>
          <w:sdtPr>
            <w:rPr>
              <w:rFonts w:cs="Arial"/>
              <w:b/>
              <w:bCs/>
            </w:rPr>
            <w:id w:val="-1325045236"/>
            <w:placeholder>
              <w:docPart w:val="5CFD873DA0F6401B9957F087FAE698C9"/>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EF016FC" w14:textId="082CF563" w:rsidR="007853D7" w:rsidRPr="00ED7664" w:rsidRDefault="00C7216D" w:rsidP="001D4750">
                <w:pPr>
                  <w:rPr>
                    <w:rFonts w:cs="Arial"/>
                    <w:b/>
                    <w:bCs/>
                  </w:rPr>
                </w:pPr>
                <w:r>
                  <w:rPr>
                    <w:rFonts w:cs="Arial"/>
                    <w:b/>
                    <w:bCs/>
                  </w:rPr>
                  <w:t>Nee</w:t>
                </w:r>
              </w:p>
            </w:tc>
          </w:sdtContent>
        </w:sdt>
      </w:tr>
      <w:tr w:rsidR="007853D7" w:rsidRPr="00ED7664" w14:paraId="08677D08" w14:textId="77777777" w:rsidTr="00B34E29">
        <w:trPr>
          <w:trHeight w:val="675"/>
        </w:trPr>
        <w:tc>
          <w:tcPr>
            <w:tcW w:w="351" w:type="dxa"/>
            <w:tcBorders>
              <w:top w:val="single" w:sz="6" w:space="0" w:color="auto"/>
              <w:left w:val="single" w:sz="4" w:space="0" w:color="auto"/>
              <w:bottom w:val="single" w:sz="6" w:space="0" w:color="auto"/>
              <w:right w:val="single" w:sz="6" w:space="0" w:color="auto"/>
            </w:tcBorders>
            <w:shd w:val="clear" w:color="auto" w:fill="auto"/>
          </w:tcPr>
          <w:p w14:paraId="3449D99D" w14:textId="287C7388"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102E211F"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2059" w:type="dxa"/>
            <w:tcBorders>
              <w:top w:val="single" w:sz="6" w:space="0" w:color="auto"/>
              <w:left w:val="single" w:sz="6" w:space="0" w:color="auto"/>
              <w:bottom w:val="single" w:sz="6" w:space="0" w:color="auto"/>
              <w:right w:val="single" w:sz="6" w:space="0" w:color="auto"/>
            </w:tcBorders>
            <w:shd w:val="clear" w:color="auto" w:fill="auto"/>
            <w:hideMark/>
          </w:tcPr>
          <w:p w14:paraId="1431F85F" w14:textId="0EC344F4" w:rsidR="007853D7" w:rsidRPr="00437080" w:rsidRDefault="77416F36" w:rsidP="6AE013F7">
            <w:pPr>
              <w:rPr>
                <w:rFonts w:cs="Arial"/>
                <w:sz w:val="16"/>
                <w:szCs w:val="16"/>
              </w:rPr>
            </w:pPr>
            <w:r w:rsidRPr="6AE013F7">
              <w:rPr>
                <w:rFonts w:cs="Arial"/>
                <w:sz w:val="16"/>
                <w:szCs w:val="16"/>
              </w:rPr>
              <w:t>Aanbrengen/verwijderen bestrating/ elementverhardingen</w:t>
            </w:r>
          </w:p>
          <w:p w14:paraId="46C0F7B3" w14:textId="77777777" w:rsidR="003843A2" w:rsidRDefault="003843A2" w:rsidP="6AE013F7">
            <w:pPr>
              <w:rPr>
                <w:rFonts w:cs="Arial"/>
                <w:sz w:val="16"/>
                <w:szCs w:val="16"/>
              </w:rPr>
            </w:pPr>
          </w:p>
          <w:p w14:paraId="276FD32B" w14:textId="77777777" w:rsidR="003843A2" w:rsidRDefault="003843A2" w:rsidP="6AE013F7">
            <w:pPr>
              <w:rPr>
                <w:rFonts w:cs="Arial"/>
                <w:sz w:val="16"/>
                <w:szCs w:val="16"/>
              </w:rPr>
            </w:pPr>
          </w:p>
          <w:p w14:paraId="3FC276F4" w14:textId="77777777" w:rsidR="003843A2" w:rsidRDefault="003843A2" w:rsidP="6AE013F7">
            <w:pPr>
              <w:rPr>
                <w:rFonts w:cs="Arial"/>
                <w:sz w:val="16"/>
                <w:szCs w:val="16"/>
              </w:rPr>
            </w:pPr>
          </w:p>
          <w:p w14:paraId="54B967DF" w14:textId="7ADB3A0B" w:rsidR="007853D7" w:rsidRPr="00437080" w:rsidRDefault="007853D7" w:rsidP="6AE013F7">
            <w:pPr>
              <w:rPr>
                <w:rFonts w:cs="Arial"/>
                <w:sz w:val="16"/>
                <w:szCs w:val="16"/>
              </w:rPr>
            </w:pP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A8BC72" w14:textId="6BA8F62E" w:rsidR="007853D7" w:rsidRPr="00437080" w:rsidRDefault="77416F36" w:rsidP="6AE013F7">
            <w:pPr>
              <w:rPr>
                <w:rFonts w:cs="Arial"/>
                <w:sz w:val="16"/>
                <w:szCs w:val="16"/>
              </w:rPr>
            </w:pPr>
            <w:r w:rsidRPr="6AE013F7">
              <w:rPr>
                <w:rFonts w:cs="Arial"/>
                <w:sz w:val="16"/>
                <w:szCs w:val="16"/>
              </w:rPr>
              <w:t>fysieke  belasting</w:t>
            </w:r>
          </w:p>
          <w:p w14:paraId="016962D7" w14:textId="3013E887" w:rsidR="007853D7" w:rsidRPr="00437080" w:rsidRDefault="007853D7" w:rsidP="6AE013F7">
            <w:pPr>
              <w:rPr>
                <w:rFonts w:cs="Arial"/>
                <w:sz w:val="16"/>
                <w:szCs w:val="16"/>
              </w:rPr>
            </w:pPr>
          </w:p>
          <w:p w14:paraId="3B26C670" w14:textId="2EF44473" w:rsidR="007853D7" w:rsidRPr="00437080" w:rsidRDefault="007853D7" w:rsidP="6AE013F7">
            <w:pPr>
              <w:rPr>
                <w:rFonts w:cs="Arial"/>
                <w:sz w:val="16"/>
                <w:szCs w:val="16"/>
              </w:rPr>
            </w:pPr>
          </w:p>
          <w:p w14:paraId="52A3213C" w14:textId="77777777" w:rsidR="003843A2" w:rsidRDefault="003843A2" w:rsidP="001D4750">
            <w:pPr>
              <w:rPr>
                <w:rFonts w:cs="Arial"/>
                <w:sz w:val="16"/>
                <w:szCs w:val="16"/>
              </w:rPr>
            </w:pPr>
          </w:p>
          <w:p w14:paraId="22DD26F4" w14:textId="77777777" w:rsidR="003843A2" w:rsidRDefault="003843A2" w:rsidP="001D4750">
            <w:pPr>
              <w:rPr>
                <w:rFonts w:cs="Arial"/>
                <w:sz w:val="16"/>
                <w:szCs w:val="16"/>
              </w:rPr>
            </w:pPr>
          </w:p>
          <w:p w14:paraId="4F436695" w14:textId="77777777" w:rsidR="003843A2" w:rsidRDefault="003843A2" w:rsidP="001D4750">
            <w:pPr>
              <w:rPr>
                <w:rFonts w:cs="Arial"/>
                <w:sz w:val="16"/>
                <w:szCs w:val="16"/>
              </w:rPr>
            </w:pPr>
          </w:p>
          <w:p w14:paraId="67D2A608" w14:textId="192C303D" w:rsidR="007853D7" w:rsidRPr="00437080" w:rsidRDefault="4F0291CF" w:rsidP="001D4750">
            <w:pPr>
              <w:rPr>
                <w:rFonts w:cs="Arial"/>
                <w:sz w:val="16"/>
                <w:szCs w:val="16"/>
              </w:rPr>
            </w:pPr>
            <w:r w:rsidRPr="6AE013F7">
              <w:rPr>
                <w:rFonts w:cs="Arial"/>
                <w:sz w:val="16"/>
                <w:szCs w:val="16"/>
              </w:rPr>
              <w:t>Eczeem en andere huidproblemen door blootstelling aan hoge PH-waarden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28856AA" w14:textId="34F518F8" w:rsidR="007853D7" w:rsidRPr="00437080" w:rsidRDefault="77416F36" w:rsidP="6AE013F7">
            <w:pPr>
              <w:rPr>
                <w:rFonts w:cs="Arial"/>
                <w:sz w:val="16"/>
                <w:szCs w:val="16"/>
              </w:rPr>
            </w:pPr>
            <w:r w:rsidRPr="6AE013F7">
              <w:rPr>
                <w:rFonts w:cs="Arial"/>
                <w:sz w:val="16"/>
                <w:szCs w:val="16"/>
              </w:rPr>
              <w:t>ongewenste werkhouding</w:t>
            </w:r>
          </w:p>
          <w:p w14:paraId="6F7D3B04" w14:textId="3F4B49BE" w:rsidR="007853D7" w:rsidRPr="00437080" w:rsidRDefault="007853D7" w:rsidP="6AE013F7">
            <w:pPr>
              <w:rPr>
                <w:rFonts w:cs="Arial"/>
                <w:sz w:val="16"/>
                <w:szCs w:val="16"/>
              </w:rPr>
            </w:pPr>
          </w:p>
          <w:p w14:paraId="48885626" w14:textId="0038186C" w:rsidR="007853D7" w:rsidRPr="00437080" w:rsidRDefault="007853D7" w:rsidP="6AE013F7">
            <w:pPr>
              <w:rPr>
                <w:rFonts w:cs="Arial"/>
                <w:sz w:val="16"/>
                <w:szCs w:val="16"/>
              </w:rPr>
            </w:pPr>
          </w:p>
          <w:p w14:paraId="7D55069C" w14:textId="122A6583" w:rsidR="007853D7" w:rsidRPr="00437080" w:rsidRDefault="007853D7" w:rsidP="6AE013F7">
            <w:pPr>
              <w:rPr>
                <w:rFonts w:cs="Arial"/>
                <w:sz w:val="16"/>
                <w:szCs w:val="16"/>
              </w:rPr>
            </w:pPr>
          </w:p>
          <w:p w14:paraId="7E561470" w14:textId="77777777" w:rsidR="003843A2" w:rsidRDefault="003843A2" w:rsidP="001D4750">
            <w:pPr>
              <w:rPr>
                <w:rFonts w:cs="Arial"/>
                <w:sz w:val="16"/>
                <w:szCs w:val="16"/>
              </w:rPr>
            </w:pPr>
          </w:p>
          <w:p w14:paraId="07D9FD4F" w14:textId="77777777" w:rsidR="003843A2" w:rsidRDefault="003843A2" w:rsidP="001D4750">
            <w:pPr>
              <w:rPr>
                <w:rFonts w:cs="Arial"/>
                <w:sz w:val="16"/>
                <w:szCs w:val="16"/>
              </w:rPr>
            </w:pPr>
          </w:p>
          <w:p w14:paraId="173880D0" w14:textId="5832D399" w:rsidR="007853D7" w:rsidRPr="00437080" w:rsidRDefault="00B8631E" w:rsidP="001D4750">
            <w:pPr>
              <w:rPr>
                <w:rFonts w:cs="Arial"/>
                <w:sz w:val="16"/>
                <w:szCs w:val="16"/>
              </w:rPr>
            </w:pPr>
            <w:r>
              <w:rPr>
                <w:rFonts w:cs="Arial"/>
                <w:sz w:val="16"/>
                <w:szCs w:val="16"/>
              </w:rPr>
              <w:t xml:space="preserve">Werken met </w:t>
            </w:r>
            <w:r w:rsidR="00C73908">
              <w:rPr>
                <w:rFonts w:cs="Arial"/>
                <w:sz w:val="16"/>
                <w:szCs w:val="16"/>
              </w:rPr>
              <w:t>c</w:t>
            </w:r>
            <w:r w:rsidRPr="6AE013F7">
              <w:rPr>
                <w:rFonts w:cs="Arial"/>
                <w:sz w:val="16"/>
                <w:szCs w:val="16"/>
              </w:rPr>
              <w:t>ementvrij beton</w:t>
            </w:r>
            <w:r w:rsidR="00C73908">
              <w:rPr>
                <w:rFonts w:cs="Arial"/>
                <w:sz w:val="16"/>
                <w:szCs w:val="16"/>
              </w:rPr>
              <w:t xml:space="preserve"> </w:t>
            </w:r>
            <w:r w:rsidRPr="6AE013F7">
              <w:rPr>
                <w:rFonts w:cs="Arial"/>
                <w:sz w:val="16"/>
                <w:szCs w:val="16"/>
              </w:rPr>
              <w:t>producten</w:t>
            </w:r>
            <w:r w:rsidR="00C73908">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1CC97E0" w14:textId="32E5C03B" w:rsidR="007853D7" w:rsidRPr="00ED7664" w:rsidRDefault="66B3C06D" w:rsidP="6AE013F7">
            <w:pPr>
              <w:rPr>
                <w:rFonts w:cs="Arial"/>
                <w:sz w:val="16"/>
                <w:szCs w:val="16"/>
              </w:rPr>
            </w:pPr>
            <w:r w:rsidRPr="6AE013F7">
              <w:rPr>
                <w:rFonts w:cs="Arial"/>
                <w:sz w:val="16"/>
                <w:szCs w:val="16"/>
              </w:rPr>
              <w:t>CROW324 toepassen, mechanisch straten wanneer afwegingskader aangeeft dat dit mogelijk is.</w:t>
            </w:r>
            <w:r w:rsidR="00836F12">
              <w:rPr>
                <w:rFonts w:cs="Arial"/>
                <w:sz w:val="16"/>
                <w:szCs w:val="16"/>
              </w:rPr>
              <w:t xml:space="preserve"> Dit beschrijven in straatwerkplan.</w:t>
            </w:r>
          </w:p>
          <w:p w14:paraId="7D800081" w14:textId="0BEB592A" w:rsidR="007853D7" w:rsidRPr="00ED7664" w:rsidRDefault="007853D7" w:rsidP="6AE013F7">
            <w:pPr>
              <w:rPr>
                <w:rFonts w:cs="Arial"/>
                <w:sz w:val="16"/>
                <w:szCs w:val="16"/>
              </w:rPr>
            </w:pPr>
          </w:p>
          <w:p w14:paraId="28E79B05" w14:textId="77777777" w:rsidR="00C73908" w:rsidRDefault="00C73908" w:rsidP="6AE013F7">
            <w:pPr>
              <w:rPr>
                <w:b/>
                <w:bCs/>
                <w:sz w:val="16"/>
                <w:szCs w:val="16"/>
              </w:rPr>
            </w:pPr>
          </w:p>
          <w:p w14:paraId="0C73C6B1" w14:textId="77777777" w:rsidR="002F75B8" w:rsidRDefault="002F75B8" w:rsidP="6AE013F7">
            <w:pPr>
              <w:rPr>
                <w:b/>
                <w:bCs/>
                <w:sz w:val="16"/>
                <w:szCs w:val="16"/>
              </w:rPr>
            </w:pPr>
          </w:p>
          <w:p w14:paraId="7E5B7CCE" w14:textId="2E5FB676" w:rsidR="007853D7" w:rsidRPr="00ED7664" w:rsidRDefault="15080546" w:rsidP="6AE013F7">
            <w:pPr>
              <w:rPr>
                <w:sz w:val="16"/>
                <w:szCs w:val="16"/>
              </w:rPr>
            </w:pPr>
            <w:r w:rsidRPr="00527129">
              <w:rPr>
                <w:sz w:val="16"/>
                <w:szCs w:val="16"/>
              </w:rPr>
              <w:t>Werken met werkhandschoenen die voldoen aan EN 388 (4 1 43 X). Dit i.v.m. het verwerken van CEVO-beton producten</w:t>
            </w:r>
            <w:r w:rsidRPr="00527129">
              <w:rPr>
                <w:b/>
                <w:bCs/>
                <w:sz w:val="16"/>
                <w:szCs w:val="16"/>
              </w:rPr>
              <w:t xml:space="preserve"> </w:t>
            </w:r>
            <w:r w:rsidRPr="00527129">
              <w:rPr>
                <w:sz w:val="16"/>
                <w:szCs w:val="16"/>
              </w:rPr>
              <w:t>( zie aanbeveling vanuit notitie Cement Vrij beton producten</w:t>
            </w:r>
            <w:r w:rsidR="00C73908">
              <w:rPr>
                <w:sz w:val="16"/>
                <w:szCs w:val="16"/>
              </w:rPr>
              <w:t>)</w:t>
            </w:r>
          </w:p>
          <w:p w14:paraId="6DB2615C" w14:textId="3D66EA50"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0FE4E509" w14:textId="77777777" w:rsidR="001913C5" w:rsidRDefault="006C6337" w:rsidP="001D4750">
            <w:pPr>
              <w:framePr w:wrap="around" w:vAnchor="page" w:hAnchor="page" w:x="670" w:y="455"/>
              <w:suppressOverlap/>
              <w:rPr>
                <w:rFonts w:cs="Arial"/>
                <w:sz w:val="16"/>
                <w:szCs w:val="16"/>
              </w:rPr>
            </w:pPr>
            <w:r w:rsidRPr="00DD505D">
              <w:rPr>
                <w:rFonts w:cs="Arial"/>
                <w:sz w:val="16"/>
                <w:szCs w:val="16"/>
              </w:rPr>
              <w:t>Bij voorkeur elektrische of hydraulische stenenknipper gebruiken.</w:t>
            </w:r>
            <w:r w:rsidR="00F56C35" w:rsidRPr="00DD505D">
              <w:rPr>
                <w:rFonts w:cs="Arial"/>
                <w:sz w:val="16"/>
                <w:szCs w:val="16"/>
              </w:rPr>
              <w:t xml:space="preserve"> </w:t>
            </w:r>
            <w:r w:rsidR="001913C5">
              <w:rPr>
                <w:rFonts w:cs="Arial"/>
                <w:sz w:val="16"/>
                <w:szCs w:val="16"/>
              </w:rPr>
              <w:t xml:space="preserve"> </w:t>
            </w:r>
          </w:p>
          <w:p w14:paraId="2DA6FA74" w14:textId="224609E1" w:rsidR="007853D7" w:rsidRPr="00ED7664" w:rsidRDefault="4EA7A086" w:rsidP="001D4750">
            <w:pPr>
              <w:framePr w:wrap="around" w:vAnchor="page" w:hAnchor="page" w:x="670" w:y="455"/>
              <w:suppressOverlap/>
            </w:pPr>
            <w:r w:rsidRPr="6AE013F7">
              <w:rPr>
                <w:rFonts w:cs="Arial"/>
                <w:sz w:val="16"/>
                <w:szCs w:val="16"/>
              </w:rPr>
              <w:t>CROW instructiekaart ‘Verantwoord aanbrengen elementverharding’ toepassen.</w:t>
            </w:r>
          </w:p>
          <w:p w14:paraId="2A5F30F8" w14:textId="3D08D689" w:rsidR="007853D7" w:rsidRPr="00ED7664" w:rsidRDefault="007853D7" w:rsidP="6AE013F7">
            <w:pPr>
              <w:framePr w:wrap="around" w:vAnchor="page" w:hAnchor="page" w:x="670" w:y="455"/>
              <w:suppressOverlap/>
              <w:rPr>
                <w:rFonts w:cs="Arial"/>
                <w:sz w:val="16"/>
                <w:szCs w:val="16"/>
              </w:rPr>
            </w:pPr>
          </w:p>
          <w:p w14:paraId="6F4DF04B" w14:textId="6C811C0B" w:rsidR="007853D7" w:rsidRPr="00ED7664" w:rsidRDefault="7A6946A0" w:rsidP="6AE013F7">
            <w:pPr>
              <w:framePr w:wrap="around" w:vAnchor="page" w:hAnchor="page" w:x="670" w:y="455"/>
              <w:suppressOverlap/>
              <w:rPr>
                <w:rFonts w:cs="Arial"/>
                <w:sz w:val="16"/>
                <w:szCs w:val="16"/>
              </w:rPr>
            </w:pPr>
            <w:r w:rsidRPr="6AE013F7">
              <w:rPr>
                <w:rFonts w:cs="Arial"/>
                <w:sz w:val="16"/>
                <w:szCs w:val="16"/>
              </w:rPr>
              <w:t xml:space="preserve">Altijd werken met werkhandschoenen die voldoen aan EN388(4143X) welke een langere </w:t>
            </w:r>
            <w:r w:rsidR="5003EF90" w:rsidRPr="6AE013F7">
              <w:rPr>
                <w:rFonts w:cs="Arial"/>
                <w:sz w:val="16"/>
                <w:szCs w:val="16"/>
              </w:rPr>
              <w:t>stand tijd</w:t>
            </w:r>
            <w:r w:rsidRPr="6AE013F7">
              <w:rPr>
                <w:rFonts w:cs="Arial"/>
                <w:sz w:val="16"/>
                <w:szCs w:val="16"/>
              </w:rPr>
              <w:t xml:space="preserve"> hebben en </w:t>
            </w:r>
            <w:r w:rsidR="00D152C2">
              <w:rPr>
                <w:rFonts w:cs="Arial"/>
                <w:sz w:val="16"/>
                <w:szCs w:val="16"/>
              </w:rPr>
              <w:t>regelmatig</w:t>
            </w:r>
            <w:r w:rsidRPr="6AE013F7">
              <w:rPr>
                <w:rFonts w:cs="Arial"/>
                <w:sz w:val="16"/>
                <w:szCs w:val="16"/>
              </w:rPr>
              <w:t xml:space="preserve"> vervangen.</w:t>
            </w:r>
          </w:p>
        </w:tc>
        <w:sdt>
          <w:sdtPr>
            <w:rPr>
              <w:rFonts w:cs="Arial"/>
              <w:b/>
              <w:bCs/>
            </w:rPr>
            <w:id w:val="-100724800"/>
            <w:placeholder>
              <w:docPart w:val="8C68DF0247FE4CAFABEE0837BDEE23E1"/>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C08606A" w14:textId="720F1DCE" w:rsidR="007853D7" w:rsidRPr="00ED7664" w:rsidRDefault="00C7216D" w:rsidP="001D4750">
                <w:pPr>
                  <w:rPr>
                    <w:rFonts w:cs="Arial"/>
                    <w:b/>
                    <w:bCs/>
                  </w:rPr>
                </w:pPr>
                <w:r>
                  <w:rPr>
                    <w:rFonts w:cs="Arial"/>
                    <w:b/>
                    <w:bCs/>
                  </w:rPr>
                  <w:t>Nee</w:t>
                </w:r>
              </w:p>
            </w:tc>
          </w:sdtContent>
        </w:sdt>
      </w:tr>
      <w:tr w:rsidR="007853D7" w:rsidRPr="00ED7664" w14:paraId="0C39A56A" w14:textId="77777777" w:rsidTr="00B34E29">
        <w:trPr>
          <w:trHeight w:val="675"/>
        </w:trPr>
        <w:tc>
          <w:tcPr>
            <w:tcW w:w="351" w:type="dxa"/>
            <w:tcBorders>
              <w:top w:val="single" w:sz="6" w:space="0" w:color="auto"/>
              <w:left w:val="single" w:sz="4" w:space="0" w:color="auto"/>
              <w:bottom w:val="single" w:sz="4" w:space="0" w:color="auto"/>
              <w:right w:val="single" w:sz="6" w:space="0" w:color="auto"/>
            </w:tcBorders>
            <w:shd w:val="clear" w:color="auto" w:fill="auto"/>
          </w:tcPr>
          <w:p w14:paraId="05344A11" w14:textId="4968F163" w:rsidR="007853D7" w:rsidRPr="0077755B" w:rsidRDefault="007853D7" w:rsidP="00174329">
            <w:pPr>
              <w:pStyle w:val="Lijstalinea"/>
              <w:numPr>
                <w:ilvl w:val="0"/>
                <w:numId w:val="31"/>
              </w:numPr>
              <w:ind w:left="414" w:hanging="357"/>
              <w:rPr>
                <w:rFonts w:cs="Arial"/>
                <w:sz w:val="16"/>
                <w:szCs w:val="16"/>
              </w:rPr>
            </w:pPr>
          </w:p>
        </w:tc>
        <w:tc>
          <w:tcPr>
            <w:tcW w:w="1418" w:type="dxa"/>
            <w:tcBorders>
              <w:top w:val="single" w:sz="6" w:space="0" w:color="auto"/>
              <w:left w:val="single" w:sz="6" w:space="0" w:color="auto"/>
              <w:bottom w:val="single" w:sz="4" w:space="0" w:color="auto"/>
              <w:right w:val="single" w:sz="6" w:space="0" w:color="auto"/>
            </w:tcBorders>
            <w:shd w:val="clear" w:color="auto" w:fill="auto"/>
            <w:hideMark/>
          </w:tcPr>
          <w:p w14:paraId="420A1D75"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2059" w:type="dxa"/>
            <w:tcBorders>
              <w:top w:val="single" w:sz="6" w:space="0" w:color="auto"/>
              <w:left w:val="single" w:sz="6" w:space="0" w:color="auto"/>
              <w:bottom w:val="single" w:sz="4" w:space="0" w:color="auto"/>
              <w:right w:val="single" w:sz="6" w:space="0" w:color="auto"/>
            </w:tcBorders>
            <w:shd w:val="clear" w:color="auto" w:fill="auto"/>
            <w:hideMark/>
          </w:tcPr>
          <w:p w14:paraId="1918DC96" w14:textId="6BAFC026" w:rsidR="007853D7" w:rsidRPr="00437080" w:rsidRDefault="001913C5" w:rsidP="001D4750">
            <w:pPr>
              <w:rPr>
                <w:rFonts w:cs="Arial"/>
                <w:sz w:val="16"/>
                <w:szCs w:val="16"/>
              </w:rPr>
            </w:pPr>
            <w:r>
              <w:rPr>
                <w:rFonts w:cs="Arial"/>
                <w:sz w:val="16"/>
                <w:szCs w:val="16"/>
              </w:rPr>
              <w:t>A</w:t>
            </w:r>
            <w:r w:rsidR="007853D7" w:rsidRPr="00437080">
              <w:rPr>
                <w:rFonts w:cs="Arial"/>
                <w:sz w:val="16"/>
                <w:szCs w:val="16"/>
              </w:rPr>
              <w:t>fwerken van zand- of verhardingslagen</w:t>
            </w:r>
          </w:p>
        </w:tc>
        <w:tc>
          <w:tcPr>
            <w:tcW w:w="2127" w:type="dxa"/>
            <w:tcBorders>
              <w:top w:val="single" w:sz="6" w:space="0" w:color="auto"/>
              <w:left w:val="single" w:sz="6" w:space="0" w:color="auto"/>
              <w:bottom w:val="single" w:sz="4" w:space="0" w:color="auto"/>
              <w:right w:val="single" w:sz="6" w:space="0" w:color="auto"/>
            </w:tcBorders>
            <w:shd w:val="clear" w:color="auto" w:fill="auto"/>
            <w:hideMark/>
          </w:tcPr>
          <w:p w14:paraId="69D31A1E" w14:textId="2C88F91D" w:rsidR="007853D7" w:rsidRPr="00437080" w:rsidRDefault="001913C5" w:rsidP="001D4750">
            <w:pPr>
              <w:rPr>
                <w:rFonts w:cs="Arial"/>
                <w:sz w:val="16"/>
                <w:szCs w:val="16"/>
              </w:rPr>
            </w:pPr>
            <w:r>
              <w:rPr>
                <w:rFonts w:cs="Arial"/>
                <w:sz w:val="16"/>
                <w:szCs w:val="16"/>
              </w:rPr>
              <w:t>F</w:t>
            </w:r>
            <w:r w:rsidR="007853D7" w:rsidRPr="00437080">
              <w:rPr>
                <w:rFonts w:cs="Arial"/>
                <w:sz w:val="16"/>
                <w:szCs w:val="16"/>
              </w:rPr>
              <w:t xml:space="preserve">ysieke </w:t>
            </w:r>
            <w:r w:rsidR="007853D7">
              <w:rPr>
                <w:rFonts w:cs="Arial"/>
                <w:sz w:val="16"/>
                <w:szCs w:val="16"/>
              </w:rPr>
              <w:t xml:space="preserve"> belasting</w:t>
            </w:r>
            <w:r w:rsidR="007853D7" w:rsidRPr="00437080">
              <w:rPr>
                <w:rFonts w:cs="Arial"/>
                <w:sz w:val="16"/>
                <w:szCs w:val="16"/>
              </w:rPr>
              <w:t>, letsel</w:t>
            </w:r>
          </w:p>
        </w:tc>
        <w:tc>
          <w:tcPr>
            <w:tcW w:w="2551" w:type="dxa"/>
            <w:tcBorders>
              <w:top w:val="single" w:sz="6" w:space="0" w:color="auto"/>
              <w:left w:val="single" w:sz="6" w:space="0" w:color="auto"/>
              <w:bottom w:val="single" w:sz="4" w:space="0" w:color="auto"/>
              <w:right w:val="single" w:sz="6" w:space="0" w:color="auto"/>
            </w:tcBorders>
            <w:shd w:val="clear" w:color="auto" w:fill="auto"/>
            <w:hideMark/>
          </w:tcPr>
          <w:p w14:paraId="629DD081" w14:textId="49CA3C2A" w:rsidR="007853D7" w:rsidRPr="00437080" w:rsidRDefault="001913C5" w:rsidP="001D4750">
            <w:pPr>
              <w:rPr>
                <w:rFonts w:cs="Arial"/>
                <w:bCs/>
                <w:sz w:val="16"/>
                <w:szCs w:val="16"/>
              </w:rPr>
            </w:pPr>
            <w:r>
              <w:rPr>
                <w:rFonts w:cs="Arial"/>
                <w:bCs/>
                <w:sz w:val="16"/>
                <w:szCs w:val="16"/>
              </w:rPr>
              <w:t>L</w:t>
            </w:r>
            <w:r w:rsidR="007853D7" w:rsidRPr="00437080">
              <w:rPr>
                <w:rFonts w:cs="Arial"/>
                <w:bCs/>
                <w:sz w:val="16"/>
                <w:szCs w:val="16"/>
              </w:rPr>
              <w:t>angdurige blootstelling aan (zware) trillingen</w:t>
            </w:r>
            <w:r w:rsidR="006C6337">
              <w:rPr>
                <w:rFonts w:cs="Arial"/>
                <w:bCs/>
                <w:sz w:val="16"/>
                <w:szCs w:val="16"/>
              </w:rPr>
              <w:t>.</w:t>
            </w:r>
          </w:p>
        </w:tc>
        <w:tc>
          <w:tcPr>
            <w:tcW w:w="2835" w:type="dxa"/>
            <w:tcBorders>
              <w:top w:val="single" w:sz="6" w:space="0" w:color="auto"/>
              <w:left w:val="single" w:sz="6" w:space="0" w:color="auto"/>
              <w:bottom w:val="single" w:sz="4" w:space="0" w:color="auto"/>
              <w:right w:val="single" w:sz="6" w:space="0" w:color="auto"/>
            </w:tcBorders>
            <w:shd w:val="clear" w:color="auto" w:fill="auto"/>
            <w:hideMark/>
          </w:tcPr>
          <w:p w14:paraId="5B54DC5F" w14:textId="2EC349AF" w:rsidR="007853D7" w:rsidRPr="00ED7664" w:rsidRDefault="00736263" w:rsidP="001D4750">
            <w:pPr>
              <w:rPr>
                <w:rFonts w:cs="Arial"/>
                <w:sz w:val="16"/>
                <w:szCs w:val="16"/>
              </w:rPr>
            </w:pPr>
            <w:r>
              <w:rPr>
                <w:rFonts w:cs="Arial"/>
                <w:sz w:val="16"/>
                <w:szCs w:val="16"/>
              </w:rPr>
              <w:t>Mechanische hulpmiddelen inzetten</w:t>
            </w:r>
            <w:r w:rsidR="00597947">
              <w:rPr>
                <w:rFonts w:cs="Arial"/>
                <w:sz w:val="16"/>
                <w:szCs w:val="16"/>
              </w:rPr>
              <w:t xml:space="preserve"> </w:t>
            </w:r>
            <w:r w:rsidR="00AE476F">
              <w:rPr>
                <w:rFonts w:cs="Arial"/>
                <w:sz w:val="16"/>
                <w:szCs w:val="16"/>
              </w:rPr>
              <w:t xml:space="preserve">die </w:t>
            </w:r>
            <w:r w:rsidR="00BB19AA">
              <w:rPr>
                <w:rFonts w:cs="Arial"/>
                <w:sz w:val="16"/>
                <w:szCs w:val="16"/>
              </w:rPr>
              <w:t xml:space="preserve">zoveel mogelijk </w:t>
            </w:r>
            <w:proofErr w:type="spellStart"/>
            <w:r w:rsidR="00AE476F">
              <w:rPr>
                <w:rFonts w:cs="Arial"/>
                <w:sz w:val="16"/>
                <w:szCs w:val="16"/>
              </w:rPr>
              <w:t>trillingsarm</w:t>
            </w:r>
            <w:proofErr w:type="spellEnd"/>
            <w:r w:rsidR="00AE476F">
              <w:rPr>
                <w:rFonts w:cs="Arial"/>
                <w:sz w:val="16"/>
                <w:szCs w:val="16"/>
              </w:rPr>
              <w:t xml:space="preserve"> zijn</w:t>
            </w:r>
            <w:r w:rsidR="00EF47C5">
              <w:rPr>
                <w:rFonts w:cs="Arial"/>
                <w:sz w:val="16"/>
                <w:szCs w:val="16"/>
              </w:rPr>
              <w:t xml:space="preserve">. Niet </w:t>
            </w:r>
            <w:r w:rsidR="00D04FF9">
              <w:rPr>
                <w:rFonts w:cs="Arial"/>
                <w:sz w:val="16"/>
                <w:szCs w:val="16"/>
              </w:rPr>
              <w:t>te lang</w:t>
            </w:r>
            <w:r w:rsidR="00EF47C5">
              <w:rPr>
                <w:rFonts w:cs="Arial"/>
                <w:sz w:val="16"/>
                <w:szCs w:val="16"/>
              </w:rPr>
              <w:t xml:space="preserve"> </w:t>
            </w:r>
            <w:r w:rsidR="00BB19AA">
              <w:rPr>
                <w:rFonts w:cs="Arial"/>
                <w:sz w:val="16"/>
                <w:szCs w:val="16"/>
              </w:rPr>
              <w:t>werken met een trilplaat</w:t>
            </w:r>
            <w:r w:rsidR="00D04FF9">
              <w:rPr>
                <w:rFonts w:cs="Arial"/>
                <w:sz w:val="16"/>
                <w:szCs w:val="16"/>
              </w:rPr>
              <w:t xml:space="preserve"> door taakroulatie</w:t>
            </w:r>
            <w:r w:rsidR="00BB19AA">
              <w:rPr>
                <w:rFonts w:cs="Arial"/>
                <w:sz w:val="16"/>
                <w:szCs w:val="16"/>
              </w:rPr>
              <w:t>.</w:t>
            </w:r>
          </w:p>
        </w:tc>
        <w:tc>
          <w:tcPr>
            <w:tcW w:w="2693" w:type="dxa"/>
            <w:tcBorders>
              <w:top w:val="single" w:sz="6" w:space="0" w:color="auto"/>
              <w:left w:val="single" w:sz="6" w:space="0" w:color="auto"/>
              <w:bottom w:val="single" w:sz="4" w:space="0" w:color="auto"/>
              <w:right w:val="single" w:sz="6" w:space="0" w:color="auto"/>
            </w:tcBorders>
          </w:tcPr>
          <w:p w14:paraId="61971DD9" w14:textId="6B11314A" w:rsidR="007853D7" w:rsidRPr="001913C5" w:rsidRDefault="00BB19AA" w:rsidP="001D4750">
            <w:pPr>
              <w:pStyle w:val="Adreskopje"/>
              <w:framePr w:wrap="auto" w:vAnchor="margin" w:hAnchor="text" w:xAlign="left" w:yAlign="inline"/>
              <w:suppressOverlap w:val="0"/>
              <w:rPr>
                <w:rFonts w:cs="Arial"/>
              </w:rPr>
            </w:pPr>
            <w:r>
              <w:rPr>
                <w:rFonts w:cs="Arial"/>
              </w:rPr>
              <w:t>Trilplaat met afstandsbediening.</w:t>
            </w:r>
          </w:p>
        </w:tc>
        <w:sdt>
          <w:sdtPr>
            <w:rPr>
              <w:rFonts w:cs="Arial"/>
              <w:b/>
              <w:bCs/>
            </w:rPr>
            <w:id w:val="-1932115813"/>
            <w:placeholder>
              <w:docPart w:val="B7E6A946E39E4B78976885BC8C623FD4"/>
            </w:placeholder>
            <w:comboBox>
              <w:listItem w:value="Kies een item."/>
              <w:listItem w:displayText="Ja" w:value="Ja"/>
              <w:listItem w:displayText="Nee" w:value="Nee"/>
              <w:listItem w:displayText="-" w:value="Leeg veld"/>
            </w:comboBox>
          </w:sdtPr>
          <w:sdtEndPr/>
          <w:sdtContent>
            <w:tc>
              <w:tcPr>
                <w:tcW w:w="1134" w:type="dxa"/>
                <w:tcBorders>
                  <w:top w:val="single" w:sz="6" w:space="0" w:color="auto"/>
                  <w:left w:val="single" w:sz="6" w:space="0" w:color="auto"/>
                  <w:bottom w:val="single" w:sz="4" w:space="0" w:color="auto"/>
                  <w:right w:val="single" w:sz="4" w:space="0" w:color="auto"/>
                </w:tcBorders>
                <w:shd w:val="clear" w:color="auto" w:fill="auto"/>
                <w:noWrap/>
                <w:vAlign w:val="center"/>
              </w:tcPr>
              <w:p w14:paraId="7D60F8E7" w14:textId="55D51F96" w:rsidR="007853D7" w:rsidRPr="00ED7664" w:rsidRDefault="00C7216D" w:rsidP="001D4750">
                <w:pPr>
                  <w:rPr>
                    <w:rFonts w:cs="Arial"/>
                    <w:b/>
                    <w:bCs/>
                  </w:rPr>
                </w:pPr>
                <w:r>
                  <w:rPr>
                    <w:rFonts w:cs="Arial"/>
                    <w:b/>
                    <w:bCs/>
                  </w:rPr>
                  <w:t>Nee</w:t>
                </w:r>
              </w:p>
            </w:tc>
          </w:sdtContent>
        </w:sdt>
      </w:tr>
    </w:tbl>
    <w:p w14:paraId="59A924FD" w14:textId="77777777" w:rsidR="008B4010" w:rsidRPr="008B4010" w:rsidRDefault="008B4010" w:rsidP="001D4750"/>
    <w:p w14:paraId="7A114CEC" w14:textId="77777777" w:rsidR="002A44FE" w:rsidRDefault="002A44FE" w:rsidP="001D4750">
      <w:pPr>
        <w:spacing w:line="260" w:lineRule="atLeast"/>
        <w:sectPr w:rsidR="002A44FE" w:rsidSect="00BC2B04">
          <w:headerReference w:type="default" r:id="rId24"/>
          <w:pgSz w:w="16838" w:h="11906" w:orient="landscape" w:code="9"/>
          <w:pgMar w:top="1758" w:right="2665" w:bottom="1644" w:left="1531" w:header="0" w:footer="564" w:gutter="0"/>
          <w:paperSrc w:first="15" w:other="15"/>
          <w:cols w:space="708"/>
          <w:docGrid w:linePitch="360"/>
        </w:sectPr>
      </w:pPr>
    </w:p>
    <w:p w14:paraId="78682B97" w14:textId="7DCD49AF" w:rsidR="002A44FE" w:rsidRDefault="000D64E9" w:rsidP="001D4750">
      <w:pPr>
        <w:pStyle w:val="Kopzondernummer"/>
      </w:pPr>
      <w:bookmarkStart w:id="122" w:name="_Toc133905005"/>
      <w:bookmarkStart w:id="123" w:name="_Toc133905033"/>
      <w:bookmarkStart w:id="124" w:name="_Toc133906699"/>
      <w:bookmarkStart w:id="125" w:name="_Toc133932882"/>
      <w:bookmarkStart w:id="126" w:name="_Toc150863763"/>
      <w:bookmarkStart w:id="127" w:name="_Toc200543693"/>
      <w:r>
        <w:lastRenderedPageBreak/>
        <w:t xml:space="preserve">Bijlage 3 </w:t>
      </w:r>
      <w:r w:rsidR="002A44FE">
        <w:t>Melding aan Nederlandse Arbeidsinspectie</w:t>
      </w:r>
      <w:bookmarkEnd w:id="122"/>
      <w:bookmarkEnd w:id="123"/>
      <w:bookmarkEnd w:id="124"/>
      <w:bookmarkEnd w:id="125"/>
      <w:bookmarkEnd w:id="126"/>
      <w:bookmarkEnd w:id="127"/>
    </w:p>
    <w:p w14:paraId="5F35630B" w14:textId="4F5D2A2E" w:rsidR="00E145E3" w:rsidRDefault="00DD39D5" w:rsidP="001D4750">
      <w:pPr>
        <w:rPr>
          <w:b/>
        </w:rPr>
      </w:pPr>
      <w:r>
        <w:rPr>
          <w:b/>
        </w:rPr>
        <w:t>Toelichting</w:t>
      </w:r>
    </w:p>
    <w:p w14:paraId="1E25787C" w14:textId="2429FD4B" w:rsidR="00DD39D5" w:rsidRDefault="6696F19C" w:rsidP="001D4750">
      <w:r>
        <w:t xml:space="preserve">In onderstaande tabel dienen de werkzaamheden te worden ingevuld waarvoor </w:t>
      </w:r>
      <w:r w:rsidR="2EA3425B">
        <w:t>een melding naar de NL Arbeidsinspectie moet worden gedaan</w:t>
      </w:r>
      <w:r w:rsidR="081AAFAB">
        <w:t>.</w:t>
      </w:r>
    </w:p>
    <w:p w14:paraId="454273EB" w14:textId="0B32F50B" w:rsidR="2514B9F3" w:rsidRDefault="2514B9F3"/>
    <w:tbl>
      <w:tblPr>
        <w:tblStyle w:val="Tabelraster"/>
        <w:tblW w:w="0" w:type="auto"/>
        <w:tblLook w:val="04A0" w:firstRow="1" w:lastRow="0" w:firstColumn="1" w:lastColumn="0" w:noHBand="0" w:noVBand="1"/>
      </w:tblPr>
      <w:tblGrid>
        <w:gridCol w:w="533"/>
        <w:gridCol w:w="5322"/>
        <w:gridCol w:w="5586"/>
        <w:gridCol w:w="1191"/>
      </w:tblGrid>
      <w:tr w:rsidR="00A12FE5" w14:paraId="438FBA32" w14:textId="77777777" w:rsidTr="00A579E8">
        <w:tc>
          <w:tcPr>
            <w:tcW w:w="534" w:type="dxa"/>
          </w:tcPr>
          <w:p w14:paraId="7BB1F27D" w14:textId="4DF91F95" w:rsidR="00A12FE5" w:rsidRDefault="00A12FE5" w:rsidP="001D4750">
            <w:r>
              <w:t>Nr</w:t>
            </w:r>
            <w:r w:rsidR="00A579E8">
              <w:t>.</w:t>
            </w:r>
          </w:p>
        </w:tc>
        <w:tc>
          <w:tcPr>
            <w:tcW w:w="5386" w:type="dxa"/>
          </w:tcPr>
          <w:p w14:paraId="74B0A23D" w14:textId="77777777" w:rsidR="00A12FE5" w:rsidRDefault="00A12FE5" w:rsidP="001D4750">
            <w:r>
              <w:t>Onderwerp</w:t>
            </w:r>
          </w:p>
        </w:tc>
        <w:tc>
          <w:tcPr>
            <w:tcW w:w="5670" w:type="dxa"/>
          </w:tcPr>
          <w:p w14:paraId="374CEFAD" w14:textId="77777777" w:rsidR="00A12FE5" w:rsidRDefault="00BB070C" w:rsidP="001D4750">
            <w:r>
              <w:t>Meldingsplicht</w:t>
            </w:r>
            <w:r w:rsidR="00247F6C">
              <w:t xml:space="preserve"> NLA</w:t>
            </w:r>
          </w:p>
        </w:tc>
        <w:tc>
          <w:tcPr>
            <w:tcW w:w="1192" w:type="dxa"/>
          </w:tcPr>
          <w:p w14:paraId="1D93A0E2" w14:textId="77777777" w:rsidR="00A12FE5" w:rsidRDefault="00BB070C" w:rsidP="001D4750">
            <w:r>
              <w:t>Van toepassing</w:t>
            </w:r>
          </w:p>
        </w:tc>
      </w:tr>
      <w:tr w:rsidR="00A12FE5" w14:paraId="0159F18A" w14:textId="77777777" w:rsidTr="00A579E8">
        <w:tc>
          <w:tcPr>
            <w:tcW w:w="534" w:type="dxa"/>
          </w:tcPr>
          <w:p w14:paraId="7BE6DD90" w14:textId="3AA96C2A" w:rsidR="00A12FE5" w:rsidRDefault="00A579E8" w:rsidP="001D4750">
            <w:r>
              <w:t>1</w:t>
            </w:r>
          </w:p>
        </w:tc>
        <w:tc>
          <w:tcPr>
            <w:tcW w:w="5386" w:type="dxa"/>
          </w:tcPr>
          <w:p w14:paraId="62CECF80" w14:textId="77777777" w:rsidR="00E836F1" w:rsidRDefault="008E2BFB" w:rsidP="001D4750">
            <w:r>
              <w:t>De</w:t>
            </w:r>
            <w:r w:rsidR="00716981">
              <w:t xml:space="preserve"> g</w:t>
            </w:r>
            <w:r w:rsidR="00716981" w:rsidRPr="00716981">
              <w:t>eraamde bouwtijd méér dan 30 werkdagen beslaat én op die bouwplaats meer dan 20 werknemers tegelijkertijd arbeid zullen verrichten, óf met de totstandbrenging van het bouwwerk meer dan 500 mensdagen zullen zijn gemoeid</w:t>
            </w:r>
            <w:r w:rsidR="00AD721E">
              <w:t>.</w:t>
            </w:r>
          </w:p>
        </w:tc>
        <w:tc>
          <w:tcPr>
            <w:tcW w:w="5670" w:type="dxa"/>
          </w:tcPr>
          <w:p w14:paraId="32FB5ACF" w14:textId="77777777" w:rsidR="00A12FE5" w:rsidRDefault="00BB070C" w:rsidP="001D4750">
            <w:r>
              <w:t>O</w:t>
            </w:r>
            <w:r w:rsidR="00E836F1">
              <w:t>pdrachtgever dient werk</w:t>
            </w:r>
            <w:r>
              <w:t xml:space="preserve"> </w:t>
            </w:r>
            <w:r w:rsidR="00E836F1">
              <w:t xml:space="preserve">voorafgaande de werkzaamheden te </w:t>
            </w:r>
            <w:r>
              <w:t>melden bij NL Arbeidsinspectie</w:t>
            </w:r>
            <w:r w:rsidR="00E836F1">
              <w:t>.</w:t>
            </w:r>
          </w:p>
          <w:p w14:paraId="6D7EB0D3" w14:textId="77777777" w:rsidR="00051F7F" w:rsidRDefault="00051F7F" w:rsidP="00051F7F">
            <w:r>
              <w:t>Een afschrijft van de melding dient aan de opdrachtnemer te worden verstuurd, deze dient de melding zichtbaar voor zijn medewerkers op te hangen.</w:t>
            </w:r>
          </w:p>
          <w:p w14:paraId="6FD793F5" w14:textId="2930376D" w:rsidR="00E836F1" w:rsidRDefault="00E836F1" w:rsidP="001D4750"/>
        </w:tc>
        <w:sdt>
          <w:sdtPr>
            <w:rPr>
              <w:rFonts w:cs="Arial"/>
              <w:b/>
              <w:bCs/>
            </w:rPr>
            <w:id w:val="-953938622"/>
            <w:placeholder>
              <w:docPart w:val="2DF6CFEDDAA848C89D2ABA2D8542C218"/>
            </w:placeholder>
            <w:comboBox>
              <w:listItem w:value="Kies een item."/>
              <w:listItem w:displayText="Ja" w:value="Ja"/>
              <w:listItem w:displayText="Nee" w:value="Nee"/>
              <w:listItem w:displayText="-" w:value="Leeg veld"/>
            </w:comboBox>
          </w:sdtPr>
          <w:sdtEndPr/>
          <w:sdtContent>
            <w:tc>
              <w:tcPr>
                <w:tcW w:w="1192" w:type="dxa"/>
              </w:tcPr>
              <w:p w14:paraId="3C541943" w14:textId="147F73F5" w:rsidR="00A12FE5" w:rsidRPr="004C5344" w:rsidRDefault="00C7216D" w:rsidP="001D4750">
                <w:pPr>
                  <w:rPr>
                    <w:highlight w:val="yellow"/>
                  </w:rPr>
                </w:pPr>
                <w:r>
                  <w:rPr>
                    <w:rFonts w:cs="Arial"/>
                    <w:b/>
                    <w:bCs/>
                  </w:rPr>
                  <w:t>Nee</w:t>
                </w:r>
              </w:p>
            </w:tc>
          </w:sdtContent>
        </w:sdt>
      </w:tr>
      <w:tr w:rsidR="00A12FE5" w14:paraId="27CCE130" w14:textId="77777777" w:rsidTr="00A579E8">
        <w:tc>
          <w:tcPr>
            <w:tcW w:w="534" w:type="dxa"/>
          </w:tcPr>
          <w:p w14:paraId="7293F892" w14:textId="50D8E843" w:rsidR="00A12FE5" w:rsidRDefault="00F6273B" w:rsidP="001D4750">
            <w:r>
              <w:t>2</w:t>
            </w:r>
          </w:p>
        </w:tc>
        <w:tc>
          <w:tcPr>
            <w:tcW w:w="5386" w:type="dxa"/>
          </w:tcPr>
          <w:p w14:paraId="31B3F725" w14:textId="77777777" w:rsidR="00A12FE5" w:rsidRDefault="00BB070C" w:rsidP="001D4750">
            <w:r>
              <w:t>Werken met asbest verontreinigde bodem</w:t>
            </w:r>
            <w:r w:rsidR="008E2BFB">
              <w:t xml:space="preserve"> boven de interventiewaarde.</w:t>
            </w:r>
          </w:p>
        </w:tc>
        <w:tc>
          <w:tcPr>
            <w:tcW w:w="5670" w:type="dxa"/>
          </w:tcPr>
          <w:p w14:paraId="72B2839F" w14:textId="77777777" w:rsidR="00E836F1" w:rsidRDefault="00BB070C" w:rsidP="001D4750">
            <w:r>
              <w:t xml:space="preserve">Opdrachtnemer dient dit </w:t>
            </w:r>
            <w:r w:rsidR="006F2ECC" w:rsidRPr="006F2ECC">
              <w:t xml:space="preserve">minimaal 2 dagen </w:t>
            </w:r>
            <w:r w:rsidR="00E836F1" w:rsidRPr="00E836F1">
              <w:t>v</w:t>
            </w:r>
            <w:r w:rsidR="00E836F1">
              <w:t>oorafgaande de werkzaamheden te</w:t>
            </w:r>
            <w:r>
              <w:t xml:space="preserve"> melden bij NL Arbeidsinspectie</w:t>
            </w:r>
            <w:r w:rsidR="00247F6C">
              <w:t>.</w:t>
            </w:r>
          </w:p>
          <w:p w14:paraId="601D206E" w14:textId="77777777" w:rsidR="00F1278C" w:rsidRDefault="00F1278C" w:rsidP="001D4750"/>
        </w:tc>
        <w:sdt>
          <w:sdtPr>
            <w:rPr>
              <w:rFonts w:cs="Arial"/>
              <w:b/>
              <w:bCs/>
            </w:rPr>
            <w:id w:val="1239514790"/>
            <w:placeholder>
              <w:docPart w:val="62C091CDEDFA43948DE284462A4D77AB"/>
            </w:placeholder>
            <w:comboBox>
              <w:listItem w:value="Kies een item."/>
              <w:listItem w:displayText="Ja" w:value="Ja"/>
              <w:listItem w:displayText="Nee" w:value="Nee"/>
              <w:listItem w:displayText="-" w:value="Leeg veld"/>
            </w:comboBox>
          </w:sdtPr>
          <w:sdtEndPr/>
          <w:sdtContent>
            <w:tc>
              <w:tcPr>
                <w:tcW w:w="1192" w:type="dxa"/>
              </w:tcPr>
              <w:p w14:paraId="5871FB91" w14:textId="4F11C9FE" w:rsidR="00A12FE5" w:rsidRPr="004C5344" w:rsidRDefault="00C7216D" w:rsidP="001D4750">
                <w:pPr>
                  <w:rPr>
                    <w:highlight w:val="yellow"/>
                  </w:rPr>
                </w:pPr>
                <w:r>
                  <w:rPr>
                    <w:rFonts w:cs="Arial"/>
                    <w:b/>
                    <w:bCs/>
                  </w:rPr>
                  <w:t>Nee</w:t>
                </w:r>
              </w:p>
            </w:tc>
          </w:sdtContent>
        </w:sdt>
      </w:tr>
      <w:tr w:rsidR="00A12FE5" w14:paraId="56F24827" w14:textId="77777777" w:rsidTr="00A579E8">
        <w:tc>
          <w:tcPr>
            <w:tcW w:w="534" w:type="dxa"/>
          </w:tcPr>
          <w:p w14:paraId="79E7BD69" w14:textId="6EDD3C2D" w:rsidR="00A12FE5" w:rsidRDefault="00F6273B" w:rsidP="001D4750">
            <w:r>
              <w:t>3</w:t>
            </w:r>
          </w:p>
        </w:tc>
        <w:tc>
          <w:tcPr>
            <w:tcW w:w="5386" w:type="dxa"/>
          </w:tcPr>
          <w:p w14:paraId="4A5A5037" w14:textId="5F6F3A0A" w:rsidR="00A12FE5" w:rsidRDefault="00E836F1" w:rsidP="001D4750">
            <w:r>
              <w:t>Werke</w:t>
            </w:r>
            <w:r w:rsidR="006F2ECC">
              <w:t>n met asbesthoudende materialen risicoklasse 1</w:t>
            </w:r>
          </w:p>
          <w:p w14:paraId="491275D0" w14:textId="4CE8D5C0" w:rsidR="004203AC" w:rsidRDefault="004203AC" w:rsidP="001D4750"/>
          <w:p w14:paraId="1B5D119A" w14:textId="6094193B" w:rsidR="004203AC" w:rsidRDefault="004203AC" w:rsidP="001D4750">
            <w:r>
              <w:t>Verwijdering van asbesthoudende materialen van RK1 hoeven niet verwijderd te worden door een gecertificeerd asbestverwijderingsbedrijf. Er zijn echter wel voorwaarden verbonden aan de verwijdering.</w:t>
            </w:r>
          </w:p>
          <w:p w14:paraId="05C43D8D" w14:textId="3FDEA359" w:rsidR="005838BB" w:rsidRDefault="005838BB" w:rsidP="001D4750"/>
        </w:tc>
        <w:tc>
          <w:tcPr>
            <w:tcW w:w="5670" w:type="dxa"/>
          </w:tcPr>
          <w:p w14:paraId="547A0F75" w14:textId="7CF3B3EB" w:rsidR="00E836F1" w:rsidRDefault="002C47A5" w:rsidP="001D4750">
            <w:r>
              <w:t xml:space="preserve">Betreffende werkgever </w:t>
            </w:r>
            <w:r w:rsidR="00E836F1">
              <w:t xml:space="preserve">dient dit </w:t>
            </w:r>
            <w:r w:rsidR="006F2ECC">
              <w:t xml:space="preserve">minimaal 2 dagen </w:t>
            </w:r>
            <w:r w:rsidR="00E836F1">
              <w:t>voorafgaande de werkzaamheden te melden bij de NL Arbeidsinspectie.</w:t>
            </w:r>
          </w:p>
          <w:p w14:paraId="2C4A37D5" w14:textId="53EBAA8F" w:rsidR="004203AC" w:rsidRDefault="004203AC" w:rsidP="001D4750"/>
          <w:p w14:paraId="12FB1BED" w14:textId="15C0A121" w:rsidR="004203AC" w:rsidRDefault="004203AC" w:rsidP="001D4750">
            <w:r>
              <w:t xml:space="preserve">Indien verwijderd door een gecertificeerd asbestverwijderingsbedrijf dan dient dit bedrijf de </w:t>
            </w:r>
            <w:r w:rsidRPr="004203AC">
              <w:t xml:space="preserve">werkzaamheden </w:t>
            </w:r>
            <w:r>
              <w:t xml:space="preserve">te </w:t>
            </w:r>
            <w:r w:rsidRPr="004203AC">
              <w:t>melden via het Landelijk Asbestvolgsysteem (LAVS).</w:t>
            </w:r>
          </w:p>
          <w:p w14:paraId="69AFCF0C" w14:textId="77777777" w:rsidR="00E836F1" w:rsidRDefault="00E836F1" w:rsidP="001D4750"/>
        </w:tc>
        <w:sdt>
          <w:sdtPr>
            <w:rPr>
              <w:rFonts w:cs="Arial"/>
              <w:b/>
              <w:bCs/>
            </w:rPr>
            <w:id w:val="-31498457"/>
            <w:placeholder>
              <w:docPart w:val="C246669BD2ED40F891BEA7683BCAD1A0"/>
            </w:placeholder>
            <w:comboBox>
              <w:listItem w:value="Kies een item."/>
              <w:listItem w:displayText="Ja" w:value="Ja"/>
              <w:listItem w:displayText="Nee" w:value="Nee"/>
              <w:listItem w:displayText="-" w:value="Leeg veld"/>
            </w:comboBox>
          </w:sdtPr>
          <w:sdtEndPr/>
          <w:sdtContent>
            <w:tc>
              <w:tcPr>
                <w:tcW w:w="1192" w:type="dxa"/>
              </w:tcPr>
              <w:p w14:paraId="18A6ED82" w14:textId="39C77046" w:rsidR="00A12FE5" w:rsidRPr="004C5344" w:rsidRDefault="00C7216D" w:rsidP="001D4750">
                <w:pPr>
                  <w:rPr>
                    <w:highlight w:val="yellow"/>
                  </w:rPr>
                </w:pPr>
                <w:r>
                  <w:rPr>
                    <w:rFonts w:cs="Arial"/>
                    <w:b/>
                    <w:bCs/>
                  </w:rPr>
                  <w:t>Nee</w:t>
                </w:r>
              </w:p>
            </w:tc>
          </w:sdtContent>
        </w:sdt>
      </w:tr>
      <w:tr w:rsidR="005838BB" w14:paraId="4B4C8E06" w14:textId="77777777" w:rsidTr="00A579E8">
        <w:tc>
          <w:tcPr>
            <w:tcW w:w="534" w:type="dxa"/>
          </w:tcPr>
          <w:p w14:paraId="4C388616" w14:textId="444675B2" w:rsidR="005838BB" w:rsidRDefault="005838BB" w:rsidP="001D4750">
            <w:r>
              <w:lastRenderedPageBreak/>
              <w:t>4</w:t>
            </w:r>
          </w:p>
        </w:tc>
        <w:tc>
          <w:tcPr>
            <w:tcW w:w="5386" w:type="dxa"/>
          </w:tcPr>
          <w:p w14:paraId="63216035" w14:textId="1F0E32D4" w:rsidR="005838BB" w:rsidRDefault="005838BB" w:rsidP="001D4750">
            <w:r>
              <w:t xml:space="preserve">Werken met asbesthoudende materialen die vallen onder de  vrijstellingsregeling van Asbest-verwijderingsbesluit </w:t>
            </w:r>
            <w:r w:rsidR="004203AC">
              <w:t xml:space="preserve">artikel 4 </w:t>
            </w:r>
            <w:r>
              <w:t>waaronder</w:t>
            </w:r>
            <w:r w:rsidR="004203AC">
              <w:t xml:space="preserve"> o.a.</w:t>
            </w:r>
            <w:r>
              <w:t xml:space="preserve">: </w:t>
            </w:r>
          </w:p>
          <w:p w14:paraId="7ED5D3AA" w14:textId="77777777" w:rsidR="005838BB" w:rsidRDefault="005838BB" w:rsidP="00174329">
            <w:pPr>
              <w:pStyle w:val="Lijstalinea"/>
              <w:numPr>
                <w:ilvl w:val="0"/>
                <w:numId w:val="13"/>
              </w:numPr>
            </w:pPr>
            <w:r>
              <w:t>Het geheel of gedeeltelijk verwijderen van rem- en frictiematerialen.</w:t>
            </w:r>
          </w:p>
          <w:p w14:paraId="1274B1FD" w14:textId="075F11D5" w:rsidR="005838BB" w:rsidRDefault="005838BB" w:rsidP="00174329">
            <w:pPr>
              <w:pStyle w:val="Lijstalinea"/>
              <w:numPr>
                <w:ilvl w:val="0"/>
                <w:numId w:val="13"/>
              </w:numPr>
            </w:pPr>
            <w:r>
              <w:t>V</w:t>
            </w:r>
            <w:r w:rsidRPr="00E5273F">
              <w:t>erwijderen van waterleidingbuizen, gasleidingbuizen, rioolleidingbuizen en mantelbuizen, voor</w:t>
            </w:r>
            <w:r>
              <w:t xml:space="preserve"> </w:t>
            </w:r>
            <w:r w:rsidRPr="00E5273F">
              <w:t xml:space="preserve">zover zij deel uitmaken van het ondergrondse </w:t>
            </w:r>
            <w:r w:rsidRPr="005838BB">
              <w:rPr>
                <w:u w:val="single"/>
              </w:rPr>
              <w:t>openbare</w:t>
            </w:r>
            <w:r w:rsidRPr="00E5273F">
              <w:t xml:space="preserve"> gas-, water- en rioolleidingnet</w:t>
            </w:r>
            <w:r>
              <w:t>.</w:t>
            </w:r>
          </w:p>
          <w:p w14:paraId="21DCFD7F" w14:textId="77777777" w:rsidR="005838BB" w:rsidRDefault="005838BB" w:rsidP="00174329">
            <w:pPr>
              <w:pStyle w:val="Lijstalinea"/>
              <w:numPr>
                <w:ilvl w:val="0"/>
                <w:numId w:val="13"/>
              </w:numPr>
            </w:pPr>
            <w:r>
              <w:t>Verwijderen van geklemde vloerplaten onder verwarmingstoestellen.</w:t>
            </w:r>
          </w:p>
          <w:p w14:paraId="35F5A8A9" w14:textId="77777777" w:rsidR="005838BB" w:rsidRDefault="005838BB" w:rsidP="00174329">
            <w:pPr>
              <w:pStyle w:val="Lijstalinea"/>
              <w:numPr>
                <w:ilvl w:val="0"/>
                <w:numId w:val="13"/>
              </w:numPr>
            </w:pPr>
            <w:r>
              <w:t>Verwijderen van pakkingen uit verbrandingsmotoren.</w:t>
            </w:r>
          </w:p>
          <w:p w14:paraId="2C5425BA" w14:textId="77777777" w:rsidR="005838BB" w:rsidRDefault="005838BB" w:rsidP="00174329">
            <w:pPr>
              <w:pStyle w:val="Lijstalinea"/>
              <w:numPr>
                <w:ilvl w:val="0"/>
                <w:numId w:val="13"/>
              </w:numPr>
            </w:pPr>
            <w:r>
              <w:t xml:space="preserve">Verwijderen van pakkingen uit procesinstallaties </w:t>
            </w:r>
            <w:proofErr w:type="spellStart"/>
            <w:r>
              <w:t>onderscheidelijk</w:t>
            </w:r>
            <w:proofErr w:type="spellEnd"/>
            <w:r>
              <w:t xml:space="preserve"> verwarmingstoestellen met een nominaal vermogen dat lager is dan 2250 kilowatt.</w:t>
            </w:r>
          </w:p>
          <w:p w14:paraId="2F7CCAB1" w14:textId="77777777" w:rsidR="005838BB" w:rsidRPr="006F2ECC" w:rsidRDefault="005838BB" w:rsidP="001D4750"/>
        </w:tc>
        <w:tc>
          <w:tcPr>
            <w:tcW w:w="5670" w:type="dxa"/>
          </w:tcPr>
          <w:p w14:paraId="785E1250" w14:textId="77777777" w:rsidR="005838BB" w:rsidRDefault="005838BB" w:rsidP="001D4750">
            <w:r>
              <w:t>Geen melding aan NL Arbeidsinspectie verplicht.</w:t>
            </w:r>
          </w:p>
          <w:p w14:paraId="0F3D4103" w14:textId="77777777" w:rsidR="004203AC" w:rsidRDefault="004203AC" w:rsidP="001D4750"/>
          <w:p w14:paraId="6178B3D4" w14:textId="51136F68" w:rsidR="004203AC" w:rsidRDefault="004203AC" w:rsidP="001D4750">
            <w:r>
              <w:t>Verwijdering mag onder bepaalde voorwaarden geschieden, raadpleeg hiervoor het asbestprotocol van de gemeente Amsterdam.</w:t>
            </w:r>
          </w:p>
        </w:tc>
        <w:sdt>
          <w:sdtPr>
            <w:rPr>
              <w:rFonts w:cs="Arial"/>
              <w:b/>
              <w:bCs/>
            </w:rPr>
            <w:id w:val="1601450467"/>
            <w:placeholder>
              <w:docPart w:val="7F3E250883854DD59137729B742594F0"/>
            </w:placeholder>
            <w:comboBox>
              <w:listItem w:value="Kies een item."/>
              <w:listItem w:displayText="Ja" w:value="Ja"/>
              <w:listItem w:displayText="Nee" w:value="Nee"/>
              <w:listItem w:displayText="-" w:value="Leeg veld"/>
            </w:comboBox>
          </w:sdtPr>
          <w:sdtEndPr/>
          <w:sdtContent>
            <w:tc>
              <w:tcPr>
                <w:tcW w:w="1192" w:type="dxa"/>
              </w:tcPr>
              <w:p w14:paraId="6E97A973" w14:textId="1632A330" w:rsidR="005838BB" w:rsidRPr="004C5344" w:rsidRDefault="00C7216D" w:rsidP="001D4750">
                <w:pPr>
                  <w:rPr>
                    <w:highlight w:val="yellow"/>
                  </w:rPr>
                </w:pPr>
                <w:r>
                  <w:rPr>
                    <w:rFonts w:cs="Arial"/>
                    <w:b/>
                    <w:bCs/>
                  </w:rPr>
                  <w:t>Nee</w:t>
                </w:r>
              </w:p>
            </w:tc>
          </w:sdtContent>
        </w:sdt>
      </w:tr>
      <w:tr w:rsidR="00A12FE5" w14:paraId="6B0E1828" w14:textId="77777777" w:rsidTr="00A579E8">
        <w:tc>
          <w:tcPr>
            <w:tcW w:w="534" w:type="dxa"/>
          </w:tcPr>
          <w:p w14:paraId="27C6D54A" w14:textId="392F62E2" w:rsidR="00A12FE5" w:rsidRDefault="005838BB" w:rsidP="001D4750">
            <w:r>
              <w:t>5</w:t>
            </w:r>
          </w:p>
        </w:tc>
        <w:tc>
          <w:tcPr>
            <w:tcW w:w="5386" w:type="dxa"/>
          </w:tcPr>
          <w:p w14:paraId="11F1388D" w14:textId="77777777" w:rsidR="00A12FE5" w:rsidRDefault="006F2ECC" w:rsidP="001D4750">
            <w:r w:rsidRPr="006F2ECC">
              <w:t>Werken met asbesthoudende materialen risicokl</w:t>
            </w:r>
            <w:r>
              <w:t>asse 2 of 2a</w:t>
            </w:r>
          </w:p>
        </w:tc>
        <w:tc>
          <w:tcPr>
            <w:tcW w:w="5670" w:type="dxa"/>
          </w:tcPr>
          <w:p w14:paraId="130D9FC5" w14:textId="77777777" w:rsidR="00A12FE5" w:rsidRDefault="006F2ECC" w:rsidP="001D4750">
            <w:r>
              <w:t>Gecertificeerd asbestverwijderingsbedrijf moet de werkzaamheden melden via het Landelijk Asbestvolgsysteem (LAVS)</w:t>
            </w:r>
            <w:r w:rsidR="00247F6C">
              <w:t>.</w:t>
            </w:r>
          </w:p>
          <w:p w14:paraId="6E132354" w14:textId="77777777" w:rsidR="00F1278C" w:rsidRDefault="00F1278C" w:rsidP="001D4750"/>
        </w:tc>
        <w:sdt>
          <w:sdtPr>
            <w:rPr>
              <w:rFonts w:cs="Arial"/>
              <w:b/>
              <w:bCs/>
            </w:rPr>
            <w:id w:val="533920848"/>
            <w:placeholder>
              <w:docPart w:val="3E4154DB6EB9436C8E260BAE08824015"/>
            </w:placeholder>
            <w:comboBox>
              <w:listItem w:value="Kies een item."/>
              <w:listItem w:displayText="Ja" w:value="Ja"/>
              <w:listItem w:displayText="Nee" w:value="Nee"/>
              <w:listItem w:displayText="-" w:value="Leeg veld"/>
            </w:comboBox>
          </w:sdtPr>
          <w:sdtEndPr/>
          <w:sdtContent>
            <w:tc>
              <w:tcPr>
                <w:tcW w:w="1192" w:type="dxa"/>
              </w:tcPr>
              <w:p w14:paraId="6F3F50DD" w14:textId="53B961E7" w:rsidR="00A12FE5" w:rsidRPr="004C5344" w:rsidRDefault="00C7216D" w:rsidP="001D4750">
                <w:pPr>
                  <w:rPr>
                    <w:highlight w:val="yellow"/>
                  </w:rPr>
                </w:pPr>
                <w:r>
                  <w:rPr>
                    <w:rFonts w:cs="Arial"/>
                    <w:b/>
                    <w:bCs/>
                  </w:rPr>
                  <w:t>Nee</w:t>
                </w:r>
              </w:p>
            </w:tc>
          </w:sdtContent>
        </w:sdt>
      </w:tr>
      <w:tr w:rsidR="00FD7D8C" w14:paraId="7C7A102D" w14:textId="77777777" w:rsidTr="00A579E8">
        <w:tc>
          <w:tcPr>
            <w:tcW w:w="534" w:type="dxa"/>
          </w:tcPr>
          <w:p w14:paraId="16C1A9B3" w14:textId="00EB4048" w:rsidR="00FD7D8C" w:rsidRDefault="005838BB" w:rsidP="001D4750">
            <w:r>
              <w:t>6</w:t>
            </w:r>
          </w:p>
        </w:tc>
        <w:tc>
          <w:tcPr>
            <w:tcW w:w="5386" w:type="dxa"/>
          </w:tcPr>
          <w:p w14:paraId="1E97F28C" w14:textId="77777777" w:rsidR="00FD7D8C" w:rsidRPr="006F2ECC" w:rsidRDefault="00FD7D8C" w:rsidP="001D4750">
            <w:r>
              <w:t>Duikarbeid</w:t>
            </w:r>
            <w:r w:rsidR="003023BD">
              <w:t xml:space="preserve"> dieper dan 9 meter en/of bij een stroming sneller dan 0,5 meter per seconde en/of met voorgenomen decompressie en/of met een </w:t>
            </w:r>
            <w:proofErr w:type="spellStart"/>
            <w:r w:rsidR="003023BD">
              <w:t>ademgas</w:t>
            </w:r>
            <w:proofErr w:type="spellEnd"/>
            <w:r w:rsidR="003023BD">
              <w:t xml:space="preserve"> anders dan lucht en/of langer dan een week</w:t>
            </w:r>
          </w:p>
        </w:tc>
        <w:tc>
          <w:tcPr>
            <w:tcW w:w="5670" w:type="dxa"/>
          </w:tcPr>
          <w:p w14:paraId="4640B961" w14:textId="77777777" w:rsidR="00FD7D8C" w:rsidRDefault="00247F6C" w:rsidP="001D4750">
            <w:r>
              <w:t>Melding door duikbedrijf</w:t>
            </w:r>
            <w:r w:rsidR="003023BD">
              <w:t xml:space="preserve"> </w:t>
            </w:r>
            <w:r>
              <w:t xml:space="preserve">bij NL Arbeidsinspectie </w:t>
            </w:r>
            <w:r w:rsidR="003023BD">
              <w:t>minimaal 5 werkdagen van te voren.</w:t>
            </w:r>
          </w:p>
        </w:tc>
        <w:sdt>
          <w:sdtPr>
            <w:rPr>
              <w:rFonts w:cs="Arial"/>
              <w:b/>
              <w:bCs/>
            </w:rPr>
            <w:id w:val="-1589836798"/>
            <w:placeholder>
              <w:docPart w:val="A013325264C34070B9845FF67BA704E1"/>
            </w:placeholder>
            <w:comboBox>
              <w:listItem w:value="Kies een item."/>
              <w:listItem w:displayText="Ja" w:value="Ja"/>
              <w:listItem w:displayText="Nee" w:value="Nee"/>
              <w:listItem w:displayText="-" w:value="Leeg veld"/>
            </w:comboBox>
          </w:sdtPr>
          <w:sdtEndPr/>
          <w:sdtContent>
            <w:tc>
              <w:tcPr>
                <w:tcW w:w="1192" w:type="dxa"/>
              </w:tcPr>
              <w:p w14:paraId="3C1493E2" w14:textId="7E8FCFE8" w:rsidR="00FD7D8C" w:rsidRPr="004C5344" w:rsidRDefault="00C7216D" w:rsidP="001D4750">
                <w:pPr>
                  <w:rPr>
                    <w:highlight w:val="yellow"/>
                  </w:rPr>
                </w:pPr>
                <w:r>
                  <w:rPr>
                    <w:rFonts w:cs="Arial"/>
                    <w:b/>
                    <w:bCs/>
                  </w:rPr>
                  <w:t>Nee</w:t>
                </w:r>
              </w:p>
            </w:tc>
          </w:sdtContent>
        </w:sdt>
      </w:tr>
    </w:tbl>
    <w:p w14:paraId="71CB8EB2" w14:textId="77777777" w:rsidR="00A12FE5" w:rsidRDefault="00A12FE5" w:rsidP="001D4750">
      <w:pPr>
        <w:sectPr w:rsidR="00A12FE5" w:rsidSect="00BC2B04">
          <w:pgSz w:w="16838" w:h="11906" w:orient="landscape" w:code="9"/>
          <w:pgMar w:top="1758" w:right="2665" w:bottom="1644" w:left="1531" w:header="0" w:footer="564" w:gutter="0"/>
          <w:paperSrc w:first="15" w:other="15"/>
          <w:cols w:space="708"/>
          <w:docGrid w:linePitch="360"/>
        </w:sectPr>
      </w:pPr>
    </w:p>
    <w:p w14:paraId="6E11132F" w14:textId="502873A0" w:rsidR="008E69CF" w:rsidRDefault="008E69CF" w:rsidP="008E69CF">
      <w:pPr>
        <w:pStyle w:val="Kopzondernummer"/>
      </w:pPr>
      <w:bookmarkStart w:id="128" w:name="_Toc200543694"/>
      <w:r>
        <w:lastRenderedPageBreak/>
        <w:t xml:space="preserve">Bijlage </w:t>
      </w:r>
      <w:r w:rsidR="00E26224">
        <w:t>4</w:t>
      </w:r>
      <w:r>
        <w:t xml:space="preserve"> Maatregelenplan </w:t>
      </w:r>
      <w:r w:rsidR="008302DC">
        <w:t>CROW500 Kabels en Leidingen</w:t>
      </w:r>
      <w:bookmarkEnd w:id="128"/>
    </w:p>
    <w:p w14:paraId="17CFEF77" w14:textId="70AE61D3" w:rsidR="00454F8C" w:rsidRDefault="00774308" w:rsidP="008E69CF">
      <w:pPr>
        <w:spacing w:line="260" w:lineRule="atLeast"/>
      </w:pPr>
      <w:r>
        <w:t>Deze bijlage is op dit project niet van toepassing.</w:t>
      </w:r>
    </w:p>
    <w:p w14:paraId="3AAE1E85" w14:textId="04EC954D" w:rsidR="008C7E5C" w:rsidRDefault="008C7E5C" w:rsidP="008E69CF">
      <w:pPr>
        <w:spacing w:line="260" w:lineRule="atLeast"/>
        <w:sectPr w:rsidR="008C7E5C" w:rsidSect="00BC2B04">
          <w:headerReference w:type="default" r:id="rId25"/>
          <w:pgSz w:w="11906" w:h="16838" w:code="9"/>
          <w:pgMar w:top="2665" w:right="1644" w:bottom="1531" w:left="1758" w:header="0" w:footer="564" w:gutter="0"/>
          <w:paperSrc w:first="15" w:other="15"/>
          <w:cols w:space="708"/>
          <w:docGrid w:linePitch="360"/>
        </w:sectPr>
      </w:pPr>
    </w:p>
    <w:p w14:paraId="259E1686" w14:textId="0E740A97" w:rsidR="00130DD3" w:rsidRDefault="000D64E9" w:rsidP="001D4750">
      <w:pPr>
        <w:pStyle w:val="Kopzondernummer"/>
      </w:pPr>
      <w:bookmarkStart w:id="129" w:name="_Toc133905007"/>
      <w:bookmarkStart w:id="130" w:name="_Toc133905035"/>
      <w:bookmarkStart w:id="131" w:name="_Toc133906701"/>
      <w:bookmarkStart w:id="132" w:name="_Toc133931815"/>
      <w:bookmarkStart w:id="133" w:name="_Toc133932884"/>
      <w:bookmarkStart w:id="134" w:name="_Toc150863765"/>
      <w:bookmarkStart w:id="135" w:name="_Toc200543695"/>
      <w:r>
        <w:lastRenderedPageBreak/>
        <w:t xml:space="preserve">Bijlage </w:t>
      </w:r>
      <w:r w:rsidR="007D1D49">
        <w:t>5</w:t>
      </w:r>
      <w:r>
        <w:t xml:space="preserve"> </w:t>
      </w:r>
      <w:r w:rsidR="00130DD3">
        <w:t>BTO keuzes (bouwkundige technische organisatorische keuzes.</w:t>
      </w:r>
      <w:bookmarkEnd w:id="129"/>
      <w:bookmarkEnd w:id="130"/>
      <w:bookmarkEnd w:id="131"/>
      <w:bookmarkEnd w:id="132"/>
      <w:bookmarkEnd w:id="133"/>
      <w:bookmarkEnd w:id="134"/>
      <w:bookmarkEnd w:id="135"/>
    </w:p>
    <w:p w14:paraId="1D0B5492" w14:textId="6A2D5118" w:rsidR="00AE4298" w:rsidRDefault="599F320A" w:rsidP="001D4750">
      <w:r>
        <w:t>Tabel met BTO keuzes gemaakt door opdrachtgever.</w:t>
      </w:r>
    </w:p>
    <w:p w14:paraId="03E5781B" w14:textId="11494773" w:rsidR="2514B9F3" w:rsidRDefault="2514B9F3"/>
    <w:tbl>
      <w:tblPr>
        <w:tblStyle w:val="Tabelraster"/>
        <w:tblW w:w="12632" w:type="dxa"/>
        <w:tblLayout w:type="fixed"/>
        <w:tblLook w:val="04A0" w:firstRow="1" w:lastRow="0" w:firstColumn="1" w:lastColumn="0" w:noHBand="0" w:noVBand="1"/>
      </w:tblPr>
      <w:tblGrid>
        <w:gridCol w:w="421"/>
        <w:gridCol w:w="1134"/>
        <w:gridCol w:w="1701"/>
        <w:gridCol w:w="1701"/>
        <w:gridCol w:w="1559"/>
        <w:gridCol w:w="1864"/>
        <w:gridCol w:w="1620"/>
        <w:gridCol w:w="1528"/>
        <w:gridCol w:w="1104"/>
      </w:tblGrid>
      <w:tr w:rsidR="00C01C20" w:rsidRPr="00130DD3" w14:paraId="127369CF" w14:textId="17F4C3AA" w:rsidTr="00333ACA">
        <w:trPr>
          <w:trHeight w:val="280"/>
        </w:trPr>
        <w:tc>
          <w:tcPr>
            <w:tcW w:w="421" w:type="dxa"/>
            <w:shd w:val="clear" w:color="auto" w:fill="0070C0"/>
          </w:tcPr>
          <w:p w14:paraId="583C7BA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Nr. </w:t>
            </w:r>
          </w:p>
        </w:tc>
        <w:tc>
          <w:tcPr>
            <w:tcW w:w="1134" w:type="dxa"/>
            <w:shd w:val="clear" w:color="auto" w:fill="0070C0"/>
          </w:tcPr>
          <w:p w14:paraId="23603D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Object </w:t>
            </w:r>
          </w:p>
        </w:tc>
        <w:tc>
          <w:tcPr>
            <w:tcW w:w="1701" w:type="dxa"/>
            <w:shd w:val="clear" w:color="auto" w:fill="0070C0"/>
          </w:tcPr>
          <w:p w14:paraId="3E144E28"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1 – Situatie omschrijving </w:t>
            </w:r>
          </w:p>
          <w:p w14:paraId="2C07343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situatie waarover een keuze gemaakt moet worden. </w:t>
            </w:r>
          </w:p>
        </w:tc>
        <w:tc>
          <w:tcPr>
            <w:tcW w:w="1701" w:type="dxa"/>
            <w:shd w:val="clear" w:color="auto" w:fill="0070C0"/>
          </w:tcPr>
          <w:p w14:paraId="2B6AFA1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2 – Dilemma </w:t>
            </w:r>
          </w:p>
          <w:p w14:paraId="42095BF0"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keuze mogelijkheden. </w:t>
            </w:r>
          </w:p>
        </w:tc>
        <w:tc>
          <w:tcPr>
            <w:tcW w:w="1559" w:type="dxa"/>
            <w:shd w:val="clear" w:color="auto" w:fill="0070C0"/>
          </w:tcPr>
          <w:p w14:paraId="7C18CB4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3 – Keuze </w:t>
            </w:r>
          </w:p>
          <w:p w14:paraId="5E3B020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welke keuze is gemaakt. </w:t>
            </w:r>
          </w:p>
        </w:tc>
        <w:tc>
          <w:tcPr>
            <w:tcW w:w="1864" w:type="dxa"/>
            <w:shd w:val="clear" w:color="auto" w:fill="0070C0"/>
          </w:tcPr>
          <w:p w14:paraId="18CA09BC"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4 – Motivering </w:t>
            </w:r>
          </w:p>
          <w:p w14:paraId="19E42B72"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afwegingen die tot de betreffende keuze hebben geleid </w:t>
            </w:r>
          </w:p>
        </w:tc>
        <w:tc>
          <w:tcPr>
            <w:tcW w:w="1620" w:type="dxa"/>
            <w:shd w:val="clear" w:color="auto" w:fill="FFA56A" w:themeFill="accent1" w:themeFillTint="99"/>
          </w:tcPr>
          <w:p w14:paraId="616366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5 - Rest-risico’s als gevolg van gemaakte keuze </w:t>
            </w:r>
          </w:p>
          <w:p w14:paraId="3D506A9B"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Welke rest-risico’s ontstaan na BTO-keuze? </w:t>
            </w:r>
          </w:p>
          <w:p w14:paraId="51168583"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Opnemen in VGM-plan ontwerpfase. </w:t>
            </w:r>
          </w:p>
        </w:tc>
        <w:tc>
          <w:tcPr>
            <w:tcW w:w="1528" w:type="dxa"/>
            <w:shd w:val="clear" w:color="auto" w:fill="FFA56A" w:themeFill="accent1" w:themeFillTint="99"/>
          </w:tcPr>
          <w:p w14:paraId="680CDE2F" w14:textId="680F2122"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Stap 6 – Mitigerende maat</w:t>
            </w:r>
            <w:r>
              <w:rPr>
                <w:rFonts w:ascii="Calibri" w:hAnsi="Calibri" w:cs="Calibri"/>
                <w:color w:val="000000"/>
                <w:sz w:val="16"/>
                <w:szCs w:val="16"/>
              </w:rPr>
              <w:t>r</w:t>
            </w:r>
            <w:r w:rsidRPr="00130DD3">
              <w:rPr>
                <w:rFonts w:ascii="Calibri" w:hAnsi="Calibri" w:cs="Calibri"/>
                <w:color w:val="000000"/>
                <w:sz w:val="16"/>
                <w:szCs w:val="16"/>
              </w:rPr>
              <w:t xml:space="preserve">egelen </w:t>
            </w:r>
          </w:p>
          <w:p w14:paraId="50B4AAFB" w14:textId="3E7E0CEE"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Welke maat</w:t>
            </w:r>
            <w:r>
              <w:rPr>
                <w:rFonts w:ascii="Calibri" w:hAnsi="Calibri" w:cs="Calibri"/>
                <w:i/>
                <w:iCs/>
                <w:color w:val="000000"/>
                <w:sz w:val="16"/>
                <w:szCs w:val="16"/>
              </w:rPr>
              <w:t>r</w:t>
            </w:r>
            <w:r w:rsidRPr="00130DD3">
              <w:rPr>
                <w:rFonts w:ascii="Calibri" w:hAnsi="Calibri" w:cs="Calibri"/>
                <w:i/>
                <w:iCs/>
                <w:color w:val="000000"/>
                <w:sz w:val="16"/>
                <w:szCs w:val="16"/>
              </w:rPr>
              <w:t xml:space="preserve">egelen worden genomen? </w:t>
            </w:r>
          </w:p>
          <w:p w14:paraId="3E104D54" w14:textId="3B2D8646"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Opnemen in VGM-plan Ontwerp</w:t>
            </w:r>
            <w:r>
              <w:rPr>
                <w:rFonts w:ascii="Calibri" w:hAnsi="Calibri" w:cs="Calibri"/>
                <w:i/>
                <w:iCs/>
                <w:color w:val="000000"/>
                <w:sz w:val="16"/>
                <w:szCs w:val="16"/>
              </w:rPr>
              <w:t>f</w:t>
            </w:r>
            <w:r w:rsidRPr="00130DD3">
              <w:rPr>
                <w:rFonts w:ascii="Calibri" w:hAnsi="Calibri" w:cs="Calibri"/>
                <w:i/>
                <w:iCs/>
                <w:color w:val="000000"/>
                <w:sz w:val="16"/>
                <w:szCs w:val="16"/>
              </w:rPr>
              <w:t xml:space="preserve">ase </w:t>
            </w:r>
          </w:p>
        </w:tc>
        <w:tc>
          <w:tcPr>
            <w:tcW w:w="1104" w:type="dxa"/>
            <w:shd w:val="clear" w:color="auto" w:fill="FFA56A" w:themeFill="accent1" w:themeFillTint="99"/>
          </w:tcPr>
          <w:p w14:paraId="76D092E6"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Stap 7</w:t>
            </w:r>
          </w:p>
          <w:p w14:paraId="2CDE629A"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Onderbouwing</w:t>
            </w:r>
          </w:p>
          <w:p w14:paraId="240300F0" w14:textId="4D4FD3AF" w:rsidR="009C288A" w:rsidRPr="00130DD3"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Zijn er </w:t>
            </w:r>
            <w:r w:rsidRPr="0093398A">
              <w:rPr>
                <w:rFonts w:ascii="Calibri" w:hAnsi="Calibri" w:cs="Calibri"/>
                <w:i/>
                <w:iCs/>
                <w:color w:val="000000"/>
                <w:sz w:val="16"/>
                <w:szCs w:val="16"/>
              </w:rPr>
              <w:t xml:space="preserve">onderzoeken, rapporten </w:t>
            </w:r>
            <w:r w:rsidR="0093398A" w:rsidRPr="0093398A">
              <w:rPr>
                <w:rFonts w:ascii="Calibri" w:hAnsi="Calibri" w:cs="Calibri"/>
                <w:i/>
                <w:iCs/>
                <w:color w:val="000000"/>
                <w:sz w:val="16"/>
                <w:szCs w:val="16"/>
              </w:rPr>
              <w:t>die de keuze onderbouwen</w:t>
            </w:r>
            <w:r w:rsidR="0093398A">
              <w:rPr>
                <w:rFonts w:ascii="Calibri" w:hAnsi="Calibri" w:cs="Calibri"/>
                <w:i/>
                <w:iCs/>
                <w:color w:val="000000"/>
                <w:sz w:val="16"/>
                <w:szCs w:val="16"/>
              </w:rPr>
              <w:t>?</w:t>
            </w:r>
          </w:p>
        </w:tc>
      </w:tr>
      <w:tr w:rsidR="007D2837" w:rsidRPr="00957E41" w14:paraId="7D850675" w14:textId="0FCC51B7" w:rsidTr="00333ACA">
        <w:tc>
          <w:tcPr>
            <w:tcW w:w="421" w:type="dxa"/>
          </w:tcPr>
          <w:p w14:paraId="35B977F4" w14:textId="015AA894" w:rsidR="009C288A" w:rsidRPr="003D0831"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1</w:t>
            </w:r>
          </w:p>
        </w:tc>
        <w:tc>
          <w:tcPr>
            <w:tcW w:w="1134" w:type="dxa"/>
          </w:tcPr>
          <w:p w14:paraId="273B90CD" w14:textId="066781DE" w:rsidR="009C288A" w:rsidRPr="003D0831"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Lichtmasten, portalen</w:t>
            </w:r>
          </w:p>
        </w:tc>
        <w:tc>
          <w:tcPr>
            <w:tcW w:w="1701" w:type="dxa"/>
          </w:tcPr>
          <w:p w14:paraId="332ED50D" w14:textId="5B09C7B3" w:rsidR="009C288A" w:rsidRPr="00774308"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Onderzoek op de aanwezigheid van chroom-6 in de verf.</w:t>
            </w:r>
          </w:p>
        </w:tc>
        <w:tc>
          <w:tcPr>
            <w:tcW w:w="1701" w:type="dxa"/>
          </w:tcPr>
          <w:p w14:paraId="3D43A3B6" w14:textId="3A47BD71" w:rsidR="009C288A"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1 alles onderzoeken aangezien er van heel veel objecten niets bekend is omdat ze bijvoorbeeld van </w:t>
            </w:r>
            <w:r w:rsidR="00333ACA">
              <w:rPr>
                <w:rFonts w:ascii="Calibri" w:hAnsi="Calibri" w:cs="Calibri"/>
                <w:color w:val="000000"/>
                <w:sz w:val="16"/>
                <w:szCs w:val="16"/>
              </w:rPr>
              <w:t>Rijkswaterstaat</w:t>
            </w:r>
            <w:r>
              <w:rPr>
                <w:rFonts w:ascii="Calibri" w:hAnsi="Calibri" w:cs="Calibri"/>
                <w:color w:val="000000"/>
                <w:sz w:val="16"/>
                <w:szCs w:val="16"/>
              </w:rPr>
              <w:t xml:space="preserve"> aan ons zijn overgedragen.</w:t>
            </w:r>
          </w:p>
          <w:p w14:paraId="26B01FA0" w14:textId="368D023A" w:rsidR="00774308" w:rsidRPr="00774308"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2 alles onderzoeken</w:t>
            </w:r>
          </w:p>
        </w:tc>
        <w:tc>
          <w:tcPr>
            <w:tcW w:w="1559" w:type="dxa"/>
          </w:tcPr>
          <w:p w14:paraId="4DBA170A" w14:textId="1D26A5F7" w:rsidR="009C288A" w:rsidRPr="00774308"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Niet onderzoeken </w:t>
            </w:r>
          </w:p>
        </w:tc>
        <w:tc>
          <w:tcPr>
            <w:tcW w:w="1864" w:type="dxa"/>
          </w:tcPr>
          <w:p w14:paraId="7712B345" w14:textId="205D9FE8" w:rsidR="009C288A" w:rsidRPr="00774308"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Niet onderzoeken aangezien is gebleken dat onderzoeken op chroom-6 niet altijd betrouwbaar zijn. De tweede reden is dat ook verf zonder chroom-6 vaak ook andere schadelijke stoffen bevat. Daarom is ons standpunt dat er altijd beheersmaatregelen moeten worden genomen om blootstelling te voorkomen.</w:t>
            </w:r>
          </w:p>
        </w:tc>
        <w:tc>
          <w:tcPr>
            <w:tcW w:w="1620" w:type="dxa"/>
          </w:tcPr>
          <w:p w14:paraId="237459B3" w14:textId="34E38B62" w:rsidR="009C288A" w:rsidRPr="00774308" w:rsidRDefault="00774308"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In een enkel geval zijn de beheersmaatregelen </w:t>
            </w:r>
            <w:r w:rsidR="00333ACA">
              <w:rPr>
                <w:rFonts w:ascii="Calibri" w:hAnsi="Calibri" w:cs="Calibri"/>
                <w:color w:val="000000"/>
                <w:sz w:val="16"/>
                <w:szCs w:val="16"/>
              </w:rPr>
              <w:t xml:space="preserve">mogelijk </w:t>
            </w:r>
            <w:r>
              <w:rPr>
                <w:rFonts w:ascii="Calibri" w:hAnsi="Calibri" w:cs="Calibri"/>
                <w:color w:val="000000"/>
                <w:sz w:val="16"/>
                <w:szCs w:val="16"/>
              </w:rPr>
              <w:t>wat te veel waardoor extra belasting voor de medewerke</w:t>
            </w:r>
            <w:r w:rsidR="00333ACA">
              <w:rPr>
                <w:rFonts w:ascii="Calibri" w:hAnsi="Calibri" w:cs="Calibri"/>
                <w:color w:val="000000"/>
                <w:sz w:val="16"/>
                <w:szCs w:val="16"/>
              </w:rPr>
              <w:t>r. Bijvoorbeeld omdat er handschoenen en adembescherming moet worden gedragen terwijl er geen blootstelling is.</w:t>
            </w:r>
          </w:p>
        </w:tc>
        <w:tc>
          <w:tcPr>
            <w:tcW w:w="1528" w:type="dxa"/>
          </w:tcPr>
          <w:p w14:paraId="41A1F6C7" w14:textId="7D432DB8" w:rsidR="009C288A" w:rsidRPr="00333ACA" w:rsidRDefault="00333AC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Aangeraden wordt zoveel mogelijk collectieve maatregelen te nemen zoals bronafzuiging op de machines.</w:t>
            </w:r>
          </w:p>
        </w:tc>
        <w:tc>
          <w:tcPr>
            <w:tcW w:w="1104" w:type="dxa"/>
          </w:tcPr>
          <w:p w14:paraId="2C678F0E" w14:textId="3128DCDA" w:rsidR="009C288A" w:rsidRPr="00957E41" w:rsidRDefault="00333ACA" w:rsidP="001D4750">
            <w:pPr>
              <w:autoSpaceDE w:val="0"/>
              <w:autoSpaceDN w:val="0"/>
              <w:adjustRightInd w:val="0"/>
              <w:spacing w:line="240" w:lineRule="auto"/>
              <w:rPr>
                <w:rFonts w:ascii="Calibri" w:hAnsi="Calibri" w:cs="Calibri"/>
                <w:color w:val="000000"/>
                <w:sz w:val="16"/>
                <w:szCs w:val="16"/>
              </w:rPr>
            </w:pPr>
            <w:hyperlink r:id="rId26" w:history="1">
              <w:r w:rsidRPr="00333ACA">
                <w:rPr>
                  <w:color w:val="0000FF"/>
                  <w:u w:val="single"/>
                </w:rPr>
                <w:t>Beheersregime_chroom-6_versie_1.1.pdf</w:t>
              </w:r>
            </w:hyperlink>
          </w:p>
        </w:tc>
      </w:tr>
    </w:tbl>
    <w:p w14:paraId="72D488B8" w14:textId="77777777" w:rsidR="005818E8" w:rsidRDefault="005818E8" w:rsidP="001D4750">
      <w:pPr>
        <w:spacing w:line="260" w:lineRule="atLeast"/>
      </w:pPr>
    </w:p>
    <w:p w14:paraId="1B0077D7" w14:textId="77777777" w:rsidR="00B57754" w:rsidRDefault="00B57754">
      <w:pPr>
        <w:spacing w:line="260" w:lineRule="atLeast"/>
        <w:sectPr w:rsidR="00B57754" w:rsidSect="00DD152E">
          <w:pgSz w:w="16838" w:h="11906" w:orient="landscape" w:code="9"/>
          <w:pgMar w:top="1758" w:right="2665" w:bottom="1644" w:left="1531" w:header="0" w:footer="564" w:gutter="0"/>
          <w:paperSrc w:first="15" w:other="15"/>
          <w:cols w:space="708"/>
          <w:docGrid w:linePitch="360"/>
        </w:sectPr>
      </w:pPr>
    </w:p>
    <w:p w14:paraId="767AA44E" w14:textId="32858E4A" w:rsidR="00856D3C" w:rsidRDefault="11EC4177" w:rsidP="00366BB5">
      <w:pPr>
        <w:pStyle w:val="Kopzondernummer"/>
      </w:pPr>
      <w:bookmarkStart w:id="136" w:name="_Toc200543696"/>
      <w:r>
        <w:lastRenderedPageBreak/>
        <w:t xml:space="preserve">Bijlage </w:t>
      </w:r>
      <w:r w:rsidR="007D1D49">
        <w:t>6</w:t>
      </w:r>
      <w:r>
        <w:t xml:space="preserve"> Risicomatrix bouw- en sloopveiligheid</w:t>
      </w:r>
      <w:bookmarkEnd w:id="136"/>
    </w:p>
    <w:p w14:paraId="695CE361" w14:textId="5DF276F9" w:rsidR="00333ACA" w:rsidRPr="00333ACA" w:rsidRDefault="00333ACA" w:rsidP="00BE3F56">
      <w:r w:rsidRPr="00333ACA">
        <w:t>Deze bijlage is op dit project niet van toepassing aangezien de locaties en projecten waaronder de werkzaamheden vallen nog niet bekend zijn.</w:t>
      </w:r>
    </w:p>
    <w:sectPr w:rsidR="00333ACA" w:rsidRPr="00333ACA" w:rsidSect="00B57754">
      <w:pgSz w:w="11906" w:h="16838" w:code="9"/>
      <w:pgMar w:top="2665" w:right="1644" w:bottom="1531" w:left="1758"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8B5982" w14:textId="77777777" w:rsidR="00BE243A" w:rsidRDefault="00BE243A">
      <w:pPr>
        <w:spacing w:line="240" w:lineRule="auto"/>
      </w:pPr>
      <w:r>
        <w:separator/>
      </w:r>
    </w:p>
  </w:endnote>
  <w:endnote w:type="continuationSeparator" w:id="0">
    <w:p w14:paraId="31BAD237" w14:textId="77777777" w:rsidR="00BE243A" w:rsidRDefault="00BE243A">
      <w:pPr>
        <w:spacing w:line="240" w:lineRule="auto"/>
      </w:pPr>
      <w:r>
        <w:continuationSeparator/>
      </w:r>
    </w:p>
  </w:endnote>
  <w:endnote w:type="continuationNotice" w:id="1">
    <w:p w14:paraId="38B97551" w14:textId="77777777" w:rsidR="00BE243A" w:rsidRDefault="00BE243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9BA2D" w14:textId="77777777" w:rsidR="00BE243A" w:rsidRDefault="00BE243A">
      <w:pPr>
        <w:spacing w:line="240" w:lineRule="auto"/>
      </w:pPr>
    </w:p>
  </w:footnote>
  <w:footnote w:type="continuationSeparator" w:id="0">
    <w:p w14:paraId="7FE774DE" w14:textId="77777777" w:rsidR="00BE243A" w:rsidRDefault="00BE243A">
      <w:pPr>
        <w:spacing w:line="240" w:lineRule="auto"/>
      </w:pPr>
    </w:p>
  </w:footnote>
  <w:footnote w:type="continuationNotice" w:id="1">
    <w:p w14:paraId="31FF4A1E" w14:textId="77777777" w:rsidR="00BE243A" w:rsidRDefault="00BE243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C48B8" w14:textId="5537AE3D" w:rsidR="2514B9F3" w:rsidRDefault="2514B9F3"/>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3C74AAFB" w14:textId="77777777" w:rsidTr="000C58E5">
      <w:tc>
        <w:tcPr>
          <w:tcW w:w="6464" w:type="dxa"/>
          <w:tcMar>
            <w:top w:w="0" w:type="dxa"/>
            <w:left w:w="0" w:type="dxa"/>
            <w:bottom w:w="0" w:type="dxa"/>
            <w:right w:w="0" w:type="dxa"/>
          </w:tcMar>
        </w:tcPr>
        <w:p w14:paraId="73AABE81" w14:textId="77777777" w:rsidR="006A132D" w:rsidRDefault="006A132D" w:rsidP="000C58E5">
          <w:pPr>
            <w:pStyle w:val="Koptekst"/>
            <w:framePr w:wrap="auto" w:vAnchor="margin" w:hAnchor="text" w:xAlign="left" w:yAlign="inline"/>
            <w:suppressOverlap w:val="0"/>
          </w:pPr>
          <w:r>
            <w:t>Gemeente Amsterdam</w:t>
          </w:r>
        </w:p>
        <w:p w14:paraId="60F5AD33" w14:textId="14F1DD99" w:rsidR="006A132D" w:rsidRPr="008536CA" w:rsidRDefault="006A132D" w:rsidP="004109EB">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4C025B43" w14:textId="66DE85DA"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sdt>
            <w:sdtPr>
              <w:alias w:val="Selecteer versienummer"/>
              <w:tag w:val="Selecteer versienummer"/>
              <w:id w:val="1958211115"/>
              <w:placeholder>
                <w:docPart w:val="19951DC40F0C40448F7F2688EEFCFAA9"/>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r w:rsidR="007B277A">
                <w:t>Versie 4.0</w:t>
              </w:r>
            </w:sdtContent>
          </w:sdt>
          <w:r w:rsidRPr="00640804">
            <w:fldChar w:fldCharType="end"/>
          </w:r>
        </w:p>
        <w:p w14:paraId="1173FC19" w14:textId="07ABE3FD"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1754008006"/>
              <w:placeholder>
                <w:docPart w:val="C49C2B40507A4A798EB3E0F96169E11A"/>
              </w:placeholder>
              <w:date w:fullDate="2025-06-02T00:00:00Z">
                <w:dateFormat w:val="d MMMM yyyy"/>
                <w:lid w:val="nl-NL"/>
                <w:storeMappedDataAs w:val="dateTime"/>
                <w:calendar w:val="gregorian"/>
              </w:date>
            </w:sdtPr>
            <w:sdtContent>
              <w:r w:rsidR="007B277A">
                <w:t>2 juni 2025</w:t>
              </w:r>
            </w:sdtContent>
          </w:sdt>
          <w:r w:rsidR="007B277A" w:rsidRPr="00035FEE">
            <w:t xml:space="preserve">   </w:t>
          </w:r>
          <w:r w:rsidRPr="00640804">
            <w:fldChar w:fldCharType="end"/>
          </w:r>
        </w:p>
        <w:p w14:paraId="299B0DFF" w14:textId="30BCB81C" w:rsidR="006A132D" w:rsidRPr="008536CA" w:rsidRDefault="006A132D" w:rsidP="000D5CCB">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AD6BE9">
            <w:rPr>
              <w:noProof/>
            </w:rPr>
            <w:t>16</w:t>
          </w:r>
          <w:r w:rsidRPr="00542A36">
            <w:rPr>
              <w:noProof/>
            </w:rPr>
            <w:fldChar w:fldCharType="end"/>
          </w:r>
          <w:r w:rsidRPr="00542A36">
            <w:rPr>
              <w:noProof/>
            </w:rPr>
            <w:t xml:space="preserve"> van </w:t>
          </w:r>
          <w:r>
            <w:rPr>
              <w:noProof/>
            </w:rPr>
            <w:fldChar w:fldCharType="begin"/>
          </w:r>
          <w:r>
            <w:rPr>
              <w:noProof/>
            </w:rPr>
            <w:instrText xml:space="preserve"> SECTIONPAGES  </w:instrText>
          </w:r>
          <w:r>
            <w:rPr>
              <w:noProof/>
            </w:rPr>
            <w:fldChar w:fldCharType="separate"/>
          </w:r>
          <w:r w:rsidR="007B277A">
            <w:rPr>
              <w:noProof/>
            </w:rPr>
            <w:t>22</w:t>
          </w:r>
          <w:r>
            <w:rPr>
              <w:noProof/>
            </w:rPr>
            <w:fldChar w:fldCharType="end"/>
          </w:r>
        </w:p>
      </w:tc>
    </w:tr>
  </w:tbl>
  <w:p w14:paraId="62D033A0" w14:textId="77777777" w:rsidR="006A132D" w:rsidRDefault="006A132D" w:rsidP="000E7139">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6F875" w14:textId="77777777" w:rsidR="006A132D" w:rsidRDefault="006A132D">
    <w:pPr>
      <w:pStyle w:val="Koptekst"/>
      <w:framePr w:wrap="around"/>
    </w:pPr>
    <w:r>
      <w:rPr>
        <w:noProof/>
        <w:lang w:eastAsia="nl-NL"/>
      </w:rPr>
      <w:drawing>
        <wp:anchor distT="0" distB="0" distL="114300" distR="114300" simplePos="0" relativeHeight="251658240" behindDoc="1" locked="1" layoutInCell="0" allowOverlap="1" wp14:anchorId="25BB127A" wp14:editId="305B36EA">
          <wp:simplePos x="0" y="0"/>
          <wp:positionH relativeFrom="page">
            <wp:posOffset>25400</wp:posOffset>
          </wp:positionH>
          <wp:positionV relativeFrom="page">
            <wp:posOffset>480695</wp:posOffset>
          </wp:positionV>
          <wp:extent cx="2008505" cy="1511935"/>
          <wp:effectExtent l="0" t="0" r="0" b="0"/>
          <wp:wrapNone/>
          <wp:docPr id="161577822" name="Afbeelding 161577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241F041E" w14:textId="77777777" w:rsidTr="000C58E5">
      <w:tc>
        <w:tcPr>
          <w:tcW w:w="6464" w:type="dxa"/>
          <w:tcMar>
            <w:top w:w="0" w:type="dxa"/>
            <w:left w:w="0" w:type="dxa"/>
            <w:bottom w:w="0" w:type="dxa"/>
            <w:right w:w="0" w:type="dxa"/>
          </w:tcMar>
        </w:tcPr>
        <w:p w14:paraId="4AC56EB6" w14:textId="77777777" w:rsidR="006A132D" w:rsidRDefault="006A132D" w:rsidP="000C58E5">
          <w:pPr>
            <w:pStyle w:val="Koptekst"/>
            <w:framePr w:wrap="auto" w:vAnchor="margin" w:hAnchor="text" w:xAlign="left" w:yAlign="inline"/>
            <w:suppressOverlap w:val="0"/>
          </w:pPr>
          <w:r>
            <w:t>Gemeente Amsterdam</w:t>
          </w:r>
        </w:p>
        <w:p w14:paraId="76110FC0" w14:textId="0444BB11" w:rsidR="006A132D" w:rsidRPr="008536CA" w:rsidRDefault="006A132D" w:rsidP="000C58E5">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07963A61" w14:textId="13F10442" w:rsidR="006A132D" w:rsidRPr="00640804" w:rsidRDefault="00D7309B" w:rsidP="000C58E5">
          <w:pPr>
            <w:pStyle w:val="Koptekst"/>
            <w:framePr w:wrap="auto" w:vAnchor="margin" w:hAnchor="text" w:xAlign="left" w:yAlign="inline"/>
            <w:suppressOverlap w:val="0"/>
          </w:pPr>
          <w:r>
            <w:t xml:space="preserve">Versie </w:t>
          </w:r>
          <w:r w:rsidR="00A42672">
            <w:t>4.0</w:t>
          </w:r>
        </w:p>
        <w:p w14:paraId="294A5802" w14:textId="513C400D" w:rsidR="006A132D" w:rsidRPr="008536CA" w:rsidRDefault="006A132D" w:rsidP="00640804">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1435248865"/>
              <w:placeholder>
                <w:docPart w:val="06E5322CE69F47C88416A7F359ED9AE2"/>
              </w:placeholder>
              <w:date w:fullDate="2025-06-02T00:00:00Z">
                <w:dateFormat w:val="d MMMM yyyy"/>
                <w:lid w:val="nl-NL"/>
                <w:storeMappedDataAs w:val="dateTime"/>
                <w:calendar w:val="gregorian"/>
              </w:date>
            </w:sdtPr>
            <w:sdtContent>
              <w:r w:rsidR="007B277A">
                <w:t>2 juni 2025</w:t>
              </w:r>
            </w:sdtContent>
          </w:sdt>
          <w:r w:rsidR="007B277A" w:rsidRPr="00035FEE">
            <w:t xml:space="preserve">   </w:t>
          </w:r>
          <w:r w:rsidRPr="00640804">
            <w:fldChar w:fldCharType="end"/>
          </w:r>
        </w:p>
      </w:tc>
    </w:tr>
  </w:tbl>
  <w:p w14:paraId="54EDC000" w14:textId="77777777" w:rsidR="006A132D" w:rsidRDefault="006A132D"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pPr w:vertAnchor="page" w:horzAnchor="page" w:tblpX="1759" w:tblpY="625"/>
      <w:tblOverlap w:val="never"/>
      <w:tblW w:w="11993"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9498"/>
      <w:gridCol w:w="2495"/>
    </w:tblGrid>
    <w:tr w:rsidR="006A132D" w14:paraId="5F5C65CE" w14:textId="77777777" w:rsidTr="00BC2B04">
      <w:tc>
        <w:tcPr>
          <w:tcW w:w="9498" w:type="dxa"/>
          <w:tcMar>
            <w:top w:w="0" w:type="dxa"/>
            <w:left w:w="0" w:type="dxa"/>
            <w:bottom w:w="0" w:type="dxa"/>
            <w:right w:w="0" w:type="dxa"/>
          </w:tcMar>
        </w:tcPr>
        <w:p w14:paraId="4BF284DB" w14:textId="77777777" w:rsidR="006A132D" w:rsidRDefault="006A132D" w:rsidP="000C58E5">
          <w:pPr>
            <w:pStyle w:val="Koptekst"/>
            <w:framePr w:wrap="auto" w:vAnchor="margin" w:hAnchor="text" w:xAlign="left" w:yAlign="inline"/>
            <w:suppressOverlap w:val="0"/>
          </w:pPr>
          <w:r>
            <w:t>Gemeente Amsterdam</w:t>
          </w:r>
        </w:p>
        <w:p w14:paraId="6B297B44" w14:textId="2EC41056"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0A41592F" w14:textId="37EAFD35" w:rsidR="00D7309B" w:rsidRDefault="00D7309B" w:rsidP="000C58E5">
          <w:pPr>
            <w:pStyle w:val="Koptekst"/>
            <w:framePr w:wrap="auto" w:vAnchor="margin" w:hAnchor="text" w:xAlign="left" w:yAlign="inline"/>
            <w:suppressOverlap w:val="0"/>
          </w:pPr>
          <w:r>
            <w:t xml:space="preserve">Versie </w:t>
          </w:r>
          <w:r w:rsidR="00A42672">
            <w:t>4.0</w:t>
          </w:r>
        </w:p>
        <w:p w14:paraId="6BCEFC71" w14:textId="4B9B46EA"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2047255315"/>
              <w:placeholder>
                <w:docPart w:val="236800E096154608B7F829493C90CFCC"/>
              </w:placeholder>
              <w:date w:fullDate="2025-06-02T00:00:00Z">
                <w:dateFormat w:val="d MMMM yyyy"/>
                <w:lid w:val="nl-NL"/>
                <w:storeMappedDataAs w:val="dateTime"/>
                <w:calendar w:val="gregorian"/>
              </w:date>
            </w:sdtPr>
            <w:sdtContent>
              <w:r w:rsidR="007B277A">
                <w:t>2 juni 2025</w:t>
              </w:r>
            </w:sdtContent>
          </w:sdt>
          <w:r w:rsidR="007B277A" w:rsidRPr="00035FEE">
            <w:t xml:space="preserve">   </w:t>
          </w:r>
          <w:r w:rsidRPr="00640804">
            <w:fldChar w:fldCharType="end"/>
          </w:r>
        </w:p>
        <w:p w14:paraId="7EB776FB" w14:textId="77777777" w:rsidR="006A132D" w:rsidRPr="008536CA" w:rsidRDefault="006A132D" w:rsidP="00640804">
          <w:pPr>
            <w:pStyle w:val="Koptekst"/>
            <w:framePr w:wrap="auto" w:vAnchor="margin" w:hAnchor="text" w:xAlign="left" w:yAlign="inline"/>
            <w:suppressOverlap w:val="0"/>
          </w:pPr>
        </w:p>
      </w:tc>
    </w:tr>
  </w:tbl>
  <w:p w14:paraId="76BA7BF4" w14:textId="77777777" w:rsidR="006A132D" w:rsidRDefault="006A132D" w:rsidP="000C58E5">
    <w:pPr>
      <w:pStyle w:val="Koptekst"/>
      <w:framePr w:wrap="auto" w:vAnchor="margin" w:hAnchor="text" w:xAlign="left" w:yAlign="inline"/>
      <w:suppressOverlap w:val="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7FECF692" w14:textId="77777777" w:rsidTr="00750C50">
      <w:trPr>
        <w:trHeight w:val="284"/>
      </w:trPr>
      <w:tc>
        <w:tcPr>
          <w:tcW w:w="6464" w:type="dxa"/>
          <w:tcMar>
            <w:top w:w="0" w:type="dxa"/>
            <w:left w:w="0" w:type="dxa"/>
            <w:bottom w:w="0" w:type="dxa"/>
            <w:right w:w="0" w:type="dxa"/>
          </w:tcMar>
        </w:tcPr>
        <w:p w14:paraId="02662C2E" w14:textId="77777777" w:rsidR="006A132D" w:rsidRDefault="006A132D" w:rsidP="000C58E5">
          <w:pPr>
            <w:pStyle w:val="Koptekst"/>
            <w:framePr w:wrap="auto" w:vAnchor="margin" w:hAnchor="text" w:xAlign="left" w:yAlign="inline"/>
            <w:suppressOverlap w:val="0"/>
          </w:pPr>
          <w:r>
            <w:t>Gemeente Amsterdam</w:t>
          </w:r>
        </w:p>
        <w:p w14:paraId="010629A1" w14:textId="454332F1"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31A3264A" w14:textId="4E989D44" w:rsidR="00D7309B" w:rsidRDefault="00D7309B" w:rsidP="000C58E5">
          <w:pPr>
            <w:pStyle w:val="Koptekst"/>
            <w:framePr w:wrap="auto" w:vAnchor="margin" w:hAnchor="text" w:xAlign="left" w:yAlign="inline"/>
            <w:suppressOverlap w:val="0"/>
          </w:pPr>
          <w:r>
            <w:t xml:space="preserve">Versie </w:t>
          </w:r>
          <w:r w:rsidR="00A42672">
            <w:t>4.0</w:t>
          </w:r>
        </w:p>
        <w:p w14:paraId="608C8711" w14:textId="4F60C8F6"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2042394277"/>
              <w:placeholder>
                <w:docPart w:val="B110AD914D1F4F14BFBD85D440642ECA"/>
              </w:placeholder>
              <w:date w:fullDate="2025-06-02T00:00:00Z">
                <w:dateFormat w:val="d MMMM yyyy"/>
                <w:lid w:val="nl-NL"/>
                <w:storeMappedDataAs w:val="dateTime"/>
                <w:calendar w:val="gregorian"/>
              </w:date>
            </w:sdtPr>
            <w:sdtContent>
              <w:r w:rsidR="007B277A">
                <w:t>2 juni 2025</w:t>
              </w:r>
            </w:sdtContent>
          </w:sdt>
          <w:r w:rsidR="007B277A" w:rsidRPr="00035FEE">
            <w:t xml:space="preserve">   </w:t>
          </w:r>
          <w:r w:rsidRPr="00640804">
            <w:fldChar w:fldCharType="end"/>
          </w:r>
        </w:p>
        <w:p w14:paraId="0A2671EB" w14:textId="77777777" w:rsidR="006A132D" w:rsidRPr="008536CA" w:rsidRDefault="006A132D" w:rsidP="00640804">
          <w:pPr>
            <w:pStyle w:val="Koptekst"/>
            <w:framePr w:wrap="auto" w:vAnchor="margin" w:hAnchor="text" w:xAlign="left" w:yAlign="inline"/>
            <w:suppressOverlap w:val="0"/>
          </w:pPr>
        </w:p>
      </w:tc>
    </w:tr>
  </w:tbl>
  <w:p w14:paraId="40BC33B4" w14:textId="77777777" w:rsidR="006A132D" w:rsidRDefault="006A132D"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F0E1A"/>
    <w:multiLevelType w:val="hybridMultilevel"/>
    <w:tmpl w:val="71ECFE8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573400F"/>
    <w:multiLevelType w:val="hybridMultilevel"/>
    <w:tmpl w:val="A1AEFB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8AE2582"/>
    <w:multiLevelType w:val="hybridMultilevel"/>
    <w:tmpl w:val="26D4E1A0"/>
    <w:lvl w:ilvl="0" w:tplc="668EB1F0">
      <w:start w:val="1"/>
      <w:numFmt w:val="bullet"/>
      <w:lvlText w:val=""/>
      <w:lvlJc w:val="left"/>
      <w:pPr>
        <w:ind w:left="720" w:hanging="360"/>
      </w:pPr>
      <w:rPr>
        <w:rFonts w:ascii="Symbol" w:hAnsi="Symbol"/>
      </w:rPr>
    </w:lvl>
    <w:lvl w:ilvl="1" w:tplc="EC088B1E">
      <w:start w:val="1"/>
      <w:numFmt w:val="bullet"/>
      <w:lvlText w:val=""/>
      <w:lvlJc w:val="left"/>
      <w:pPr>
        <w:ind w:left="720" w:hanging="360"/>
      </w:pPr>
      <w:rPr>
        <w:rFonts w:ascii="Symbol" w:hAnsi="Symbol"/>
      </w:rPr>
    </w:lvl>
    <w:lvl w:ilvl="2" w:tplc="7AF69F9E">
      <w:start w:val="1"/>
      <w:numFmt w:val="bullet"/>
      <w:lvlText w:val=""/>
      <w:lvlJc w:val="left"/>
      <w:pPr>
        <w:ind w:left="720" w:hanging="360"/>
      </w:pPr>
      <w:rPr>
        <w:rFonts w:ascii="Symbol" w:hAnsi="Symbol"/>
      </w:rPr>
    </w:lvl>
    <w:lvl w:ilvl="3" w:tplc="FA0EA95C">
      <w:start w:val="1"/>
      <w:numFmt w:val="bullet"/>
      <w:lvlText w:val=""/>
      <w:lvlJc w:val="left"/>
      <w:pPr>
        <w:ind w:left="720" w:hanging="360"/>
      </w:pPr>
      <w:rPr>
        <w:rFonts w:ascii="Symbol" w:hAnsi="Symbol"/>
      </w:rPr>
    </w:lvl>
    <w:lvl w:ilvl="4" w:tplc="A0546312">
      <w:start w:val="1"/>
      <w:numFmt w:val="bullet"/>
      <w:lvlText w:val=""/>
      <w:lvlJc w:val="left"/>
      <w:pPr>
        <w:ind w:left="720" w:hanging="360"/>
      </w:pPr>
      <w:rPr>
        <w:rFonts w:ascii="Symbol" w:hAnsi="Symbol"/>
      </w:rPr>
    </w:lvl>
    <w:lvl w:ilvl="5" w:tplc="28D4AD58">
      <w:start w:val="1"/>
      <w:numFmt w:val="bullet"/>
      <w:lvlText w:val=""/>
      <w:lvlJc w:val="left"/>
      <w:pPr>
        <w:ind w:left="720" w:hanging="360"/>
      </w:pPr>
      <w:rPr>
        <w:rFonts w:ascii="Symbol" w:hAnsi="Symbol"/>
      </w:rPr>
    </w:lvl>
    <w:lvl w:ilvl="6" w:tplc="7B9468F0">
      <w:start w:val="1"/>
      <w:numFmt w:val="bullet"/>
      <w:lvlText w:val=""/>
      <w:lvlJc w:val="left"/>
      <w:pPr>
        <w:ind w:left="720" w:hanging="360"/>
      </w:pPr>
      <w:rPr>
        <w:rFonts w:ascii="Symbol" w:hAnsi="Symbol"/>
      </w:rPr>
    </w:lvl>
    <w:lvl w:ilvl="7" w:tplc="35F42D8C">
      <w:start w:val="1"/>
      <w:numFmt w:val="bullet"/>
      <w:lvlText w:val=""/>
      <w:lvlJc w:val="left"/>
      <w:pPr>
        <w:ind w:left="720" w:hanging="360"/>
      </w:pPr>
      <w:rPr>
        <w:rFonts w:ascii="Symbol" w:hAnsi="Symbol"/>
      </w:rPr>
    </w:lvl>
    <w:lvl w:ilvl="8" w:tplc="AC6AEAA2">
      <w:start w:val="1"/>
      <w:numFmt w:val="bullet"/>
      <w:lvlText w:val=""/>
      <w:lvlJc w:val="left"/>
      <w:pPr>
        <w:ind w:left="720" w:hanging="360"/>
      </w:pPr>
      <w:rPr>
        <w:rFonts w:ascii="Symbol" w:hAnsi="Symbol"/>
      </w:rPr>
    </w:lvl>
  </w:abstractNum>
  <w:abstractNum w:abstractNumId="3" w15:restartNumberingAfterBreak="0">
    <w:nsid w:val="0B1564E2"/>
    <w:multiLevelType w:val="hybridMultilevel"/>
    <w:tmpl w:val="DC066972"/>
    <w:lvl w:ilvl="0" w:tplc="04130001">
      <w:start w:val="1"/>
      <w:numFmt w:val="bullet"/>
      <w:lvlText w:val=""/>
      <w:lvlJc w:val="left"/>
      <w:pPr>
        <w:ind w:left="1069" w:hanging="360"/>
      </w:pPr>
      <w:rPr>
        <w:rFonts w:ascii="Symbol" w:hAnsi="Symbol" w:hint="default"/>
      </w:rPr>
    </w:lvl>
    <w:lvl w:ilvl="1" w:tplc="04130003">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4" w15:restartNumberingAfterBreak="0">
    <w:nsid w:val="0F0679D3"/>
    <w:multiLevelType w:val="multilevel"/>
    <w:tmpl w:val="F1480CDA"/>
    <w:lvl w:ilvl="0">
      <w:start w:val="1"/>
      <w:numFmt w:val="decimal"/>
      <w:pStyle w:val="Kop1"/>
      <w:lvlText w:val="%1"/>
      <w:lvlJc w:val="left"/>
      <w:pPr>
        <w:ind w:left="227" w:hanging="227"/>
      </w:pPr>
      <w:rPr>
        <w:rFonts w:hint="default"/>
      </w:rPr>
    </w:lvl>
    <w:lvl w:ilvl="1">
      <w:start w:val="1"/>
      <w:numFmt w:val="decimal"/>
      <w:pStyle w:val="Kop2"/>
      <w:lvlText w:val="%1.%2"/>
      <w:lvlJc w:val="left"/>
      <w:pPr>
        <w:ind w:left="510" w:hanging="227"/>
      </w:p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5" w15:restartNumberingAfterBreak="0">
    <w:nsid w:val="14885891"/>
    <w:multiLevelType w:val="hybridMultilevel"/>
    <w:tmpl w:val="F71EE968"/>
    <w:lvl w:ilvl="0" w:tplc="F9549DCE">
      <w:start w:val="1"/>
      <w:numFmt w:val="bullet"/>
      <w:lvlText w:val=""/>
      <w:lvlJc w:val="left"/>
      <w:pPr>
        <w:ind w:left="720" w:hanging="360"/>
      </w:pPr>
      <w:rPr>
        <w:rFonts w:ascii="Symbol" w:hAnsi="Symbol"/>
      </w:rPr>
    </w:lvl>
    <w:lvl w:ilvl="1" w:tplc="9364F77E">
      <w:start w:val="1"/>
      <w:numFmt w:val="bullet"/>
      <w:lvlText w:val=""/>
      <w:lvlJc w:val="left"/>
      <w:pPr>
        <w:ind w:left="720" w:hanging="360"/>
      </w:pPr>
      <w:rPr>
        <w:rFonts w:ascii="Symbol" w:hAnsi="Symbol"/>
      </w:rPr>
    </w:lvl>
    <w:lvl w:ilvl="2" w:tplc="3CFE2E88">
      <w:start w:val="1"/>
      <w:numFmt w:val="bullet"/>
      <w:lvlText w:val=""/>
      <w:lvlJc w:val="left"/>
      <w:pPr>
        <w:ind w:left="720" w:hanging="360"/>
      </w:pPr>
      <w:rPr>
        <w:rFonts w:ascii="Symbol" w:hAnsi="Symbol"/>
      </w:rPr>
    </w:lvl>
    <w:lvl w:ilvl="3" w:tplc="9CEEE01A">
      <w:start w:val="1"/>
      <w:numFmt w:val="bullet"/>
      <w:lvlText w:val=""/>
      <w:lvlJc w:val="left"/>
      <w:pPr>
        <w:ind w:left="720" w:hanging="360"/>
      </w:pPr>
      <w:rPr>
        <w:rFonts w:ascii="Symbol" w:hAnsi="Symbol"/>
      </w:rPr>
    </w:lvl>
    <w:lvl w:ilvl="4" w:tplc="F95E1E6C">
      <w:start w:val="1"/>
      <w:numFmt w:val="bullet"/>
      <w:lvlText w:val=""/>
      <w:lvlJc w:val="left"/>
      <w:pPr>
        <w:ind w:left="720" w:hanging="360"/>
      </w:pPr>
      <w:rPr>
        <w:rFonts w:ascii="Symbol" w:hAnsi="Symbol"/>
      </w:rPr>
    </w:lvl>
    <w:lvl w:ilvl="5" w:tplc="70C46F92">
      <w:start w:val="1"/>
      <w:numFmt w:val="bullet"/>
      <w:lvlText w:val=""/>
      <w:lvlJc w:val="left"/>
      <w:pPr>
        <w:ind w:left="720" w:hanging="360"/>
      </w:pPr>
      <w:rPr>
        <w:rFonts w:ascii="Symbol" w:hAnsi="Symbol"/>
      </w:rPr>
    </w:lvl>
    <w:lvl w:ilvl="6" w:tplc="B09861CA">
      <w:start w:val="1"/>
      <w:numFmt w:val="bullet"/>
      <w:lvlText w:val=""/>
      <w:lvlJc w:val="left"/>
      <w:pPr>
        <w:ind w:left="720" w:hanging="360"/>
      </w:pPr>
      <w:rPr>
        <w:rFonts w:ascii="Symbol" w:hAnsi="Symbol"/>
      </w:rPr>
    </w:lvl>
    <w:lvl w:ilvl="7" w:tplc="15DA956C">
      <w:start w:val="1"/>
      <w:numFmt w:val="bullet"/>
      <w:lvlText w:val=""/>
      <w:lvlJc w:val="left"/>
      <w:pPr>
        <w:ind w:left="720" w:hanging="360"/>
      </w:pPr>
      <w:rPr>
        <w:rFonts w:ascii="Symbol" w:hAnsi="Symbol"/>
      </w:rPr>
    </w:lvl>
    <w:lvl w:ilvl="8" w:tplc="C4AA5E8A">
      <w:start w:val="1"/>
      <w:numFmt w:val="bullet"/>
      <w:lvlText w:val=""/>
      <w:lvlJc w:val="left"/>
      <w:pPr>
        <w:ind w:left="720" w:hanging="360"/>
      </w:pPr>
      <w:rPr>
        <w:rFonts w:ascii="Symbol" w:hAnsi="Symbol"/>
      </w:rPr>
    </w:lvl>
  </w:abstractNum>
  <w:abstractNum w:abstractNumId="6" w15:restartNumberingAfterBreak="0">
    <w:nsid w:val="14C1640C"/>
    <w:multiLevelType w:val="hybridMultilevel"/>
    <w:tmpl w:val="30C0A742"/>
    <w:lvl w:ilvl="0" w:tplc="04130003">
      <w:start w:val="1"/>
      <w:numFmt w:val="bullet"/>
      <w:lvlText w:val="o"/>
      <w:lvlJc w:val="left"/>
      <w:pPr>
        <w:ind w:left="1429" w:hanging="360"/>
      </w:pPr>
      <w:rPr>
        <w:rFonts w:ascii="Courier New" w:hAnsi="Courier New" w:cs="Courier New"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7" w15:restartNumberingAfterBreak="0">
    <w:nsid w:val="21E63C5A"/>
    <w:multiLevelType w:val="hybridMultilevel"/>
    <w:tmpl w:val="6CF461B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2F84B42"/>
    <w:multiLevelType w:val="hybridMultilevel"/>
    <w:tmpl w:val="B6A8E1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69C71B7"/>
    <w:multiLevelType w:val="hybridMultilevel"/>
    <w:tmpl w:val="A3126C98"/>
    <w:lvl w:ilvl="0" w:tplc="870A2548">
      <w:start w:val="1"/>
      <w:numFmt w:val="bullet"/>
      <w:lvlText w:val=""/>
      <w:lvlJc w:val="left"/>
      <w:pPr>
        <w:ind w:left="1440" w:hanging="360"/>
      </w:pPr>
      <w:rPr>
        <w:rFonts w:ascii="Symbol" w:hAnsi="Symbol"/>
      </w:rPr>
    </w:lvl>
    <w:lvl w:ilvl="1" w:tplc="86526D82">
      <w:start w:val="1"/>
      <w:numFmt w:val="bullet"/>
      <w:lvlText w:val=""/>
      <w:lvlJc w:val="left"/>
      <w:pPr>
        <w:ind w:left="1440" w:hanging="360"/>
      </w:pPr>
      <w:rPr>
        <w:rFonts w:ascii="Symbol" w:hAnsi="Symbol"/>
      </w:rPr>
    </w:lvl>
    <w:lvl w:ilvl="2" w:tplc="85A6DA5C">
      <w:start w:val="1"/>
      <w:numFmt w:val="bullet"/>
      <w:lvlText w:val=""/>
      <w:lvlJc w:val="left"/>
      <w:pPr>
        <w:ind w:left="1440" w:hanging="360"/>
      </w:pPr>
      <w:rPr>
        <w:rFonts w:ascii="Symbol" w:hAnsi="Symbol"/>
      </w:rPr>
    </w:lvl>
    <w:lvl w:ilvl="3" w:tplc="8B3C036C">
      <w:start w:val="1"/>
      <w:numFmt w:val="bullet"/>
      <w:lvlText w:val=""/>
      <w:lvlJc w:val="left"/>
      <w:pPr>
        <w:ind w:left="1440" w:hanging="360"/>
      </w:pPr>
      <w:rPr>
        <w:rFonts w:ascii="Symbol" w:hAnsi="Symbol"/>
      </w:rPr>
    </w:lvl>
    <w:lvl w:ilvl="4" w:tplc="A83A5244">
      <w:start w:val="1"/>
      <w:numFmt w:val="bullet"/>
      <w:lvlText w:val=""/>
      <w:lvlJc w:val="left"/>
      <w:pPr>
        <w:ind w:left="1440" w:hanging="360"/>
      </w:pPr>
      <w:rPr>
        <w:rFonts w:ascii="Symbol" w:hAnsi="Symbol"/>
      </w:rPr>
    </w:lvl>
    <w:lvl w:ilvl="5" w:tplc="735041A8">
      <w:start w:val="1"/>
      <w:numFmt w:val="bullet"/>
      <w:lvlText w:val=""/>
      <w:lvlJc w:val="left"/>
      <w:pPr>
        <w:ind w:left="1440" w:hanging="360"/>
      </w:pPr>
      <w:rPr>
        <w:rFonts w:ascii="Symbol" w:hAnsi="Symbol"/>
      </w:rPr>
    </w:lvl>
    <w:lvl w:ilvl="6" w:tplc="5502C35C">
      <w:start w:val="1"/>
      <w:numFmt w:val="bullet"/>
      <w:lvlText w:val=""/>
      <w:lvlJc w:val="left"/>
      <w:pPr>
        <w:ind w:left="1440" w:hanging="360"/>
      </w:pPr>
      <w:rPr>
        <w:rFonts w:ascii="Symbol" w:hAnsi="Symbol"/>
      </w:rPr>
    </w:lvl>
    <w:lvl w:ilvl="7" w:tplc="49A6BC2E">
      <w:start w:val="1"/>
      <w:numFmt w:val="bullet"/>
      <w:lvlText w:val=""/>
      <w:lvlJc w:val="left"/>
      <w:pPr>
        <w:ind w:left="1440" w:hanging="360"/>
      </w:pPr>
      <w:rPr>
        <w:rFonts w:ascii="Symbol" w:hAnsi="Symbol"/>
      </w:rPr>
    </w:lvl>
    <w:lvl w:ilvl="8" w:tplc="E236ADA6">
      <w:start w:val="1"/>
      <w:numFmt w:val="bullet"/>
      <w:lvlText w:val=""/>
      <w:lvlJc w:val="left"/>
      <w:pPr>
        <w:ind w:left="1440" w:hanging="360"/>
      </w:pPr>
      <w:rPr>
        <w:rFonts w:ascii="Symbol" w:hAnsi="Symbol"/>
      </w:rPr>
    </w:lvl>
  </w:abstractNum>
  <w:abstractNum w:abstractNumId="10" w15:restartNumberingAfterBreak="0">
    <w:nsid w:val="2A8154A2"/>
    <w:multiLevelType w:val="hybridMultilevel"/>
    <w:tmpl w:val="0CA0B70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F226778"/>
    <w:multiLevelType w:val="hybridMultilevel"/>
    <w:tmpl w:val="730CF3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36F6CD1"/>
    <w:multiLevelType w:val="hybridMultilevel"/>
    <w:tmpl w:val="DE646648"/>
    <w:lvl w:ilvl="0" w:tplc="42728248">
      <w:start w:val="1"/>
      <w:numFmt w:val="bullet"/>
      <w:lvlText w:val=""/>
      <w:lvlJc w:val="left"/>
      <w:pPr>
        <w:ind w:left="1780" w:hanging="360"/>
      </w:pPr>
      <w:rPr>
        <w:rFonts w:ascii="Symbol" w:hAnsi="Symbol"/>
      </w:rPr>
    </w:lvl>
    <w:lvl w:ilvl="1" w:tplc="A19A09E8">
      <w:start w:val="1"/>
      <w:numFmt w:val="bullet"/>
      <w:lvlText w:val=""/>
      <w:lvlJc w:val="left"/>
      <w:pPr>
        <w:ind w:left="1780" w:hanging="360"/>
      </w:pPr>
      <w:rPr>
        <w:rFonts w:ascii="Symbol" w:hAnsi="Symbol"/>
      </w:rPr>
    </w:lvl>
    <w:lvl w:ilvl="2" w:tplc="4A561BD6">
      <w:start w:val="1"/>
      <w:numFmt w:val="bullet"/>
      <w:lvlText w:val=""/>
      <w:lvlJc w:val="left"/>
      <w:pPr>
        <w:ind w:left="1780" w:hanging="360"/>
      </w:pPr>
      <w:rPr>
        <w:rFonts w:ascii="Symbol" w:hAnsi="Symbol"/>
      </w:rPr>
    </w:lvl>
    <w:lvl w:ilvl="3" w:tplc="2CD2D6CC">
      <w:start w:val="1"/>
      <w:numFmt w:val="bullet"/>
      <w:lvlText w:val=""/>
      <w:lvlJc w:val="left"/>
      <w:pPr>
        <w:ind w:left="1780" w:hanging="360"/>
      </w:pPr>
      <w:rPr>
        <w:rFonts w:ascii="Symbol" w:hAnsi="Symbol"/>
      </w:rPr>
    </w:lvl>
    <w:lvl w:ilvl="4" w:tplc="F0C427C4">
      <w:start w:val="1"/>
      <w:numFmt w:val="bullet"/>
      <w:lvlText w:val=""/>
      <w:lvlJc w:val="left"/>
      <w:pPr>
        <w:ind w:left="1780" w:hanging="360"/>
      </w:pPr>
      <w:rPr>
        <w:rFonts w:ascii="Symbol" w:hAnsi="Symbol"/>
      </w:rPr>
    </w:lvl>
    <w:lvl w:ilvl="5" w:tplc="D72A1966">
      <w:start w:val="1"/>
      <w:numFmt w:val="bullet"/>
      <w:lvlText w:val=""/>
      <w:lvlJc w:val="left"/>
      <w:pPr>
        <w:ind w:left="1780" w:hanging="360"/>
      </w:pPr>
      <w:rPr>
        <w:rFonts w:ascii="Symbol" w:hAnsi="Symbol"/>
      </w:rPr>
    </w:lvl>
    <w:lvl w:ilvl="6" w:tplc="AA3AF0FE">
      <w:start w:val="1"/>
      <w:numFmt w:val="bullet"/>
      <w:lvlText w:val=""/>
      <w:lvlJc w:val="left"/>
      <w:pPr>
        <w:ind w:left="1780" w:hanging="360"/>
      </w:pPr>
      <w:rPr>
        <w:rFonts w:ascii="Symbol" w:hAnsi="Symbol"/>
      </w:rPr>
    </w:lvl>
    <w:lvl w:ilvl="7" w:tplc="EE14F5C8">
      <w:start w:val="1"/>
      <w:numFmt w:val="bullet"/>
      <w:lvlText w:val=""/>
      <w:lvlJc w:val="left"/>
      <w:pPr>
        <w:ind w:left="1780" w:hanging="360"/>
      </w:pPr>
      <w:rPr>
        <w:rFonts w:ascii="Symbol" w:hAnsi="Symbol"/>
      </w:rPr>
    </w:lvl>
    <w:lvl w:ilvl="8" w:tplc="A1FA5EBA">
      <w:start w:val="1"/>
      <w:numFmt w:val="bullet"/>
      <w:lvlText w:val=""/>
      <w:lvlJc w:val="left"/>
      <w:pPr>
        <w:ind w:left="1780" w:hanging="360"/>
      </w:pPr>
      <w:rPr>
        <w:rFonts w:ascii="Symbol" w:hAnsi="Symbol"/>
      </w:rPr>
    </w:lvl>
  </w:abstractNum>
  <w:abstractNum w:abstractNumId="13" w15:restartNumberingAfterBreak="0">
    <w:nsid w:val="336F7719"/>
    <w:multiLevelType w:val="hybridMultilevel"/>
    <w:tmpl w:val="7BBC663E"/>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4" w15:restartNumberingAfterBreak="0">
    <w:nsid w:val="34C11B95"/>
    <w:multiLevelType w:val="hybridMultilevel"/>
    <w:tmpl w:val="8DB272E6"/>
    <w:lvl w:ilvl="0" w:tplc="84846624">
      <w:start w:val="1"/>
      <w:numFmt w:val="bullet"/>
      <w:lvlText w:val=""/>
      <w:lvlJc w:val="left"/>
      <w:pPr>
        <w:ind w:left="1780" w:hanging="360"/>
      </w:pPr>
      <w:rPr>
        <w:rFonts w:ascii="Symbol" w:hAnsi="Symbol"/>
      </w:rPr>
    </w:lvl>
    <w:lvl w:ilvl="1" w:tplc="CE343DD4">
      <w:start w:val="1"/>
      <w:numFmt w:val="bullet"/>
      <w:lvlText w:val=""/>
      <w:lvlJc w:val="left"/>
      <w:pPr>
        <w:ind w:left="1780" w:hanging="360"/>
      </w:pPr>
      <w:rPr>
        <w:rFonts w:ascii="Symbol" w:hAnsi="Symbol"/>
      </w:rPr>
    </w:lvl>
    <w:lvl w:ilvl="2" w:tplc="7540B8B4">
      <w:start w:val="1"/>
      <w:numFmt w:val="bullet"/>
      <w:lvlText w:val=""/>
      <w:lvlJc w:val="left"/>
      <w:pPr>
        <w:ind w:left="1780" w:hanging="360"/>
      </w:pPr>
      <w:rPr>
        <w:rFonts w:ascii="Symbol" w:hAnsi="Symbol"/>
      </w:rPr>
    </w:lvl>
    <w:lvl w:ilvl="3" w:tplc="41B8AF1C">
      <w:start w:val="1"/>
      <w:numFmt w:val="bullet"/>
      <w:lvlText w:val=""/>
      <w:lvlJc w:val="left"/>
      <w:pPr>
        <w:ind w:left="1780" w:hanging="360"/>
      </w:pPr>
      <w:rPr>
        <w:rFonts w:ascii="Symbol" w:hAnsi="Symbol"/>
      </w:rPr>
    </w:lvl>
    <w:lvl w:ilvl="4" w:tplc="3E50E218">
      <w:start w:val="1"/>
      <w:numFmt w:val="bullet"/>
      <w:lvlText w:val=""/>
      <w:lvlJc w:val="left"/>
      <w:pPr>
        <w:ind w:left="1780" w:hanging="360"/>
      </w:pPr>
      <w:rPr>
        <w:rFonts w:ascii="Symbol" w:hAnsi="Symbol"/>
      </w:rPr>
    </w:lvl>
    <w:lvl w:ilvl="5" w:tplc="563CAE46">
      <w:start w:val="1"/>
      <w:numFmt w:val="bullet"/>
      <w:lvlText w:val=""/>
      <w:lvlJc w:val="left"/>
      <w:pPr>
        <w:ind w:left="1780" w:hanging="360"/>
      </w:pPr>
      <w:rPr>
        <w:rFonts w:ascii="Symbol" w:hAnsi="Symbol"/>
      </w:rPr>
    </w:lvl>
    <w:lvl w:ilvl="6" w:tplc="31B0760C">
      <w:start w:val="1"/>
      <w:numFmt w:val="bullet"/>
      <w:lvlText w:val=""/>
      <w:lvlJc w:val="left"/>
      <w:pPr>
        <w:ind w:left="1780" w:hanging="360"/>
      </w:pPr>
      <w:rPr>
        <w:rFonts w:ascii="Symbol" w:hAnsi="Symbol"/>
      </w:rPr>
    </w:lvl>
    <w:lvl w:ilvl="7" w:tplc="41B2AC2C">
      <w:start w:val="1"/>
      <w:numFmt w:val="bullet"/>
      <w:lvlText w:val=""/>
      <w:lvlJc w:val="left"/>
      <w:pPr>
        <w:ind w:left="1780" w:hanging="360"/>
      </w:pPr>
      <w:rPr>
        <w:rFonts w:ascii="Symbol" w:hAnsi="Symbol"/>
      </w:rPr>
    </w:lvl>
    <w:lvl w:ilvl="8" w:tplc="96E20B40">
      <w:start w:val="1"/>
      <w:numFmt w:val="bullet"/>
      <w:lvlText w:val=""/>
      <w:lvlJc w:val="left"/>
      <w:pPr>
        <w:ind w:left="1780" w:hanging="360"/>
      </w:pPr>
      <w:rPr>
        <w:rFonts w:ascii="Symbol" w:hAnsi="Symbol"/>
      </w:rPr>
    </w:lvl>
  </w:abstractNum>
  <w:abstractNum w:abstractNumId="15" w15:restartNumberingAfterBreak="0">
    <w:nsid w:val="3B91654B"/>
    <w:multiLevelType w:val="hybridMultilevel"/>
    <w:tmpl w:val="6242D66C"/>
    <w:lvl w:ilvl="0" w:tplc="A8E4BFD8">
      <w:start w:val="1"/>
      <w:numFmt w:val="bullet"/>
      <w:lvlText w:val=""/>
      <w:lvlJc w:val="left"/>
      <w:pPr>
        <w:ind w:left="1780" w:hanging="360"/>
      </w:pPr>
      <w:rPr>
        <w:rFonts w:ascii="Symbol" w:hAnsi="Symbol"/>
      </w:rPr>
    </w:lvl>
    <w:lvl w:ilvl="1" w:tplc="62747FC4">
      <w:start w:val="1"/>
      <w:numFmt w:val="bullet"/>
      <w:lvlText w:val=""/>
      <w:lvlJc w:val="left"/>
      <w:pPr>
        <w:ind w:left="1780" w:hanging="360"/>
      </w:pPr>
      <w:rPr>
        <w:rFonts w:ascii="Symbol" w:hAnsi="Symbol"/>
      </w:rPr>
    </w:lvl>
    <w:lvl w:ilvl="2" w:tplc="EA50B686">
      <w:start w:val="1"/>
      <w:numFmt w:val="bullet"/>
      <w:lvlText w:val=""/>
      <w:lvlJc w:val="left"/>
      <w:pPr>
        <w:ind w:left="1780" w:hanging="360"/>
      </w:pPr>
      <w:rPr>
        <w:rFonts w:ascii="Symbol" w:hAnsi="Symbol"/>
      </w:rPr>
    </w:lvl>
    <w:lvl w:ilvl="3" w:tplc="DA7418EC">
      <w:start w:val="1"/>
      <w:numFmt w:val="bullet"/>
      <w:lvlText w:val=""/>
      <w:lvlJc w:val="left"/>
      <w:pPr>
        <w:ind w:left="1780" w:hanging="360"/>
      </w:pPr>
      <w:rPr>
        <w:rFonts w:ascii="Symbol" w:hAnsi="Symbol"/>
      </w:rPr>
    </w:lvl>
    <w:lvl w:ilvl="4" w:tplc="545A8730">
      <w:start w:val="1"/>
      <w:numFmt w:val="bullet"/>
      <w:lvlText w:val=""/>
      <w:lvlJc w:val="left"/>
      <w:pPr>
        <w:ind w:left="1780" w:hanging="360"/>
      </w:pPr>
      <w:rPr>
        <w:rFonts w:ascii="Symbol" w:hAnsi="Symbol"/>
      </w:rPr>
    </w:lvl>
    <w:lvl w:ilvl="5" w:tplc="E3443AA4">
      <w:start w:val="1"/>
      <w:numFmt w:val="bullet"/>
      <w:lvlText w:val=""/>
      <w:lvlJc w:val="left"/>
      <w:pPr>
        <w:ind w:left="1780" w:hanging="360"/>
      </w:pPr>
      <w:rPr>
        <w:rFonts w:ascii="Symbol" w:hAnsi="Symbol"/>
      </w:rPr>
    </w:lvl>
    <w:lvl w:ilvl="6" w:tplc="1FCE7AB0">
      <w:start w:val="1"/>
      <w:numFmt w:val="bullet"/>
      <w:lvlText w:val=""/>
      <w:lvlJc w:val="left"/>
      <w:pPr>
        <w:ind w:left="1780" w:hanging="360"/>
      </w:pPr>
      <w:rPr>
        <w:rFonts w:ascii="Symbol" w:hAnsi="Symbol"/>
      </w:rPr>
    </w:lvl>
    <w:lvl w:ilvl="7" w:tplc="1A0EDEC2">
      <w:start w:val="1"/>
      <w:numFmt w:val="bullet"/>
      <w:lvlText w:val=""/>
      <w:lvlJc w:val="left"/>
      <w:pPr>
        <w:ind w:left="1780" w:hanging="360"/>
      </w:pPr>
      <w:rPr>
        <w:rFonts w:ascii="Symbol" w:hAnsi="Symbol"/>
      </w:rPr>
    </w:lvl>
    <w:lvl w:ilvl="8" w:tplc="581A7146">
      <w:start w:val="1"/>
      <w:numFmt w:val="bullet"/>
      <w:lvlText w:val=""/>
      <w:lvlJc w:val="left"/>
      <w:pPr>
        <w:ind w:left="1780" w:hanging="360"/>
      </w:pPr>
      <w:rPr>
        <w:rFonts w:ascii="Symbol" w:hAnsi="Symbol"/>
      </w:rPr>
    </w:lvl>
  </w:abstractNum>
  <w:abstractNum w:abstractNumId="16" w15:restartNumberingAfterBreak="0">
    <w:nsid w:val="3F097A7D"/>
    <w:multiLevelType w:val="hybridMultilevel"/>
    <w:tmpl w:val="9F20188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7" w15:restartNumberingAfterBreak="0">
    <w:nsid w:val="427C4D35"/>
    <w:multiLevelType w:val="hybridMultilevel"/>
    <w:tmpl w:val="3E84D676"/>
    <w:lvl w:ilvl="0" w:tplc="0292E746">
      <w:start w:val="1"/>
      <w:numFmt w:val="bullet"/>
      <w:lvlText w:val=""/>
      <w:lvlJc w:val="left"/>
      <w:pPr>
        <w:ind w:left="720" w:hanging="360"/>
      </w:pPr>
      <w:rPr>
        <w:rFonts w:ascii="Symbol" w:hAnsi="Symbol"/>
      </w:rPr>
    </w:lvl>
    <w:lvl w:ilvl="1" w:tplc="2D42B8B0">
      <w:start w:val="1"/>
      <w:numFmt w:val="bullet"/>
      <w:lvlText w:val=""/>
      <w:lvlJc w:val="left"/>
      <w:pPr>
        <w:ind w:left="720" w:hanging="360"/>
      </w:pPr>
      <w:rPr>
        <w:rFonts w:ascii="Symbol" w:hAnsi="Symbol"/>
      </w:rPr>
    </w:lvl>
    <w:lvl w:ilvl="2" w:tplc="A83A5D4C">
      <w:start w:val="1"/>
      <w:numFmt w:val="bullet"/>
      <w:lvlText w:val=""/>
      <w:lvlJc w:val="left"/>
      <w:pPr>
        <w:ind w:left="720" w:hanging="360"/>
      </w:pPr>
      <w:rPr>
        <w:rFonts w:ascii="Symbol" w:hAnsi="Symbol"/>
      </w:rPr>
    </w:lvl>
    <w:lvl w:ilvl="3" w:tplc="C63C8154">
      <w:start w:val="1"/>
      <w:numFmt w:val="bullet"/>
      <w:lvlText w:val=""/>
      <w:lvlJc w:val="left"/>
      <w:pPr>
        <w:ind w:left="720" w:hanging="360"/>
      </w:pPr>
      <w:rPr>
        <w:rFonts w:ascii="Symbol" w:hAnsi="Symbol"/>
      </w:rPr>
    </w:lvl>
    <w:lvl w:ilvl="4" w:tplc="00D2F100">
      <w:start w:val="1"/>
      <w:numFmt w:val="bullet"/>
      <w:lvlText w:val=""/>
      <w:lvlJc w:val="left"/>
      <w:pPr>
        <w:ind w:left="720" w:hanging="360"/>
      </w:pPr>
      <w:rPr>
        <w:rFonts w:ascii="Symbol" w:hAnsi="Symbol"/>
      </w:rPr>
    </w:lvl>
    <w:lvl w:ilvl="5" w:tplc="30C8B67E">
      <w:start w:val="1"/>
      <w:numFmt w:val="bullet"/>
      <w:lvlText w:val=""/>
      <w:lvlJc w:val="left"/>
      <w:pPr>
        <w:ind w:left="720" w:hanging="360"/>
      </w:pPr>
      <w:rPr>
        <w:rFonts w:ascii="Symbol" w:hAnsi="Symbol"/>
      </w:rPr>
    </w:lvl>
    <w:lvl w:ilvl="6" w:tplc="A9DAA0D2">
      <w:start w:val="1"/>
      <w:numFmt w:val="bullet"/>
      <w:lvlText w:val=""/>
      <w:lvlJc w:val="left"/>
      <w:pPr>
        <w:ind w:left="720" w:hanging="360"/>
      </w:pPr>
      <w:rPr>
        <w:rFonts w:ascii="Symbol" w:hAnsi="Symbol"/>
      </w:rPr>
    </w:lvl>
    <w:lvl w:ilvl="7" w:tplc="4560C32C">
      <w:start w:val="1"/>
      <w:numFmt w:val="bullet"/>
      <w:lvlText w:val=""/>
      <w:lvlJc w:val="left"/>
      <w:pPr>
        <w:ind w:left="720" w:hanging="360"/>
      </w:pPr>
      <w:rPr>
        <w:rFonts w:ascii="Symbol" w:hAnsi="Symbol"/>
      </w:rPr>
    </w:lvl>
    <w:lvl w:ilvl="8" w:tplc="05EECC5C">
      <w:start w:val="1"/>
      <w:numFmt w:val="bullet"/>
      <w:lvlText w:val=""/>
      <w:lvlJc w:val="left"/>
      <w:pPr>
        <w:ind w:left="720" w:hanging="360"/>
      </w:pPr>
      <w:rPr>
        <w:rFonts w:ascii="Symbol" w:hAnsi="Symbol"/>
      </w:rPr>
    </w:lvl>
  </w:abstractNum>
  <w:abstractNum w:abstractNumId="18" w15:restartNumberingAfterBreak="0">
    <w:nsid w:val="44246419"/>
    <w:multiLevelType w:val="hybridMultilevel"/>
    <w:tmpl w:val="A0C2B502"/>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0" w15:restartNumberingAfterBreak="0">
    <w:nsid w:val="457C6AE0"/>
    <w:multiLevelType w:val="hybridMultilevel"/>
    <w:tmpl w:val="A32C437C"/>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21" w15:restartNumberingAfterBreak="0">
    <w:nsid w:val="48FE712F"/>
    <w:multiLevelType w:val="multilevel"/>
    <w:tmpl w:val="DF181612"/>
    <w:lvl w:ilvl="0">
      <w:start w:val="1"/>
      <w:numFmt w:val="decimal"/>
      <w:pStyle w:val="Bijlageondertitel"/>
      <w:suff w:val="space"/>
      <w:lvlText w:val="Bijlage %1 - "/>
      <w:lvlJc w:val="left"/>
      <w:pPr>
        <w:ind w:left="0" w:firstLine="0"/>
      </w:p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2" w15:restartNumberingAfterBreak="0">
    <w:nsid w:val="49756354"/>
    <w:multiLevelType w:val="hybridMultilevel"/>
    <w:tmpl w:val="A6DCE442"/>
    <w:lvl w:ilvl="0" w:tplc="64B6F3DA">
      <w:start w:val="1"/>
      <w:numFmt w:val="bullet"/>
      <w:lvlText w:val=""/>
      <w:lvlJc w:val="left"/>
      <w:pPr>
        <w:ind w:left="1440" w:hanging="360"/>
      </w:pPr>
      <w:rPr>
        <w:rFonts w:ascii="Symbol" w:hAnsi="Symbol"/>
      </w:rPr>
    </w:lvl>
    <w:lvl w:ilvl="1" w:tplc="BDAE6472">
      <w:start w:val="1"/>
      <w:numFmt w:val="bullet"/>
      <w:lvlText w:val=""/>
      <w:lvlJc w:val="left"/>
      <w:pPr>
        <w:ind w:left="1440" w:hanging="360"/>
      </w:pPr>
      <w:rPr>
        <w:rFonts w:ascii="Symbol" w:hAnsi="Symbol"/>
      </w:rPr>
    </w:lvl>
    <w:lvl w:ilvl="2" w:tplc="BF50D5FC">
      <w:start w:val="1"/>
      <w:numFmt w:val="bullet"/>
      <w:lvlText w:val=""/>
      <w:lvlJc w:val="left"/>
      <w:pPr>
        <w:ind w:left="1440" w:hanging="360"/>
      </w:pPr>
      <w:rPr>
        <w:rFonts w:ascii="Symbol" w:hAnsi="Symbol"/>
      </w:rPr>
    </w:lvl>
    <w:lvl w:ilvl="3" w:tplc="A7748E5E">
      <w:start w:val="1"/>
      <w:numFmt w:val="bullet"/>
      <w:lvlText w:val=""/>
      <w:lvlJc w:val="left"/>
      <w:pPr>
        <w:ind w:left="1440" w:hanging="360"/>
      </w:pPr>
      <w:rPr>
        <w:rFonts w:ascii="Symbol" w:hAnsi="Symbol"/>
      </w:rPr>
    </w:lvl>
    <w:lvl w:ilvl="4" w:tplc="31DEA008">
      <w:start w:val="1"/>
      <w:numFmt w:val="bullet"/>
      <w:lvlText w:val=""/>
      <w:lvlJc w:val="left"/>
      <w:pPr>
        <w:ind w:left="1440" w:hanging="360"/>
      </w:pPr>
      <w:rPr>
        <w:rFonts w:ascii="Symbol" w:hAnsi="Symbol"/>
      </w:rPr>
    </w:lvl>
    <w:lvl w:ilvl="5" w:tplc="DFF8BC24">
      <w:start w:val="1"/>
      <w:numFmt w:val="bullet"/>
      <w:lvlText w:val=""/>
      <w:lvlJc w:val="left"/>
      <w:pPr>
        <w:ind w:left="1440" w:hanging="360"/>
      </w:pPr>
      <w:rPr>
        <w:rFonts w:ascii="Symbol" w:hAnsi="Symbol"/>
      </w:rPr>
    </w:lvl>
    <w:lvl w:ilvl="6" w:tplc="551ECA6A">
      <w:start w:val="1"/>
      <w:numFmt w:val="bullet"/>
      <w:lvlText w:val=""/>
      <w:lvlJc w:val="left"/>
      <w:pPr>
        <w:ind w:left="1440" w:hanging="360"/>
      </w:pPr>
      <w:rPr>
        <w:rFonts w:ascii="Symbol" w:hAnsi="Symbol"/>
      </w:rPr>
    </w:lvl>
    <w:lvl w:ilvl="7" w:tplc="FF248F06">
      <w:start w:val="1"/>
      <w:numFmt w:val="bullet"/>
      <w:lvlText w:val=""/>
      <w:lvlJc w:val="left"/>
      <w:pPr>
        <w:ind w:left="1440" w:hanging="360"/>
      </w:pPr>
      <w:rPr>
        <w:rFonts w:ascii="Symbol" w:hAnsi="Symbol"/>
      </w:rPr>
    </w:lvl>
    <w:lvl w:ilvl="8" w:tplc="6FEAD0EA">
      <w:start w:val="1"/>
      <w:numFmt w:val="bullet"/>
      <w:lvlText w:val=""/>
      <w:lvlJc w:val="left"/>
      <w:pPr>
        <w:ind w:left="1440" w:hanging="360"/>
      </w:pPr>
      <w:rPr>
        <w:rFonts w:ascii="Symbol" w:hAnsi="Symbol"/>
      </w:rPr>
    </w:lvl>
  </w:abstractNum>
  <w:abstractNum w:abstractNumId="23" w15:restartNumberingAfterBreak="0">
    <w:nsid w:val="4C510E3F"/>
    <w:multiLevelType w:val="hybridMultilevel"/>
    <w:tmpl w:val="7884C138"/>
    <w:lvl w:ilvl="0" w:tplc="04130001">
      <w:start w:val="1"/>
      <w:numFmt w:val="bullet"/>
      <w:lvlText w:val=""/>
      <w:lvlJc w:val="left"/>
      <w:pPr>
        <w:ind w:left="765" w:hanging="360"/>
      </w:pPr>
      <w:rPr>
        <w:rFonts w:ascii="Symbol" w:hAnsi="Symbol" w:hint="default"/>
      </w:rPr>
    </w:lvl>
    <w:lvl w:ilvl="1" w:tplc="04130003" w:tentative="1">
      <w:start w:val="1"/>
      <w:numFmt w:val="bullet"/>
      <w:lvlText w:val="o"/>
      <w:lvlJc w:val="left"/>
      <w:pPr>
        <w:ind w:left="1485" w:hanging="360"/>
      </w:pPr>
      <w:rPr>
        <w:rFonts w:ascii="Courier New" w:hAnsi="Courier New" w:cs="Courier New" w:hint="default"/>
      </w:rPr>
    </w:lvl>
    <w:lvl w:ilvl="2" w:tplc="04130005" w:tentative="1">
      <w:start w:val="1"/>
      <w:numFmt w:val="bullet"/>
      <w:lvlText w:val=""/>
      <w:lvlJc w:val="left"/>
      <w:pPr>
        <w:ind w:left="2205" w:hanging="360"/>
      </w:pPr>
      <w:rPr>
        <w:rFonts w:ascii="Wingdings" w:hAnsi="Wingdings" w:hint="default"/>
      </w:rPr>
    </w:lvl>
    <w:lvl w:ilvl="3" w:tplc="04130001" w:tentative="1">
      <w:start w:val="1"/>
      <w:numFmt w:val="bullet"/>
      <w:lvlText w:val=""/>
      <w:lvlJc w:val="left"/>
      <w:pPr>
        <w:ind w:left="2925" w:hanging="360"/>
      </w:pPr>
      <w:rPr>
        <w:rFonts w:ascii="Symbol" w:hAnsi="Symbol" w:hint="default"/>
      </w:rPr>
    </w:lvl>
    <w:lvl w:ilvl="4" w:tplc="04130003" w:tentative="1">
      <w:start w:val="1"/>
      <w:numFmt w:val="bullet"/>
      <w:lvlText w:val="o"/>
      <w:lvlJc w:val="left"/>
      <w:pPr>
        <w:ind w:left="3645" w:hanging="360"/>
      </w:pPr>
      <w:rPr>
        <w:rFonts w:ascii="Courier New" w:hAnsi="Courier New" w:cs="Courier New" w:hint="default"/>
      </w:rPr>
    </w:lvl>
    <w:lvl w:ilvl="5" w:tplc="04130005" w:tentative="1">
      <w:start w:val="1"/>
      <w:numFmt w:val="bullet"/>
      <w:lvlText w:val=""/>
      <w:lvlJc w:val="left"/>
      <w:pPr>
        <w:ind w:left="4365" w:hanging="360"/>
      </w:pPr>
      <w:rPr>
        <w:rFonts w:ascii="Wingdings" w:hAnsi="Wingdings" w:hint="default"/>
      </w:rPr>
    </w:lvl>
    <w:lvl w:ilvl="6" w:tplc="04130001" w:tentative="1">
      <w:start w:val="1"/>
      <w:numFmt w:val="bullet"/>
      <w:lvlText w:val=""/>
      <w:lvlJc w:val="left"/>
      <w:pPr>
        <w:ind w:left="5085" w:hanging="360"/>
      </w:pPr>
      <w:rPr>
        <w:rFonts w:ascii="Symbol" w:hAnsi="Symbol" w:hint="default"/>
      </w:rPr>
    </w:lvl>
    <w:lvl w:ilvl="7" w:tplc="04130003" w:tentative="1">
      <w:start w:val="1"/>
      <w:numFmt w:val="bullet"/>
      <w:lvlText w:val="o"/>
      <w:lvlJc w:val="left"/>
      <w:pPr>
        <w:ind w:left="5805" w:hanging="360"/>
      </w:pPr>
      <w:rPr>
        <w:rFonts w:ascii="Courier New" w:hAnsi="Courier New" w:cs="Courier New" w:hint="default"/>
      </w:rPr>
    </w:lvl>
    <w:lvl w:ilvl="8" w:tplc="04130005" w:tentative="1">
      <w:start w:val="1"/>
      <w:numFmt w:val="bullet"/>
      <w:lvlText w:val=""/>
      <w:lvlJc w:val="left"/>
      <w:pPr>
        <w:ind w:left="6525" w:hanging="360"/>
      </w:pPr>
      <w:rPr>
        <w:rFonts w:ascii="Wingdings" w:hAnsi="Wingdings" w:hint="default"/>
      </w:rPr>
    </w:lvl>
  </w:abstractNum>
  <w:abstractNum w:abstractNumId="24"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1E917CD"/>
    <w:multiLevelType w:val="hybridMultilevel"/>
    <w:tmpl w:val="CE28737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6B5221F"/>
    <w:multiLevelType w:val="hybridMultilevel"/>
    <w:tmpl w:val="67A246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AFD710F"/>
    <w:multiLevelType w:val="hybridMultilevel"/>
    <w:tmpl w:val="23FC04DC"/>
    <w:lvl w:ilvl="0" w:tplc="CF6A8BE8">
      <w:start w:val="1"/>
      <w:numFmt w:val="bullet"/>
      <w:lvlText w:val=""/>
      <w:lvlJc w:val="left"/>
      <w:pPr>
        <w:ind w:left="720" w:hanging="360"/>
      </w:pPr>
      <w:rPr>
        <w:rFonts w:ascii="Symbol" w:hAnsi="Symbol"/>
      </w:rPr>
    </w:lvl>
    <w:lvl w:ilvl="1" w:tplc="ED1C0076">
      <w:start w:val="1"/>
      <w:numFmt w:val="bullet"/>
      <w:lvlText w:val=""/>
      <w:lvlJc w:val="left"/>
      <w:pPr>
        <w:ind w:left="720" w:hanging="360"/>
      </w:pPr>
      <w:rPr>
        <w:rFonts w:ascii="Symbol" w:hAnsi="Symbol"/>
      </w:rPr>
    </w:lvl>
    <w:lvl w:ilvl="2" w:tplc="FE84A0D4">
      <w:start w:val="1"/>
      <w:numFmt w:val="bullet"/>
      <w:lvlText w:val=""/>
      <w:lvlJc w:val="left"/>
      <w:pPr>
        <w:ind w:left="720" w:hanging="360"/>
      </w:pPr>
      <w:rPr>
        <w:rFonts w:ascii="Symbol" w:hAnsi="Symbol"/>
      </w:rPr>
    </w:lvl>
    <w:lvl w:ilvl="3" w:tplc="6974FD7A">
      <w:start w:val="1"/>
      <w:numFmt w:val="bullet"/>
      <w:lvlText w:val=""/>
      <w:lvlJc w:val="left"/>
      <w:pPr>
        <w:ind w:left="720" w:hanging="360"/>
      </w:pPr>
      <w:rPr>
        <w:rFonts w:ascii="Symbol" w:hAnsi="Symbol"/>
      </w:rPr>
    </w:lvl>
    <w:lvl w:ilvl="4" w:tplc="F6523554">
      <w:start w:val="1"/>
      <w:numFmt w:val="bullet"/>
      <w:lvlText w:val=""/>
      <w:lvlJc w:val="left"/>
      <w:pPr>
        <w:ind w:left="720" w:hanging="360"/>
      </w:pPr>
      <w:rPr>
        <w:rFonts w:ascii="Symbol" w:hAnsi="Symbol"/>
      </w:rPr>
    </w:lvl>
    <w:lvl w:ilvl="5" w:tplc="315ACA2E">
      <w:start w:val="1"/>
      <w:numFmt w:val="bullet"/>
      <w:lvlText w:val=""/>
      <w:lvlJc w:val="left"/>
      <w:pPr>
        <w:ind w:left="720" w:hanging="360"/>
      </w:pPr>
      <w:rPr>
        <w:rFonts w:ascii="Symbol" w:hAnsi="Symbol"/>
      </w:rPr>
    </w:lvl>
    <w:lvl w:ilvl="6" w:tplc="DBB403AC">
      <w:start w:val="1"/>
      <w:numFmt w:val="bullet"/>
      <w:lvlText w:val=""/>
      <w:lvlJc w:val="left"/>
      <w:pPr>
        <w:ind w:left="720" w:hanging="360"/>
      </w:pPr>
      <w:rPr>
        <w:rFonts w:ascii="Symbol" w:hAnsi="Symbol"/>
      </w:rPr>
    </w:lvl>
    <w:lvl w:ilvl="7" w:tplc="5622C9FE">
      <w:start w:val="1"/>
      <w:numFmt w:val="bullet"/>
      <w:lvlText w:val=""/>
      <w:lvlJc w:val="left"/>
      <w:pPr>
        <w:ind w:left="720" w:hanging="360"/>
      </w:pPr>
      <w:rPr>
        <w:rFonts w:ascii="Symbol" w:hAnsi="Symbol"/>
      </w:rPr>
    </w:lvl>
    <w:lvl w:ilvl="8" w:tplc="CDD038E4">
      <w:start w:val="1"/>
      <w:numFmt w:val="bullet"/>
      <w:lvlText w:val=""/>
      <w:lvlJc w:val="left"/>
      <w:pPr>
        <w:ind w:left="720" w:hanging="360"/>
      </w:pPr>
      <w:rPr>
        <w:rFonts w:ascii="Symbol" w:hAnsi="Symbol"/>
      </w:rPr>
    </w:lvl>
  </w:abstractNum>
  <w:abstractNum w:abstractNumId="28" w15:restartNumberingAfterBreak="0">
    <w:nsid w:val="5C2303FE"/>
    <w:multiLevelType w:val="hybridMultilevel"/>
    <w:tmpl w:val="993C2C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06D7855"/>
    <w:multiLevelType w:val="hybridMultilevel"/>
    <w:tmpl w:val="5D4A6E9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0" w15:restartNumberingAfterBreak="0">
    <w:nsid w:val="69110381"/>
    <w:multiLevelType w:val="hybridMultilevel"/>
    <w:tmpl w:val="5A560B2C"/>
    <w:lvl w:ilvl="0" w:tplc="FD66D31C">
      <w:start w:val="1"/>
      <w:numFmt w:val="decimal"/>
      <w:lvlText w:val="%1."/>
      <w:lvlJc w:val="left"/>
      <w:pPr>
        <w:ind w:left="1440" w:hanging="360"/>
      </w:pPr>
    </w:lvl>
    <w:lvl w:ilvl="1" w:tplc="8466C7BA">
      <w:start w:val="1"/>
      <w:numFmt w:val="decimal"/>
      <w:lvlText w:val="%2."/>
      <w:lvlJc w:val="left"/>
      <w:pPr>
        <w:ind w:left="1440" w:hanging="360"/>
      </w:pPr>
    </w:lvl>
    <w:lvl w:ilvl="2" w:tplc="B42EC874">
      <w:start w:val="1"/>
      <w:numFmt w:val="decimal"/>
      <w:lvlText w:val="%3."/>
      <w:lvlJc w:val="left"/>
      <w:pPr>
        <w:ind w:left="1440" w:hanging="360"/>
      </w:pPr>
    </w:lvl>
    <w:lvl w:ilvl="3" w:tplc="90327410">
      <w:start w:val="1"/>
      <w:numFmt w:val="decimal"/>
      <w:lvlText w:val="%4."/>
      <w:lvlJc w:val="left"/>
      <w:pPr>
        <w:ind w:left="1440" w:hanging="360"/>
      </w:pPr>
    </w:lvl>
    <w:lvl w:ilvl="4" w:tplc="20B66E1A">
      <w:start w:val="1"/>
      <w:numFmt w:val="decimal"/>
      <w:lvlText w:val="%5."/>
      <w:lvlJc w:val="left"/>
      <w:pPr>
        <w:ind w:left="1440" w:hanging="360"/>
      </w:pPr>
    </w:lvl>
    <w:lvl w:ilvl="5" w:tplc="33362714">
      <w:start w:val="1"/>
      <w:numFmt w:val="decimal"/>
      <w:lvlText w:val="%6."/>
      <w:lvlJc w:val="left"/>
      <w:pPr>
        <w:ind w:left="1440" w:hanging="360"/>
      </w:pPr>
    </w:lvl>
    <w:lvl w:ilvl="6" w:tplc="A8F64E44">
      <w:start w:val="1"/>
      <w:numFmt w:val="decimal"/>
      <w:lvlText w:val="%7."/>
      <w:lvlJc w:val="left"/>
      <w:pPr>
        <w:ind w:left="1440" w:hanging="360"/>
      </w:pPr>
    </w:lvl>
    <w:lvl w:ilvl="7" w:tplc="F7FE8674">
      <w:start w:val="1"/>
      <w:numFmt w:val="decimal"/>
      <w:lvlText w:val="%8."/>
      <w:lvlJc w:val="left"/>
      <w:pPr>
        <w:ind w:left="1440" w:hanging="360"/>
      </w:pPr>
    </w:lvl>
    <w:lvl w:ilvl="8" w:tplc="B7ACCAA0">
      <w:start w:val="1"/>
      <w:numFmt w:val="decimal"/>
      <w:lvlText w:val="%9."/>
      <w:lvlJc w:val="left"/>
      <w:pPr>
        <w:ind w:left="1440" w:hanging="360"/>
      </w:pPr>
    </w:lvl>
  </w:abstractNum>
  <w:abstractNum w:abstractNumId="31" w15:restartNumberingAfterBreak="0">
    <w:nsid w:val="6BC93B5E"/>
    <w:multiLevelType w:val="hybridMultilevel"/>
    <w:tmpl w:val="997EEF9C"/>
    <w:lvl w:ilvl="0" w:tplc="1D30373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6C8454F2"/>
    <w:multiLevelType w:val="hybridMultilevel"/>
    <w:tmpl w:val="0BFAF07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752553FA"/>
    <w:multiLevelType w:val="hybridMultilevel"/>
    <w:tmpl w:val="D7D800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16cid:durableId="1040471632">
    <w:abstractNumId w:val="19"/>
  </w:num>
  <w:num w:numId="2" w16cid:durableId="2145387723">
    <w:abstractNumId w:val="34"/>
  </w:num>
  <w:num w:numId="3" w16cid:durableId="1758137154">
    <w:abstractNumId w:val="24"/>
  </w:num>
  <w:num w:numId="4" w16cid:durableId="1717970569">
    <w:abstractNumId w:val="21"/>
  </w:num>
  <w:num w:numId="5" w16cid:durableId="798650480">
    <w:abstractNumId w:val="20"/>
  </w:num>
  <w:num w:numId="6" w16cid:durableId="927034603">
    <w:abstractNumId w:val="7"/>
  </w:num>
  <w:num w:numId="7" w16cid:durableId="2099868293">
    <w:abstractNumId w:val="13"/>
  </w:num>
  <w:num w:numId="8" w16cid:durableId="1076971537">
    <w:abstractNumId w:val="3"/>
  </w:num>
  <w:num w:numId="9" w16cid:durableId="1430660322">
    <w:abstractNumId w:val="33"/>
  </w:num>
  <w:num w:numId="10" w16cid:durableId="965936069">
    <w:abstractNumId w:val="16"/>
  </w:num>
  <w:num w:numId="11" w16cid:durableId="224606783">
    <w:abstractNumId w:val="6"/>
  </w:num>
  <w:num w:numId="12" w16cid:durableId="1559781108">
    <w:abstractNumId w:val="11"/>
  </w:num>
  <w:num w:numId="13" w16cid:durableId="1945116865">
    <w:abstractNumId w:val="26"/>
  </w:num>
  <w:num w:numId="14" w16cid:durableId="1933973672">
    <w:abstractNumId w:val="8"/>
  </w:num>
  <w:num w:numId="15" w16cid:durableId="288634968">
    <w:abstractNumId w:val="23"/>
  </w:num>
  <w:num w:numId="16" w16cid:durableId="503130301">
    <w:abstractNumId w:val="0"/>
  </w:num>
  <w:num w:numId="17" w16cid:durableId="1759448187">
    <w:abstractNumId w:val="1"/>
  </w:num>
  <w:num w:numId="18" w16cid:durableId="1272739234">
    <w:abstractNumId w:val="10"/>
  </w:num>
  <w:num w:numId="19" w16cid:durableId="990522864">
    <w:abstractNumId w:val="25"/>
  </w:num>
  <w:num w:numId="20" w16cid:durableId="650522741">
    <w:abstractNumId w:val="22"/>
  </w:num>
  <w:num w:numId="21" w16cid:durableId="1927765204">
    <w:abstractNumId w:val="15"/>
  </w:num>
  <w:num w:numId="22" w16cid:durableId="1862744478">
    <w:abstractNumId w:val="14"/>
  </w:num>
  <w:num w:numId="23" w16cid:durableId="901914569">
    <w:abstractNumId w:val="12"/>
  </w:num>
  <w:num w:numId="24" w16cid:durableId="307245493">
    <w:abstractNumId w:val="9"/>
  </w:num>
  <w:num w:numId="25" w16cid:durableId="17956401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54883276">
    <w:abstractNumId w:val="2"/>
  </w:num>
  <w:num w:numId="27" w16cid:durableId="56558137">
    <w:abstractNumId w:val="30"/>
  </w:num>
  <w:num w:numId="28" w16cid:durableId="144126765">
    <w:abstractNumId w:val="27"/>
  </w:num>
  <w:num w:numId="29" w16cid:durableId="1162084675">
    <w:abstractNumId w:val="17"/>
  </w:num>
  <w:num w:numId="30" w16cid:durableId="1871140621">
    <w:abstractNumId w:val="18"/>
  </w:num>
  <w:num w:numId="31" w16cid:durableId="1630939654">
    <w:abstractNumId w:val="31"/>
  </w:num>
  <w:num w:numId="32" w16cid:durableId="1920746356">
    <w:abstractNumId w:val="32"/>
  </w:num>
  <w:num w:numId="33" w16cid:durableId="891573422">
    <w:abstractNumId w:val="28"/>
  </w:num>
  <w:num w:numId="34" w16cid:durableId="480001984">
    <w:abstractNumId w:val="5"/>
  </w:num>
  <w:num w:numId="35" w16cid:durableId="819423037">
    <w:abstractNumId w:val="2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4895"/>
    <w:rsid w:val="00001702"/>
    <w:rsid w:val="00001D57"/>
    <w:rsid w:val="000025BC"/>
    <w:rsid w:val="0000274B"/>
    <w:rsid w:val="00002BD8"/>
    <w:rsid w:val="000034F6"/>
    <w:rsid w:val="000039EF"/>
    <w:rsid w:val="00003CB8"/>
    <w:rsid w:val="0000479E"/>
    <w:rsid w:val="00004ECE"/>
    <w:rsid w:val="00005FA1"/>
    <w:rsid w:val="00006428"/>
    <w:rsid w:val="0000702B"/>
    <w:rsid w:val="00007DDB"/>
    <w:rsid w:val="00010023"/>
    <w:rsid w:val="000105E9"/>
    <w:rsid w:val="00010815"/>
    <w:rsid w:val="00010E18"/>
    <w:rsid w:val="0001153D"/>
    <w:rsid w:val="00011A7F"/>
    <w:rsid w:val="00012AC9"/>
    <w:rsid w:val="00013851"/>
    <w:rsid w:val="00015CE1"/>
    <w:rsid w:val="00015D3E"/>
    <w:rsid w:val="00016894"/>
    <w:rsid w:val="00017229"/>
    <w:rsid w:val="00017CE4"/>
    <w:rsid w:val="00020EA4"/>
    <w:rsid w:val="00021BDA"/>
    <w:rsid w:val="00021F27"/>
    <w:rsid w:val="00022CA2"/>
    <w:rsid w:val="0002414A"/>
    <w:rsid w:val="00025606"/>
    <w:rsid w:val="00027431"/>
    <w:rsid w:val="0002761A"/>
    <w:rsid w:val="00030B7A"/>
    <w:rsid w:val="00031C26"/>
    <w:rsid w:val="00031E5E"/>
    <w:rsid w:val="00032570"/>
    <w:rsid w:val="000342AE"/>
    <w:rsid w:val="000347E3"/>
    <w:rsid w:val="00034D27"/>
    <w:rsid w:val="00035E10"/>
    <w:rsid w:val="00035F56"/>
    <w:rsid w:val="00035FEE"/>
    <w:rsid w:val="00036038"/>
    <w:rsid w:val="000365C7"/>
    <w:rsid w:val="00041C8D"/>
    <w:rsid w:val="00042A54"/>
    <w:rsid w:val="00044202"/>
    <w:rsid w:val="00044E96"/>
    <w:rsid w:val="000455A2"/>
    <w:rsid w:val="000458E5"/>
    <w:rsid w:val="00046141"/>
    <w:rsid w:val="00047480"/>
    <w:rsid w:val="000474AE"/>
    <w:rsid w:val="00050A29"/>
    <w:rsid w:val="00051C9F"/>
    <w:rsid w:val="00051F7F"/>
    <w:rsid w:val="000520D8"/>
    <w:rsid w:val="0005449F"/>
    <w:rsid w:val="0005638A"/>
    <w:rsid w:val="00056476"/>
    <w:rsid w:val="000601F2"/>
    <w:rsid w:val="00060F11"/>
    <w:rsid w:val="00061240"/>
    <w:rsid w:val="00061794"/>
    <w:rsid w:val="00062872"/>
    <w:rsid w:val="00064551"/>
    <w:rsid w:val="00066034"/>
    <w:rsid w:val="00066D9E"/>
    <w:rsid w:val="00067445"/>
    <w:rsid w:val="000674BB"/>
    <w:rsid w:val="00067B98"/>
    <w:rsid w:val="00067E48"/>
    <w:rsid w:val="00073977"/>
    <w:rsid w:val="00074356"/>
    <w:rsid w:val="000744CE"/>
    <w:rsid w:val="0007472F"/>
    <w:rsid w:val="00074D9F"/>
    <w:rsid w:val="00074E3C"/>
    <w:rsid w:val="000760E5"/>
    <w:rsid w:val="000761B0"/>
    <w:rsid w:val="00076AA4"/>
    <w:rsid w:val="00076AAE"/>
    <w:rsid w:val="000814B2"/>
    <w:rsid w:val="00082E3A"/>
    <w:rsid w:val="000833AE"/>
    <w:rsid w:val="00083482"/>
    <w:rsid w:val="00083AD3"/>
    <w:rsid w:val="000844ED"/>
    <w:rsid w:val="00084A52"/>
    <w:rsid w:val="00084F55"/>
    <w:rsid w:val="00084FB5"/>
    <w:rsid w:val="00085067"/>
    <w:rsid w:val="00085A70"/>
    <w:rsid w:val="00086164"/>
    <w:rsid w:val="00086D44"/>
    <w:rsid w:val="00090C58"/>
    <w:rsid w:val="00091792"/>
    <w:rsid w:val="00091EB9"/>
    <w:rsid w:val="00092080"/>
    <w:rsid w:val="0009334F"/>
    <w:rsid w:val="00093F67"/>
    <w:rsid w:val="000944CA"/>
    <w:rsid w:val="000945F8"/>
    <w:rsid w:val="000949B2"/>
    <w:rsid w:val="00095076"/>
    <w:rsid w:val="0009570E"/>
    <w:rsid w:val="00095BB6"/>
    <w:rsid w:val="00096FF5"/>
    <w:rsid w:val="000A0F1C"/>
    <w:rsid w:val="000A12D9"/>
    <w:rsid w:val="000A1644"/>
    <w:rsid w:val="000A18DE"/>
    <w:rsid w:val="000A1A53"/>
    <w:rsid w:val="000A1AE7"/>
    <w:rsid w:val="000A2AE2"/>
    <w:rsid w:val="000A34EB"/>
    <w:rsid w:val="000A444E"/>
    <w:rsid w:val="000A4829"/>
    <w:rsid w:val="000A660C"/>
    <w:rsid w:val="000B19AF"/>
    <w:rsid w:val="000B275B"/>
    <w:rsid w:val="000B31D1"/>
    <w:rsid w:val="000B426E"/>
    <w:rsid w:val="000B631F"/>
    <w:rsid w:val="000B71F2"/>
    <w:rsid w:val="000B7F4F"/>
    <w:rsid w:val="000C09DB"/>
    <w:rsid w:val="000C1787"/>
    <w:rsid w:val="000C24ED"/>
    <w:rsid w:val="000C29F0"/>
    <w:rsid w:val="000C3456"/>
    <w:rsid w:val="000C3951"/>
    <w:rsid w:val="000C3A63"/>
    <w:rsid w:val="000C3B3B"/>
    <w:rsid w:val="000C467C"/>
    <w:rsid w:val="000C58E5"/>
    <w:rsid w:val="000C68C9"/>
    <w:rsid w:val="000D0875"/>
    <w:rsid w:val="000D0BAA"/>
    <w:rsid w:val="000D11A3"/>
    <w:rsid w:val="000D20CE"/>
    <w:rsid w:val="000D2237"/>
    <w:rsid w:val="000D29FD"/>
    <w:rsid w:val="000D388E"/>
    <w:rsid w:val="000D3970"/>
    <w:rsid w:val="000D40B0"/>
    <w:rsid w:val="000D4C01"/>
    <w:rsid w:val="000D53F8"/>
    <w:rsid w:val="000D5CCB"/>
    <w:rsid w:val="000D5D62"/>
    <w:rsid w:val="000D64E9"/>
    <w:rsid w:val="000D79EF"/>
    <w:rsid w:val="000D7A64"/>
    <w:rsid w:val="000E36D9"/>
    <w:rsid w:val="000E4AE5"/>
    <w:rsid w:val="000E4D81"/>
    <w:rsid w:val="000E7139"/>
    <w:rsid w:val="000E730D"/>
    <w:rsid w:val="000E764A"/>
    <w:rsid w:val="000E7B17"/>
    <w:rsid w:val="000F0DD9"/>
    <w:rsid w:val="000F0F1D"/>
    <w:rsid w:val="000F221B"/>
    <w:rsid w:val="000F2BDC"/>
    <w:rsid w:val="000F2E2F"/>
    <w:rsid w:val="000F3A77"/>
    <w:rsid w:val="000F6933"/>
    <w:rsid w:val="000F6D7D"/>
    <w:rsid w:val="000F7036"/>
    <w:rsid w:val="00102554"/>
    <w:rsid w:val="00102599"/>
    <w:rsid w:val="00102E5C"/>
    <w:rsid w:val="001033BD"/>
    <w:rsid w:val="001037AB"/>
    <w:rsid w:val="00103BA9"/>
    <w:rsid w:val="0010465F"/>
    <w:rsid w:val="00104ACB"/>
    <w:rsid w:val="001053E7"/>
    <w:rsid w:val="00105466"/>
    <w:rsid w:val="00105CCA"/>
    <w:rsid w:val="00106277"/>
    <w:rsid w:val="00106485"/>
    <w:rsid w:val="00106BCB"/>
    <w:rsid w:val="00107BC8"/>
    <w:rsid w:val="00107DD2"/>
    <w:rsid w:val="00107FBA"/>
    <w:rsid w:val="00110634"/>
    <w:rsid w:val="00111782"/>
    <w:rsid w:val="00111B7B"/>
    <w:rsid w:val="00111DF1"/>
    <w:rsid w:val="001127A6"/>
    <w:rsid w:val="00112EE7"/>
    <w:rsid w:val="001136A1"/>
    <w:rsid w:val="00114D89"/>
    <w:rsid w:val="00115A81"/>
    <w:rsid w:val="00115E0A"/>
    <w:rsid w:val="00115EA4"/>
    <w:rsid w:val="00116576"/>
    <w:rsid w:val="001167F8"/>
    <w:rsid w:val="00120BDB"/>
    <w:rsid w:val="00122072"/>
    <w:rsid w:val="00123002"/>
    <w:rsid w:val="0012300F"/>
    <w:rsid w:val="001238A5"/>
    <w:rsid w:val="00123D02"/>
    <w:rsid w:val="00125518"/>
    <w:rsid w:val="00125877"/>
    <w:rsid w:val="0012593F"/>
    <w:rsid w:val="00125A10"/>
    <w:rsid w:val="00126446"/>
    <w:rsid w:val="00126BA9"/>
    <w:rsid w:val="0012703E"/>
    <w:rsid w:val="00130DD3"/>
    <w:rsid w:val="0013235B"/>
    <w:rsid w:val="00132559"/>
    <w:rsid w:val="0013493E"/>
    <w:rsid w:val="00134D61"/>
    <w:rsid w:val="00134E57"/>
    <w:rsid w:val="001366B1"/>
    <w:rsid w:val="00137A84"/>
    <w:rsid w:val="00140438"/>
    <w:rsid w:val="00141139"/>
    <w:rsid w:val="0014278A"/>
    <w:rsid w:val="0014335C"/>
    <w:rsid w:val="00143A4A"/>
    <w:rsid w:val="00144542"/>
    <w:rsid w:val="00145C63"/>
    <w:rsid w:val="00146BFC"/>
    <w:rsid w:val="0015175B"/>
    <w:rsid w:val="001517DD"/>
    <w:rsid w:val="00151DAB"/>
    <w:rsid w:val="00152314"/>
    <w:rsid w:val="00154CC0"/>
    <w:rsid w:val="0015796A"/>
    <w:rsid w:val="001612F5"/>
    <w:rsid w:val="00163C28"/>
    <w:rsid w:val="001668E8"/>
    <w:rsid w:val="0017029A"/>
    <w:rsid w:val="0017039B"/>
    <w:rsid w:val="00170826"/>
    <w:rsid w:val="001721C8"/>
    <w:rsid w:val="0017237F"/>
    <w:rsid w:val="00172867"/>
    <w:rsid w:val="00172E67"/>
    <w:rsid w:val="00173392"/>
    <w:rsid w:val="0017344E"/>
    <w:rsid w:val="00174329"/>
    <w:rsid w:val="00175431"/>
    <w:rsid w:val="00175901"/>
    <w:rsid w:val="00176CD0"/>
    <w:rsid w:val="00177436"/>
    <w:rsid w:val="00180380"/>
    <w:rsid w:val="00181914"/>
    <w:rsid w:val="00181C34"/>
    <w:rsid w:val="00182FEF"/>
    <w:rsid w:val="001838B6"/>
    <w:rsid w:val="00184B00"/>
    <w:rsid w:val="00184F32"/>
    <w:rsid w:val="00186F1B"/>
    <w:rsid w:val="0018711F"/>
    <w:rsid w:val="00190700"/>
    <w:rsid w:val="001913C5"/>
    <w:rsid w:val="00193A41"/>
    <w:rsid w:val="00194514"/>
    <w:rsid w:val="001947ED"/>
    <w:rsid w:val="0019589B"/>
    <w:rsid w:val="00195CBE"/>
    <w:rsid w:val="00196C74"/>
    <w:rsid w:val="00197536"/>
    <w:rsid w:val="001A063E"/>
    <w:rsid w:val="001A0A7B"/>
    <w:rsid w:val="001A193F"/>
    <w:rsid w:val="001A2195"/>
    <w:rsid w:val="001A2D53"/>
    <w:rsid w:val="001A2D62"/>
    <w:rsid w:val="001A2F78"/>
    <w:rsid w:val="001A4B8F"/>
    <w:rsid w:val="001A4F58"/>
    <w:rsid w:val="001B02A2"/>
    <w:rsid w:val="001B09BA"/>
    <w:rsid w:val="001B14B0"/>
    <w:rsid w:val="001B212D"/>
    <w:rsid w:val="001B2372"/>
    <w:rsid w:val="001B2729"/>
    <w:rsid w:val="001B2778"/>
    <w:rsid w:val="001B4B79"/>
    <w:rsid w:val="001B4D3F"/>
    <w:rsid w:val="001B5923"/>
    <w:rsid w:val="001B60B2"/>
    <w:rsid w:val="001B6BE3"/>
    <w:rsid w:val="001B7E1E"/>
    <w:rsid w:val="001C0A6E"/>
    <w:rsid w:val="001C0BE3"/>
    <w:rsid w:val="001C16D3"/>
    <w:rsid w:val="001C16F5"/>
    <w:rsid w:val="001C2329"/>
    <w:rsid w:val="001C23BF"/>
    <w:rsid w:val="001C2CBA"/>
    <w:rsid w:val="001C3564"/>
    <w:rsid w:val="001C3DB1"/>
    <w:rsid w:val="001C3DF1"/>
    <w:rsid w:val="001C535F"/>
    <w:rsid w:val="001C67D0"/>
    <w:rsid w:val="001C73FB"/>
    <w:rsid w:val="001C78ED"/>
    <w:rsid w:val="001C7AA0"/>
    <w:rsid w:val="001C7EED"/>
    <w:rsid w:val="001D0302"/>
    <w:rsid w:val="001D096A"/>
    <w:rsid w:val="001D1210"/>
    <w:rsid w:val="001D1D9B"/>
    <w:rsid w:val="001D273C"/>
    <w:rsid w:val="001D2AA6"/>
    <w:rsid w:val="001D2BAF"/>
    <w:rsid w:val="001D342C"/>
    <w:rsid w:val="001D39B1"/>
    <w:rsid w:val="001D3AE9"/>
    <w:rsid w:val="001D3D52"/>
    <w:rsid w:val="001D4750"/>
    <w:rsid w:val="001D4CF0"/>
    <w:rsid w:val="001D4D6A"/>
    <w:rsid w:val="001D7C0F"/>
    <w:rsid w:val="001E0A04"/>
    <w:rsid w:val="001E0DDB"/>
    <w:rsid w:val="001E0E0D"/>
    <w:rsid w:val="001E0F57"/>
    <w:rsid w:val="001E0FC0"/>
    <w:rsid w:val="001E1245"/>
    <w:rsid w:val="001E132B"/>
    <w:rsid w:val="001E149B"/>
    <w:rsid w:val="001E3DC5"/>
    <w:rsid w:val="001E3EA9"/>
    <w:rsid w:val="001E438E"/>
    <w:rsid w:val="001E4687"/>
    <w:rsid w:val="001E4D59"/>
    <w:rsid w:val="001E6367"/>
    <w:rsid w:val="001E6762"/>
    <w:rsid w:val="001E6FB1"/>
    <w:rsid w:val="001E72F5"/>
    <w:rsid w:val="001E7A63"/>
    <w:rsid w:val="001E7A98"/>
    <w:rsid w:val="001E7AAE"/>
    <w:rsid w:val="001F08C6"/>
    <w:rsid w:val="001F0E81"/>
    <w:rsid w:val="001F19D4"/>
    <w:rsid w:val="001F3B76"/>
    <w:rsid w:val="001F4843"/>
    <w:rsid w:val="001F4A2E"/>
    <w:rsid w:val="001F5A0A"/>
    <w:rsid w:val="001F611E"/>
    <w:rsid w:val="001F63D3"/>
    <w:rsid w:val="001F7E1D"/>
    <w:rsid w:val="002034E5"/>
    <w:rsid w:val="00203FF6"/>
    <w:rsid w:val="00204E21"/>
    <w:rsid w:val="00205CEC"/>
    <w:rsid w:val="00206A05"/>
    <w:rsid w:val="002074EF"/>
    <w:rsid w:val="0021002A"/>
    <w:rsid w:val="002130F5"/>
    <w:rsid w:val="00213AD3"/>
    <w:rsid w:val="00213ED1"/>
    <w:rsid w:val="00214426"/>
    <w:rsid w:val="00214DB0"/>
    <w:rsid w:val="00215035"/>
    <w:rsid w:val="00215063"/>
    <w:rsid w:val="002156A3"/>
    <w:rsid w:val="002158C8"/>
    <w:rsid w:val="002169F8"/>
    <w:rsid w:val="00216B93"/>
    <w:rsid w:val="00216C08"/>
    <w:rsid w:val="002172AB"/>
    <w:rsid w:val="00217A5D"/>
    <w:rsid w:val="00217E66"/>
    <w:rsid w:val="00221AE3"/>
    <w:rsid w:val="00221E65"/>
    <w:rsid w:val="00222FFE"/>
    <w:rsid w:val="00223218"/>
    <w:rsid w:val="00223369"/>
    <w:rsid w:val="00223AFA"/>
    <w:rsid w:val="00224F36"/>
    <w:rsid w:val="00226FDA"/>
    <w:rsid w:val="0022770E"/>
    <w:rsid w:val="00227E7F"/>
    <w:rsid w:val="002312E0"/>
    <w:rsid w:val="00232985"/>
    <w:rsid w:val="002331C8"/>
    <w:rsid w:val="00233272"/>
    <w:rsid w:val="002345E2"/>
    <w:rsid w:val="00234CDC"/>
    <w:rsid w:val="002359DE"/>
    <w:rsid w:val="00236980"/>
    <w:rsid w:val="00237D1F"/>
    <w:rsid w:val="002401E6"/>
    <w:rsid w:val="00242264"/>
    <w:rsid w:val="00242D64"/>
    <w:rsid w:val="0024304A"/>
    <w:rsid w:val="00244719"/>
    <w:rsid w:val="0024589F"/>
    <w:rsid w:val="00245AA6"/>
    <w:rsid w:val="00245EB3"/>
    <w:rsid w:val="00246A22"/>
    <w:rsid w:val="00247F6C"/>
    <w:rsid w:val="002518FE"/>
    <w:rsid w:val="0025298D"/>
    <w:rsid w:val="002537AB"/>
    <w:rsid w:val="00253B99"/>
    <w:rsid w:val="00253F43"/>
    <w:rsid w:val="002557EA"/>
    <w:rsid w:val="0025631E"/>
    <w:rsid w:val="00256DF5"/>
    <w:rsid w:val="0025731D"/>
    <w:rsid w:val="0025754D"/>
    <w:rsid w:val="00260DC3"/>
    <w:rsid w:val="0026188D"/>
    <w:rsid w:val="00263347"/>
    <w:rsid w:val="002636FA"/>
    <w:rsid w:val="00263ADA"/>
    <w:rsid w:val="0026407C"/>
    <w:rsid w:val="002646A0"/>
    <w:rsid w:val="0026518B"/>
    <w:rsid w:val="002665D2"/>
    <w:rsid w:val="002677E7"/>
    <w:rsid w:val="002702A0"/>
    <w:rsid w:val="002704BE"/>
    <w:rsid w:val="00271FD1"/>
    <w:rsid w:val="002725A0"/>
    <w:rsid w:val="00273061"/>
    <w:rsid w:val="00273974"/>
    <w:rsid w:val="00276C55"/>
    <w:rsid w:val="002775AF"/>
    <w:rsid w:val="0028053E"/>
    <w:rsid w:val="00280BAC"/>
    <w:rsid w:val="00280D7E"/>
    <w:rsid w:val="00281B2E"/>
    <w:rsid w:val="002830EA"/>
    <w:rsid w:val="002840C9"/>
    <w:rsid w:val="002847F7"/>
    <w:rsid w:val="00284F3C"/>
    <w:rsid w:val="00285040"/>
    <w:rsid w:val="0029022C"/>
    <w:rsid w:val="00290F22"/>
    <w:rsid w:val="00292217"/>
    <w:rsid w:val="00292962"/>
    <w:rsid w:val="00292E0A"/>
    <w:rsid w:val="0029304D"/>
    <w:rsid w:val="00293CB6"/>
    <w:rsid w:val="00294C81"/>
    <w:rsid w:val="00295D3F"/>
    <w:rsid w:val="00296D28"/>
    <w:rsid w:val="00297C23"/>
    <w:rsid w:val="00297C48"/>
    <w:rsid w:val="002A0B64"/>
    <w:rsid w:val="002A0BAD"/>
    <w:rsid w:val="002A17BB"/>
    <w:rsid w:val="002A2465"/>
    <w:rsid w:val="002A27A0"/>
    <w:rsid w:val="002A3570"/>
    <w:rsid w:val="002A44FE"/>
    <w:rsid w:val="002A4593"/>
    <w:rsid w:val="002A47B4"/>
    <w:rsid w:val="002A48DA"/>
    <w:rsid w:val="002A677B"/>
    <w:rsid w:val="002A6818"/>
    <w:rsid w:val="002A7F80"/>
    <w:rsid w:val="002A7F83"/>
    <w:rsid w:val="002B4705"/>
    <w:rsid w:val="002B4C7B"/>
    <w:rsid w:val="002B5E76"/>
    <w:rsid w:val="002B6622"/>
    <w:rsid w:val="002B6B2C"/>
    <w:rsid w:val="002B7923"/>
    <w:rsid w:val="002B7B36"/>
    <w:rsid w:val="002C09F9"/>
    <w:rsid w:val="002C0EFB"/>
    <w:rsid w:val="002C158D"/>
    <w:rsid w:val="002C20F4"/>
    <w:rsid w:val="002C32D2"/>
    <w:rsid w:val="002C3C50"/>
    <w:rsid w:val="002C45AE"/>
    <w:rsid w:val="002C47A5"/>
    <w:rsid w:val="002C50EC"/>
    <w:rsid w:val="002C58F7"/>
    <w:rsid w:val="002C63D9"/>
    <w:rsid w:val="002C667A"/>
    <w:rsid w:val="002C6ECB"/>
    <w:rsid w:val="002D105F"/>
    <w:rsid w:val="002D1B51"/>
    <w:rsid w:val="002D22A9"/>
    <w:rsid w:val="002D26AD"/>
    <w:rsid w:val="002D2BB6"/>
    <w:rsid w:val="002D3B44"/>
    <w:rsid w:val="002D56BA"/>
    <w:rsid w:val="002D574D"/>
    <w:rsid w:val="002D5955"/>
    <w:rsid w:val="002D5C99"/>
    <w:rsid w:val="002D5EB0"/>
    <w:rsid w:val="002E04E5"/>
    <w:rsid w:val="002E1DC9"/>
    <w:rsid w:val="002E2650"/>
    <w:rsid w:val="002E2FD5"/>
    <w:rsid w:val="002E336C"/>
    <w:rsid w:val="002E4904"/>
    <w:rsid w:val="002E4A91"/>
    <w:rsid w:val="002F2606"/>
    <w:rsid w:val="002F2967"/>
    <w:rsid w:val="002F2F29"/>
    <w:rsid w:val="002F35BA"/>
    <w:rsid w:val="002F4308"/>
    <w:rsid w:val="002F4604"/>
    <w:rsid w:val="002F4E6D"/>
    <w:rsid w:val="002F51D2"/>
    <w:rsid w:val="002F5FC4"/>
    <w:rsid w:val="002F70BF"/>
    <w:rsid w:val="002F71B4"/>
    <w:rsid w:val="002F75B8"/>
    <w:rsid w:val="00300343"/>
    <w:rsid w:val="003009DC"/>
    <w:rsid w:val="003013BD"/>
    <w:rsid w:val="00301C10"/>
    <w:rsid w:val="003023BD"/>
    <w:rsid w:val="00303855"/>
    <w:rsid w:val="00303CEB"/>
    <w:rsid w:val="00303F5C"/>
    <w:rsid w:val="00305ECC"/>
    <w:rsid w:val="003104E7"/>
    <w:rsid w:val="00310664"/>
    <w:rsid w:val="00311565"/>
    <w:rsid w:val="00313453"/>
    <w:rsid w:val="00314CAA"/>
    <w:rsid w:val="003160A6"/>
    <w:rsid w:val="00316A03"/>
    <w:rsid w:val="00317023"/>
    <w:rsid w:val="003174E0"/>
    <w:rsid w:val="003177A2"/>
    <w:rsid w:val="00322414"/>
    <w:rsid w:val="00322E56"/>
    <w:rsid w:val="00323059"/>
    <w:rsid w:val="00323436"/>
    <w:rsid w:val="00325004"/>
    <w:rsid w:val="0032522A"/>
    <w:rsid w:val="00325B8C"/>
    <w:rsid w:val="00331326"/>
    <w:rsid w:val="003322E4"/>
    <w:rsid w:val="0033230D"/>
    <w:rsid w:val="00333ACA"/>
    <w:rsid w:val="00334649"/>
    <w:rsid w:val="003357EE"/>
    <w:rsid w:val="003368B7"/>
    <w:rsid w:val="00336D35"/>
    <w:rsid w:val="0034017B"/>
    <w:rsid w:val="00341994"/>
    <w:rsid w:val="0034238B"/>
    <w:rsid w:val="00344CD0"/>
    <w:rsid w:val="0034559A"/>
    <w:rsid w:val="00346DDD"/>
    <w:rsid w:val="003512E0"/>
    <w:rsid w:val="00351437"/>
    <w:rsid w:val="00351EEB"/>
    <w:rsid w:val="00353133"/>
    <w:rsid w:val="00360609"/>
    <w:rsid w:val="0036132D"/>
    <w:rsid w:val="003618DF"/>
    <w:rsid w:val="00362F6E"/>
    <w:rsid w:val="003639E2"/>
    <w:rsid w:val="00364D37"/>
    <w:rsid w:val="00365C29"/>
    <w:rsid w:val="00366262"/>
    <w:rsid w:val="0036672A"/>
    <w:rsid w:val="003668F6"/>
    <w:rsid w:val="00366BB5"/>
    <w:rsid w:val="00366FBB"/>
    <w:rsid w:val="00367066"/>
    <w:rsid w:val="0036714E"/>
    <w:rsid w:val="00370246"/>
    <w:rsid w:val="003714F6"/>
    <w:rsid w:val="00371EFA"/>
    <w:rsid w:val="00372927"/>
    <w:rsid w:val="00372A75"/>
    <w:rsid w:val="00372CC0"/>
    <w:rsid w:val="003731AA"/>
    <w:rsid w:val="003731F1"/>
    <w:rsid w:val="0037430E"/>
    <w:rsid w:val="00374D25"/>
    <w:rsid w:val="003751C1"/>
    <w:rsid w:val="003803BF"/>
    <w:rsid w:val="00380634"/>
    <w:rsid w:val="00380D38"/>
    <w:rsid w:val="003813D0"/>
    <w:rsid w:val="0038173B"/>
    <w:rsid w:val="00381989"/>
    <w:rsid w:val="00381DE1"/>
    <w:rsid w:val="003824A6"/>
    <w:rsid w:val="00382524"/>
    <w:rsid w:val="00384029"/>
    <w:rsid w:val="003843A2"/>
    <w:rsid w:val="0038630B"/>
    <w:rsid w:val="0039234C"/>
    <w:rsid w:val="00392D16"/>
    <w:rsid w:val="00393B1B"/>
    <w:rsid w:val="003943A4"/>
    <w:rsid w:val="00394717"/>
    <w:rsid w:val="0039553A"/>
    <w:rsid w:val="003A1121"/>
    <w:rsid w:val="003A1AF2"/>
    <w:rsid w:val="003A2B7F"/>
    <w:rsid w:val="003A3020"/>
    <w:rsid w:val="003A3AD1"/>
    <w:rsid w:val="003A4105"/>
    <w:rsid w:val="003A542D"/>
    <w:rsid w:val="003A5D47"/>
    <w:rsid w:val="003A5EB7"/>
    <w:rsid w:val="003A70ED"/>
    <w:rsid w:val="003A7D63"/>
    <w:rsid w:val="003A7FBC"/>
    <w:rsid w:val="003B0681"/>
    <w:rsid w:val="003B102D"/>
    <w:rsid w:val="003B1E6B"/>
    <w:rsid w:val="003B2B88"/>
    <w:rsid w:val="003B3323"/>
    <w:rsid w:val="003B3D5D"/>
    <w:rsid w:val="003B40C6"/>
    <w:rsid w:val="003B471C"/>
    <w:rsid w:val="003C03F8"/>
    <w:rsid w:val="003C2040"/>
    <w:rsid w:val="003C2EFA"/>
    <w:rsid w:val="003C4BA5"/>
    <w:rsid w:val="003D0831"/>
    <w:rsid w:val="003D201E"/>
    <w:rsid w:val="003D30B9"/>
    <w:rsid w:val="003D391C"/>
    <w:rsid w:val="003D3B29"/>
    <w:rsid w:val="003D434E"/>
    <w:rsid w:val="003D56FF"/>
    <w:rsid w:val="003D766A"/>
    <w:rsid w:val="003E0145"/>
    <w:rsid w:val="003E116F"/>
    <w:rsid w:val="003E194D"/>
    <w:rsid w:val="003E24C7"/>
    <w:rsid w:val="003E42AE"/>
    <w:rsid w:val="003E4941"/>
    <w:rsid w:val="003E4D3D"/>
    <w:rsid w:val="003E5454"/>
    <w:rsid w:val="003E5499"/>
    <w:rsid w:val="003E5A00"/>
    <w:rsid w:val="003E6004"/>
    <w:rsid w:val="003E6AC5"/>
    <w:rsid w:val="003E6BCB"/>
    <w:rsid w:val="003E6BFA"/>
    <w:rsid w:val="003E6F5E"/>
    <w:rsid w:val="003E7133"/>
    <w:rsid w:val="003F07B8"/>
    <w:rsid w:val="003F20D6"/>
    <w:rsid w:val="003F2185"/>
    <w:rsid w:val="003F26AE"/>
    <w:rsid w:val="003F2C1E"/>
    <w:rsid w:val="003F324A"/>
    <w:rsid w:val="003F3416"/>
    <w:rsid w:val="003F38CF"/>
    <w:rsid w:val="003F514F"/>
    <w:rsid w:val="0040105D"/>
    <w:rsid w:val="004015D4"/>
    <w:rsid w:val="00401AA2"/>
    <w:rsid w:val="0040419A"/>
    <w:rsid w:val="00406DE0"/>
    <w:rsid w:val="00406ECA"/>
    <w:rsid w:val="00407566"/>
    <w:rsid w:val="00410306"/>
    <w:rsid w:val="004109EB"/>
    <w:rsid w:val="00410F18"/>
    <w:rsid w:val="00411045"/>
    <w:rsid w:val="0041140B"/>
    <w:rsid w:val="00411BA6"/>
    <w:rsid w:val="00412F64"/>
    <w:rsid w:val="00413136"/>
    <w:rsid w:val="00416E19"/>
    <w:rsid w:val="0041758B"/>
    <w:rsid w:val="0041764D"/>
    <w:rsid w:val="00417AEE"/>
    <w:rsid w:val="00417E1B"/>
    <w:rsid w:val="00417F60"/>
    <w:rsid w:val="004203AC"/>
    <w:rsid w:val="00420C4E"/>
    <w:rsid w:val="0042211E"/>
    <w:rsid w:val="0042339A"/>
    <w:rsid w:val="0042682B"/>
    <w:rsid w:val="00427BE1"/>
    <w:rsid w:val="00427C83"/>
    <w:rsid w:val="004301A4"/>
    <w:rsid w:val="0043317B"/>
    <w:rsid w:val="00434CAB"/>
    <w:rsid w:val="004350FE"/>
    <w:rsid w:val="00435847"/>
    <w:rsid w:val="004366A8"/>
    <w:rsid w:val="00436B52"/>
    <w:rsid w:val="00437303"/>
    <w:rsid w:val="00437333"/>
    <w:rsid w:val="0043776A"/>
    <w:rsid w:val="00440713"/>
    <w:rsid w:val="00440AC9"/>
    <w:rsid w:val="004411BB"/>
    <w:rsid w:val="00442A99"/>
    <w:rsid w:val="00442C61"/>
    <w:rsid w:val="00445ADC"/>
    <w:rsid w:val="0044616F"/>
    <w:rsid w:val="00446615"/>
    <w:rsid w:val="004506BD"/>
    <w:rsid w:val="00451285"/>
    <w:rsid w:val="00451E1C"/>
    <w:rsid w:val="00452794"/>
    <w:rsid w:val="004528A6"/>
    <w:rsid w:val="00453378"/>
    <w:rsid w:val="00453B43"/>
    <w:rsid w:val="00453C69"/>
    <w:rsid w:val="00453CFC"/>
    <w:rsid w:val="00454444"/>
    <w:rsid w:val="00454E0B"/>
    <w:rsid w:val="00454F8C"/>
    <w:rsid w:val="004559F7"/>
    <w:rsid w:val="004572AA"/>
    <w:rsid w:val="00457875"/>
    <w:rsid w:val="00457A02"/>
    <w:rsid w:val="004602BE"/>
    <w:rsid w:val="00460C8A"/>
    <w:rsid w:val="00461707"/>
    <w:rsid w:val="00461AE9"/>
    <w:rsid w:val="0046552B"/>
    <w:rsid w:val="00465CF8"/>
    <w:rsid w:val="004663F7"/>
    <w:rsid w:val="00470112"/>
    <w:rsid w:val="00470629"/>
    <w:rsid w:val="0047087E"/>
    <w:rsid w:val="00472420"/>
    <w:rsid w:val="004729C5"/>
    <w:rsid w:val="00473369"/>
    <w:rsid w:val="004736E1"/>
    <w:rsid w:val="004736FE"/>
    <w:rsid w:val="00475276"/>
    <w:rsid w:val="00476024"/>
    <w:rsid w:val="00476308"/>
    <w:rsid w:val="004804DE"/>
    <w:rsid w:val="004808CF"/>
    <w:rsid w:val="00481097"/>
    <w:rsid w:val="00481226"/>
    <w:rsid w:val="00482674"/>
    <w:rsid w:val="004828F5"/>
    <w:rsid w:val="00482C01"/>
    <w:rsid w:val="00484002"/>
    <w:rsid w:val="004843C0"/>
    <w:rsid w:val="00485A25"/>
    <w:rsid w:val="00486222"/>
    <w:rsid w:val="004878CC"/>
    <w:rsid w:val="00490303"/>
    <w:rsid w:val="00492003"/>
    <w:rsid w:val="004921DE"/>
    <w:rsid w:val="00493B3C"/>
    <w:rsid w:val="00493BDF"/>
    <w:rsid w:val="00495B10"/>
    <w:rsid w:val="00496561"/>
    <w:rsid w:val="004965BC"/>
    <w:rsid w:val="004A07CB"/>
    <w:rsid w:val="004A08F3"/>
    <w:rsid w:val="004A1E84"/>
    <w:rsid w:val="004A2D3E"/>
    <w:rsid w:val="004A3685"/>
    <w:rsid w:val="004A3959"/>
    <w:rsid w:val="004A4E6D"/>
    <w:rsid w:val="004A57F6"/>
    <w:rsid w:val="004A6190"/>
    <w:rsid w:val="004B0F41"/>
    <w:rsid w:val="004B25BC"/>
    <w:rsid w:val="004B2AF1"/>
    <w:rsid w:val="004B37D6"/>
    <w:rsid w:val="004B3CF5"/>
    <w:rsid w:val="004B5707"/>
    <w:rsid w:val="004B698F"/>
    <w:rsid w:val="004B6DEB"/>
    <w:rsid w:val="004B70CC"/>
    <w:rsid w:val="004B75B1"/>
    <w:rsid w:val="004B77DE"/>
    <w:rsid w:val="004C0693"/>
    <w:rsid w:val="004C1AD3"/>
    <w:rsid w:val="004C1FDD"/>
    <w:rsid w:val="004C5344"/>
    <w:rsid w:val="004C6C0D"/>
    <w:rsid w:val="004C7356"/>
    <w:rsid w:val="004D0422"/>
    <w:rsid w:val="004D09AB"/>
    <w:rsid w:val="004D1769"/>
    <w:rsid w:val="004D22DC"/>
    <w:rsid w:val="004D3A52"/>
    <w:rsid w:val="004D47F1"/>
    <w:rsid w:val="004D577F"/>
    <w:rsid w:val="004D613B"/>
    <w:rsid w:val="004E1A47"/>
    <w:rsid w:val="004E5E0E"/>
    <w:rsid w:val="004E7461"/>
    <w:rsid w:val="004E749C"/>
    <w:rsid w:val="004E7B68"/>
    <w:rsid w:val="004F0399"/>
    <w:rsid w:val="004F0F96"/>
    <w:rsid w:val="004F1110"/>
    <w:rsid w:val="004F37F5"/>
    <w:rsid w:val="004F3D31"/>
    <w:rsid w:val="004F4475"/>
    <w:rsid w:val="004F4655"/>
    <w:rsid w:val="004F5FE2"/>
    <w:rsid w:val="004F7A58"/>
    <w:rsid w:val="004F7EE5"/>
    <w:rsid w:val="00500ABD"/>
    <w:rsid w:val="00502033"/>
    <w:rsid w:val="0050224B"/>
    <w:rsid w:val="00502506"/>
    <w:rsid w:val="0050269E"/>
    <w:rsid w:val="005042B5"/>
    <w:rsid w:val="00504BED"/>
    <w:rsid w:val="00504F1F"/>
    <w:rsid w:val="00505109"/>
    <w:rsid w:val="0050687B"/>
    <w:rsid w:val="00506F8A"/>
    <w:rsid w:val="00507435"/>
    <w:rsid w:val="00511508"/>
    <w:rsid w:val="00512352"/>
    <w:rsid w:val="005129BC"/>
    <w:rsid w:val="0051324A"/>
    <w:rsid w:val="005140CC"/>
    <w:rsid w:val="005140E4"/>
    <w:rsid w:val="00515CF5"/>
    <w:rsid w:val="00517052"/>
    <w:rsid w:val="00520858"/>
    <w:rsid w:val="00520FB5"/>
    <w:rsid w:val="00522B06"/>
    <w:rsid w:val="00522CC9"/>
    <w:rsid w:val="0052370E"/>
    <w:rsid w:val="00523AE9"/>
    <w:rsid w:val="00523EB0"/>
    <w:rsid w:val="00524038"/>
    <w:rsid w:val="0052500D"/>
    <w:rsid w:val="00525256"/>
    <w:rsid w:val="005267D1"/>
    <w:rsid w:val="00527129"/>
    <w:rsid w:val="0052795A"/>
    <w:rsid w:val="0053036D"/>
    <w:rsid w:val="00530ED8"/>
    <w:rsid w:val="00531070"/>
    <w:rsid w:val="00531BC5"/>
    <w:rsid w:val="005320DC"/>
    <w:rsid w:val="00532247"/>
    <w:rsid w:val="005326DF"/>
    <w:rsid w:val="00532878"/>
    <w:rsid w:val="00532F37"/>
    <w:rsid w:val="005351A5"/>
    <w:rsid w:val="005359B6"/>
    <w:rsid w:val="00535E50"/>
    <w:rsid w:val="00536933"/>
    <w:rsid w:val="00536AC0"/>
    <w:rsid w:val="00541AC0"/>
    <w:rsid w:val="005426A4"/>
    <w:rsid w:val="005435E9"/>
    <w:rsid w:val="005446B9"/>
    <w:rsid w:val="005465B5"/>
    <w:rsid w:val="0055097F"/>
    <w:rsid w:val="00552705"/>
    <w:rsid w:val="0055274A"/>
    <w:rsid w:val="00553958"/>
    <w:rsid w:val="00553B8B"/>
    <w:rsid w:val="005546B7"/>
    <w:rsid w:val="00554858"/>
    <w:rsid w:val="00554B72"/>
    <w:rsid w:val="0055577F"/>
    <w:rsid w:val="00555D6A"/>
    <w:rsid w:val="00555EF3"/>
    <w:rsid w:val="00562278"/>
    <w:rsid w:val="00562657"/>
    <w:rsid w:val="00562B6F"/>
    <w:rsid w:val="00563097"/>
    <w:rsid w:val="005640BC"/>
    <w:rsid w:val="005658F0"/>
    <w:rsid w:val="00566BA1"/>
    <w:rsid w:val="00566E27"/>
    <w:rsid w:val="00567127"/>
    <w:rsid w:val="00571F8F"/>
    <w:rsid w:val="00572FCB"/>
    <w:rsid w:val="005747D5"/>
    <w:rsid w:val="0057516E"/>
    <w:rsid w:val="00575F05"/>
    <w:rsid w:val="00576DED"/>
    <w:rsid w:val="00576ECA"/>
    <w:rsid w:val="0057722B"/>
    <w:rsid w:val="00581664"/>
    <w:rsid w:val="005817E1"/>
    <w:rsid w:val="005818E8"/>
    <w:rsid w:val="00582008"/>
    <w:rsid w:val="00583051"/>
    <w:rsid w:val="00583525"/>
    <w:rsid w:val="005838BB"/>
    <w:rsid w:val="00583C63"/>
    <w:rsid w:val="00584063"/>
    <w:rsid w:val="00585781"/>
    <w:rsid w:val="00585CDA"/>
    <w:rsid w:val="00586B42"/>
    <w:rsid w:val="00586E76"/>
    <w:rsid w:val="00587604"/>
    <w:rsid w:val="00587C45"/>
    <w:rsid w:val="005908BB"/>
    <w:rsid w:val="005917BE"/>
    <w:rsid w:val="00591C44"/>
    <w:rsid w:val="00591E7D"/>
    <w:rsid w:val="0059206B"/>
    <w:rsid w:val="00593B82"/>
    <w:rsid w:val="00594160"/>
    <w:rsid w:val="005944BC"/>
    <w:rsid w:val="00594951"/>
    <w:rsid w:val="00597947"/>
    <w:rsid w:val="00597E39"/>
    <w:rsid w:val="005A0651"/>
    <w:rsid w:val="005A0946"/>
    <w:rsid w:val="005A0949"/>
    <w:rsid w:val="005A0DFE"/>
    <w:rsid w:val="005A2245"/>
    <w:rsid w:val="005A24D4"/>
    <w:rsid w:val="005A3632"/>
    <w:rsid w:val="005A407C"/>
    <w:rsid w:val="005A4F73"/>
    <w:rsid w:val="005A54A5"/>
    <w:rsid w:val="005A57D7"/>
    <w:rsid w:val="005A5B52"/>
    <w:rsid w:val="005A6E8D"/>
    <w:rsid w:val="005A777F"/>
    <w:rsid w:val="005A7D98"/>
    <w:rsid w:val="005B0C6F"/>
    <w:rsid w:val="005B0D1B"/>
    <w:rsid w:val="005B1E91"/>
    <w:rsid w:val="005B2B53"/>
    <w:rsid w:val="005B31A4"/>
    <w:rsid w:val="005B42C5"/>
    <w:rsid w:val="005B4AF1"/>
    <w:rsid w:val="005B548A"/>
    <w:rsid w:val="005B7AF2"/>
    <w:rsid w:val="005B7D68"/>
    <w:rsid w:val="005C0526"/>
    <w:rsid w:val="005C2024"/>
    <w:rsid w:val="005C2B4F"/>
    <w:rsid w:val="005C2D29"/>
    <w:rsid w:val="005C306A"/>
    <w:rsid w:val="005C3E7A"/>
    <w:rsid w:val="005C4677"/>
    <w:rsid w:val="005C4ED3"/>
    <w:rsid w:val="005C4FDF"/>
    <w:rsid w:val="005C5506"/>
    <w:rsid w:val="005C56CE"/>
    <w:rsid w:val="005C59EA"/>
    <w:rsid w:val="005C5F75"/>
    <w:rsid w:val="005C6E48"/>
    <w:rsid w:val="005C70D3"/>
    <w:rsid w:val="005C76E2"/>
    <w:rsid w:val="005D0C99"/>
    <w:rsid w:val="005D1356"/>
    <w:rsid w:val="005D25B4"/>
    <w:rsid w:val="005D386D"/>
    <w:rsid w:val="005D49DA"/>
    <w:rsid w:val="005D5473"/>
    <w:rsid w:val="005D5966"/>
    <w:rsid w:val="005D59F2"/>
    <w:rsid w:val="005D5CAA"/>
    <w:rsid w:val="005D78F5"/>
    <w:rsid w:val="005D7D01"/>
    <w:rsid w:val="005E136B"/>
    <w:rsid w:val="005E2284"/>
    <w:rsid w:val="005E3090"/>
    <w:rsid w:val="005E3727"/>
    <w:rsid w:val="005E3A45"/>
    <w:rsid w:val="005E3E6C"/>
    <w:rsid w:val="005E4512"/>
    <w:rsid w:val="005E56EE"/>
    <w:rsid w:val="005E645A"/>
    <w:rsid w:val="005E7632"/>
    <w:rsid w:val="005F1712"/>
    <w:rsid w:val="005F1CAC"/>
    <w:rsid w:val="005F1F6F"/>
    <w:rsid w:val="005F2968"/>
    <w:rsid w:val="005F32DF"/>
    <w:rsid w:val="005F3570"/>
    <w:rsid w:val="005F375E"/>
    <w:rsid w:val="005F48F7"/>
    <w:rsid w:val="005F515C"/>
    <w:rsid w:val="005F54F9"/>
    <w:rsid w:val="005F58AC"/>
    <w:rsid w:val="005F5E9D"/>
    <w:rsid w:val="005F7B9E"/>
    <w:rsid w:val="006001BF"/>
    <w:rsid w:val="006004E3"/>
    <w:rsid w:val="00601210"/>
    <w:rsid w:val="00601F90"/>
    <w:rsid w:val="006027D9"/>
    <w:rsid w:val="00602BAD"/>
    <w:rsid w:val="00603045"/>
    <w:rsid w:val="00604500"/>
    <w:rsid w:val="00604FD9"/>
    <w:rsid w:val="006061B0"/>
    <w:rsid w:val="00610755"/>
    <w:rsid w:val="00610C30"/>
    <w:rsid w:val="00611993"/>
    <w:rsid w:val="00612C99"/>
    <w:rsid w:val="00616D03"/>
    <w:rsid w:val="00617476"/>
    <w:rsid w:val="006203FD"/>
    <w:rsid w:val="006210CA"/>
    <w:rsid w:val="00621690"/>
    <w:rsid w:val="006221A1"/>
    <w:rsid w:val="006245FF"/>
    <w:rsid w:val="00624B38"/>
    <w:rsid w:val="00624D90"/>
    <w:rsid w:val="00625A7D"/>
    <w:rsid w:val="00626813"/>
    <w:rsid w:val="00626922"/>
    <w:rsid w:val="00627289"/>
    <w:rsid w:val="00627326"/>
    <w:rsid w:val="006277A1"/>
    <w:rsid w:val="006306F7"/>
    <w:rsid w:val="0063111B"/>
    <w:rsid w:val="0063139B"/>
    <w:rsid w:val="00633457"/>
    <w:rsid w:val="0063640F"/>
    <w:rsid w:val="00636583"/>
    <w:rsid w:val="0063664B"/>
    <w:rsid w:val="0063669A"/>
    <w:rsid w:val="00636DE4"/>
    <w:rsid w:val="006371C3"/>
    <w:rsid w:val="00637696"/>
    <w:rsid w:val="00637DC8"/>
    <w:rsid w:val="00637ED2"/>
    <w:rsid w:val="00640804"/>
    <w:rsid w:val="006417D4"/>
    <w:rsid w:val="00643D1C"/>
    <w:rsid w:val="006447B1"/>
    <w:rsid w:val="00645A82"/>
    <w:rsid w:val="0064621B"/>
    <w:rsid w:val="006464E9"/>
    <w:rsid w:val="0064670B"/>
    <w:rsid w:val="00646DE3"/>
    <w:rsid w:val="006479A7"/>
    <w:rsid w:val="00647F3A"/>
    <w:rsid w:val="00650832"/>
    <w:rsid w:val="00650C2E"/>
    <w:rsid w:val="00651F5C"/>
    <w:rsid w:val="00653750"/>
    <w:rsid w:val="00653C3B"/>
    <w:rsid w:val="006546A0"/>
    <w:rsid w:val="00655D2F"/>
    <w:rsid w:val="006566B4"/>
    <w:rsid w:val="00656EAD"/>
    <w:rsid w:val="00657235"/>
    <w:rsid w:val="00657986"/>
    <w:rsid w:val="00657F98"/>
    <w:rsid w:val="006600CF"/>
    <w:rsid w:val="00660ABE"/>
    <w:rsid w:val="0066162F"/>
    <w:rsid w:val="00661E55"/>
    <w:rsid w:val="00662C92"/>
    <w:rsid w:val="00663602"/>
    <w:rsid w:val="00663AF0"/>
    <w:rsid w:val="006645E0"/>
    <w:rsid w:val="00664FE8"/>
    <w:rsid w:val="0067380A"/>
    <w:rsid w:val="00673F94"/>
    <w:rsid w:val="00677D6B"/>
    <w:rsid w:val="00680DA3"/>
    <w:rsid w:val="00680FC5"/>
    <w:rsid w:val="00681099"/>
    <w:rsid w:val="00681FDE"/>
    <w:rsid w:val="00683480"/>
    <w:rsid w:val="0068538E"/>
    <w:rsid w:val="00687870"/>
    <w:rsid w:val="00691457"/>
    <w:rsid w:val="006914DE"/>
    <w:rsid w:val="006925C2"/>
    <w:rsid w:val="00692A5F"/>
    <w:rsid w:val="006956BF"/>
    <w:rsid w:val="00696FB8"/>
    <w:rsid w:val="006A0A4C"/>
    <w:rsid w:val="006A0BEA"/>
    <w:rsid w:val="006A132D"/>
    <w:rsid w:val="006A1FDF"/>
    <w:rsid w:val="006A2EFD"/>
    <w:rsid w:val="006A3D29"/>
    <w:rsid w:val="006A4324"/>
    <w:rsid w:val="006A4C56"/>
    <w:rsid w:val="006A5291"/>
    <w:rsid w:val="006A6077"/>
    <w:rsid w:val="006A695C"/>
    <w:rsid w:val="006A6C14"/>
    <w:rsid w:val="006A721C"/>
    <w:rsid w:val="006A72D5"/>
    <w:rsid w:val="006A7C3B"/>
    <w:rsid w:val="006B01B6"/>
    <w:rsid w:val="006B1090"/>
    <w:rsid w:val="006B2C3B"/>
    <w:rsid w:val="006B3303"/>
    <w:rsid w:val="006B38CE"/>
    <w:rsid w:val="006B59FF"/>
    <w:rsid w:val="006B7368"/>
    <w:rsid w:val="006C1027"/>
    <w:rsid w:val="006C377D"/>
    <w:rsid w:val="006C5A69"/>
    <w:rsid w:val="006C6337"/>
    <w:rsid w:val="006C73AE"/>
    <w:rsid w:val="006C7486"/>
    <w:rsid w:val="006C74CB"/>
    <w:rsid w:val="006D1646"/>
    <w:rsid w:val="006D4341"/>
    <w:rsid w:val="006D45CF"/>
    <w:rsid w:val="006D50BD"/>
    <w:rsid w:val="006D5ACC"/>
    <w:rsid w:val="006D6D82"/>
    <w:rsid w:val="006D738F"/>
    <w:rsid w:val="006D744D"/>
    <w:rsid w:val="006D7601"/>
    <w:rsid w:val="006D7B29"/>
    <w:rsid w:val="006D7E98"/>
    <w:rsid w:val="006E0EED"/>
    <w:rsid w:val="006E17BB"/>
    <w:rsid w:val="006E18C4"/>
    <w:rsid w:val="006E1C1C"/>
    <w:rsid w:val="006E1E83"/>
    <w:rsid w:val="006E2416"/>
    <w:rsid w:val="006E24C7"/>
    <w:rsid w:val="006E2F73"/>
    <w:rsid w:val="006E39E3"/>
    <w:rsid w:val="006E474C"/>
    <w:rsid w:val="006E53B4"/>
    <w:rsid w:val="006E5796"/>
    <w:rsid w:val="006E5F1D"/>
    <w:rsid w:val="006E656A"/>
    <w:rsid w:val="006F1C4B"/>
    <w:rsid w:val="006F20A4"/>
    <w:rsid w:val="006F2ECC"/>
    <w:rsid w:val="006F387C"/>
    <w:rsid w:val="006F3938"/>
    <w:rsid w:val="006F3DCC"/>
    <w:rsid w:val="006F410B"/>
    <w:rsid w:val="006F4575"/>
    <w:rsid w:val="006F46B8"/>
    <w:rsid w:val="006F4750"/>
    <w:rsid w:val="006F5E1D"/>
    <w:rsid w:val="006F61EB"/>
    <w:rsid w:val="006F74F8"/>
    <w:rsid w:val="00700798"/>
    <w:rsid w:val="0070240A"/>
    <w:rsid w:val="007025D3"/>
    <w:rsid w:val="00704B14"/>
    <w:rsid w:val="00704D4B"/>
    <w:rsid w:val="00705613"/>
    <w:rsid w:val="00707185"/>
    <w:rsid w:val="007071E1"/>
    <w:rsid w:val="0071126E"/>
    <w:rsid w:val="00711A37"/>
    <w:rsid w:val="007120AC"/>
    <w:rsid w:val="00712AD3"/>
    <w:rsid w:val="00713702"/>
    <w:rsid w:val="00713893"/>
    <w:rsid w:val="007143C5"/>
    <w:rsid w:val="007146DF"/>
    <w:rsid w:val="00714B9F"/>
    <w:rsid w:val="00716981"/>
    <w:rsid w:val="00716BBD"/>
    <w:rsid w:val="00717A57"/>
    <w:rsid w:val="00717ADB"/>
    <w:rsid w:val="007205D6"/>
    <w:rsid w:val="00721769"/>
    <w:rsid w:val="00721E18"/>
    <w:rsid w:val="00722A04"/>
    <w:rsid w:val="007231C8"/>
    <w:rsid w:val="0072466A"/>
    <w:rsid w:val="007256A1"/>
    <w:rsid w:val="00726A77"/>
    <w:rsid w:val="00726D96"/>
    <w:rsid w:val="007306EC"/>
    <w:rsid w:val="007313B3"/>
    <w:rsid w:val="00731762"/>
    <w:rsid w:val="00731AAB"/>
    <w:rsid w:val="00732ED1"/>
    <w:rsid w:val="00734C73"/>
    <w:rsid w:val="00735169"/>
    <w:rsid w:val="007358D5"/>
    <w:rsid w:val="0073618C"/>
    <w:rsid w:val="0073621F"/>
    <w:rsid w:val="00736263"/>
    <w:rsid w:val="0073750B"/>
    <w:rsid w:val="00740586"/>
    <w:rsid w:val="00740650"/>
    <w:rsid w:val="00742E42"/>
    <w:rsid w:val="00743ABA"/>
    <w:rsid w:val="00743DCC"/>
    <w:rsid w:val="00743E66"/>
    <w:rsid w:val="0074497D"/>
    <w:rsid w:val="00744EB2"/>
    <w:rsid w:val="00745255"/>
    <w:rsid w:val="00746D38"/>
    <w:rsid w:val="00750C50"/>
    <w:rsid w:val="00750FD5"/>
    <w:rsid w:val="0075255C"/>
    <w:rsid w:val="00753221"/>
    <w:rsid w:val="007533F4"/>
    <w:rsid w:val="00753FF9"/>
    <w:rsid w:val="00754231"/>
    <w:rsid w:val="007554C5"/>
    <w:rsid w:val="00756D6F"/>
    <w:rsid w:val="007601A5"/>
    <w:rsid w:val="0076080C"/>
    <w:rsid w:val="007617A7"/>
    <w:rsid w:val="00764280"/>
    <w:rsid w:val="0076511A"/>
    <w:rsid w:val="007652B5"/>
    <w:rsid w:val="007660D9"/>
    <w:rsid w:val="00771149"/>
    <w:rsid w:val="00772BA7"/>
    <w:rsid w:val="0077305D"/>
    <w:rsid w:val="007740DC"/>
    <w:rsid w:val="00774308"/>
    <w:rsid w:val="0077558E"/>
    <w:rsid w:val="007761BE"/>
    <w:rsid w:val="007769D7"/>
    <w:rsid w:val="0077755B"/>
    <w:rsid w:val="00780978"/>
    <w:rsid w:val="00780A96"/>
    <w:rsid w:val="007830A1"/>
    <w:rsid w:val="007841E3"/>
    <w:rsid w:val="007853D7"/>
    <w:rsid w:val="00785610"/>
    <w:rsid w:val="00785B07"/>
    <w:rsid w:val="00786F81"/>
    <w:rsid w:val="007901CE"/>
    <w:rsid w:val="007906C2"/>
    <w:rsid w:val="00790EBB"/>
    <w:rsid w:val="00791915"/>
    <w:rsid w:val="00792366"/>
    <w:rsid w:val="00792774"/>
    <w:rsid w:val="00792ADF"/>
    <w:rsid w:val="0079319A"/>
    <w:rsid w:val="007932E5"/>
    <w:rsid w:val="00793DFA"/>
    <w:rsid w:val="00793FB4"/>
    <w:rsid w:val="007943E7"/>
    <w:rsid w:val="00795FFC"/>
    <w:rsid w:val="007960F2"/>
    <w:rsid w:val="00797735"/>
    <w:rsid w:val="00797F8C"/>
    <w:rsid w:val="007A032F"/>
    <w:rsid w:val="007A0C20"/>
    <w:rsid w:val="007A0F1F"/>
    <w:rsid w:val="007A15A6"/>
    <w:rsid w:val="007A26BF"/>
    <w:rsid w:val="007A2C87"/>
    <w:rsid w:val="007A2EEB"/>
    <w:rsid w:val="007A3287"/>
    <w:rsid w:val="007A3473"/>
    <w:rsid w:val="007A3B21"/>
    <w:rsid w:val="007A6F77"/>
    <w:rsid w:val="007B1C26"/>
    <w:rsid w:val="007B277A"/>
    <w:rsid w:val="007B290F"/>
    <w:rsid w:val="007B4D57"/>
    <w:rsid w:val="007B50DF"/>
    <w:rsid w:val="007B6432"/>
    <w:rsid w:val="007B761C"/>
    <w:rsid w:val="007B7CEF"/>
    <w:rsid w:val="007C0152"/>
    <w:rsid w:val="007C0854"/>
    <w:rsid w:val="007C0AA8"/>
    <w:rsid w:val="007C1B89"/>
    <w:rsid w:val="007C2198"/>
    <w:rsid w:val="007C233D"/>
    <w:rsid w:val="007C2B8B"/>
    <w:rsid w:val="007C3053"/>
    <w:rsid w:val="007C35CE"/>
    <w:rsid w:val="007C37CC"/>
    <w:rsid w:val="007C3FF8"/>
    <w:rsid w:val="007C4E71"/>
    <w:rsid w:val="007C53E6"/>
    <w:rsid w:val="007C5E5C"/>
    <w:rsid w:val="007D0014"/>
    <w:rsid w:val="007D16A7"/>
    <w:rsid w:val="007D1815"/>
    <w:rsid w:val="007D1C8E"/>
    <w:rsid w:val="007D1D49"/>
    <w:rsid w:val="007D2837"/>
    <w:rsid w:val="007D2BCD"/>
    <w:rsid w:val="007D4817"/>
    <w:rsid w:val="007D4C9D"/>
    <w:rsid w:val="007D4F91"/>
    <w:rsid w:val="007D5791"/>
    <w:rsid w:val="007D6229"/>
    <w:rsid w:val="007D6972"/>
    <w:rsid w:val="007D6C29"/>
    <w:rsid w:val="007D6EDD"/>
    <w:rsid w:val="007D7142"/>
    <w:rsid w:val="007D75D9"/>
    <w:rsid w:val="007E0CA0"/>
    <w:rsid w:val="007E3C62"/>
    <w:rsid w:val="007E4036"/>
    <w:rsid w:val="007E4178"/>
    <w:rsid w:val="007E5892"/>
    <w:rsid w:val="007E6CFB"/>
    <w:rsid w:val="007E7298"/>
    <w:rsid w:val="007F0841"/>
    <w:rsid w:val="007F0C2F"/>
    <w:rsid w:val="007F0D9E"/>
    <w:rsid w:val="007F1AF5"/>
    <w:rsid w:val="007F3309"/>
    <w:rsid w:val="007F3D57"/>
    <w:rsid w:val="007F49E3"/>
    <w:rsid w:val="007F539A"/>
    <w:rsid w:val="007F724E"/>
    <w:rsid w:val="007F7A79"/>
    <w:rsid w:val="007F7BAE"/>
    <w:rsid w:val="008024AF"/>
    <w:rsid w:val="00803151"/>
    <w:rsid w:val="00803D35"/>
    <w:rsid w:val="00803E3F"/>
    <w:rsid w:val="00804A48"/>
    <w:rsid w:val="008056F2"/>
    <w:rsid w:val="00806424"/>
    <w:rsid w:val="00806530"/>
    <w:rsid w:val="00811812"/>
    <w:rsid w:val="00811C1B"/>
    <w:rsid w:val="0081320B"/>
    <w:rsid w:val="00814691"/>
    <w:rsid w:val="008146E8"/>
    <w:rsid w:val="008150E3"/>
    <w:rsid w:val="008166A0"/>
    <w:rsid w:val="008176BF"/>
    <w:rsid w:val="00817A4F"/>
    <w:rsid w:val="0082003A"/>
    <w:rsid w:val="0082050B"/>
    <w:rsid w:val="00820E0F"/>
    <w:rsid w:val="00820F56"/>
    <w:rsid w:val="00821CE0"/>
    <w:rsid w:val="0082245A"/>
    <w:rsid w:val="0082352C"/>
    <w:rsid w:val="00823A97"/>
    <w:rsid w:val="00824853"/>
    <w:rsid w:val="0082530A"/>
    <w:rsid w:val="008255D3"/>
    <w:rsid w:val="00825751"/>
    <w:rsid w:val="00825A3D"/>
    <w:rsid w:val="0082600E"/>
    <w:rsid w:val="00826A90"/>
    <w:rsid w:val="00827328"/>
    <w:rsid w:val="00827738"/>
    <w:rsid w:val="00827B2C"/>
    <w:rsid w:val="008302DC"/>
    <w:rsid w:val="008312C1"/>
    <w:rsid w:val="00831A8C"/>
    <w:rsid w:val="00832144"/>
    <w:rsid w:val="00832290"/>
    <w:rsid w:val="0083263C"/>
    <w:rsid w:val="008345A5"/>
    <w:rsid w:val="00834711"/>
    <w:rsid w:val="008351AE"/>
    <w:rsid w:val="008354C3"/>
    <w:rsid w:val="00836F12"/>
    <w:rsid w:val="008379D0"/>
    <w:rsid w:val="008420B8"/>
    <w:rsid w:val="00844A9F"/>
    <w:rsid w:val="0084618A"/>
    <w:rsid w:val="0084642B"/>
    <w:rsid w:val="0084696A"/>
    <w:rsid w:val="00847E38"/>
    <w:rsid w:val="00851359"/>
    <w:rsid w:val="0085321E"/>
    <w:rsid w:val="008536CA"/>
    <w:rsid w:val="008546C6"/>
    <w:rsid w:val="0085635B"/>
    <w:rsid w:val="008565C8"/>
    <w:rsid w:val="008568AB"/>
    <w:rsid w:val="00856D3C"/>
    <w:rsid w:val="008570C7"/>
    <w:rsid w:val="00857B0A"/>
    <w:rsid w:val="00857C68"/>
    <w:rsid w:val="00857CF7"/>
    <w:rsid w:val="00860134"/>
    <w:rsid w:val="008609AC"/>
    <w:rsid w:val="00862370"/>
    <w:rsid w:val="008624CC"/>
    <w:rsid w:val="00862766"/>
    <w:rsid w:val="008630C1"/>
    <w:rsid w:val="00864BA6"/>
    <w:rsid w:val="00865EB9"/>
    <w:rsid w:val="00866AEF"/>
    <w:rsid w:val="0087044B"/>
    <w:rsid w:val="008711BD"/>
    <w:rsid w:val="008727B8"/>
    <w:rsid w:val="00874C44"/>
    <w:rsid w:val="008759A8"/>
    <w:rsid w:val="00876370"/>
    <w:rsid w:val="00876907"/>
    <w:rsid w:val="00876CC1"/>
    <w:rsid w:val="0087712C"/>
    <w:rsid w:val="00880802"/>
    <w:rsid w:val="00880BBE"/>
    <w:rsid w:val="0088157E"/>
    <w:rsid w:val="008815D0"/>
    <w:rsid w:val="00881E95"/>
    <w:rsid w:val="008829EF"/>
    <w:rsid w:val="00882C1E"/>
    <w:rsid w:val="00882E8F"/>
    <w:rsid w:val="0088400D"/>
    <w:rsid w:val="00886265"/>
    <w:rsid w:val="008871D0"/>
    <w:rsid w:val="0089058E"/>
    <w:rsid w:val="0089201A"/>
    <w:rsid w:val="008947D4"/>
    <w:rsid w:val="008949A6"/>
    <w:rsid w:val="00894E32"/>
    <w:rsid w:val="008958F2"/>
    <w:rsid w:val="0089617C"/>
    <w:rsid w:val="0089761D"/>
    <w:rsid w:val="00897B94"/>
    <w:rsid w:val="00897E71"/>
    <w:rsid w:val="008A0474"/>
    <w:rsid w:val="008A09DD"/>
    <w:rsid w:val="008A0FA3"/>
    <w:rsid w:val="008A0FE1"/>
    <w:rsid w:val="008A247A"/>
    <w:rsid w:val="008A26B2"/>
    <w:rsid w:val="008A3F31"/>
    <w:rsid w:val="008A5E79"/>
    <w:rsid w:val="008A63E1"/>
    <w:rsid w:val="008A7B5D"/>
    <w:rsid w:val="008B06F5"/>
    <w:rsid w:val="008B09B4"/>
    <w:rsid w:val="008B1B46"/>
    <w:rsid w:val="008B2091"/>
    <w:rsid w:val="008B398D"/>
    <w:rsid w:val="008B3ADA"/>
    <w:rsid w:val="008B4010"/>
    <w:rsid w:val="008B5561"/>
    <w:rsid w:val="008B6BD4"/>
    <w:rsid w:val="008C09E0"/>
    <w:rsid w:val="008C1EF8"/>
    <w:rsid w:val="008C3F3F"/>
    <w:rsid w:val="008C4779"/>
    <w:rsid w:val="008C50C7"/>
    <w:rsid w:val="008C7E5C"/>
    <w:rsid w:val="008D090B"/>
    <w:rsid w:val="008D1512"/>
    <w:rsid w:val="008D169F"/>
    <w:rsid w:val="008D294F"/>
    <w:rsid w:val="008D4202"/>
    <w:rsid w:val="008D46F4"/>
    <w:rsid w:val="008D4743"/>
    <w:rsid w:val="008D49D8"/>
    <w:rsid w:val="008D4B71"/>
    <w:rsid w:val="008D59D8"/>
    <w:rsid w:val="008D5A94"/>
    <w:rsid w:val="008D789E"/>
    <w:rsid w:val="008D7DEE"/>
    <w:rsid w:val="008D7FA0"/>
    <w:rsid w:val="008E07B1"/>
    <w:rsid w:val="008E201C"/>
    <w:rsid w:val="008E2BFB"/>
    <w:rsid w:val="008E38DE"/>
    <w:rsid w:val="008E4E30"/>
    <w:rsid w:val="008E5D9B"/>
    <w:rsid w:val="008E69CF"/>
    <w:rsid w:val="008E6E7D"/>
    <w:rsid w:val="008E7CE5"/>
    <w:rsid w:val="008E7E4B"/>
    <w:rsid w:val="008F0B4D"/>
    <w:rsid w:val="008F1E44"/>
    <w:rsid w:val="008F1F50"/>
    <w:rsid w:val="008F20E6"/>
    <w:rsid w:val="008F2EF3"/>
    <w:rsid w:val="008F4D7B"/>
    <w:rsid w:val="008F5570"/>
    <w:rsid w:val="00900298"/>
    <w:rsid w:val="00900735"/>
    <w:rsid w:val="0090098F"/>
    <w:rsid w:val="00901F6C"/>
    <w:rsid w:val="00902959"/>
    <w:rsid w:val="00903408"/>
    <w:rsid w:val="009036C2"/>
    <w:rsid w:val="0090469B"/>
    <w:rsid w:val="0090481A"/>
    <w:rsid w:val="00904B3E"/>
    <w:rsid w:val="00905102"/>
    <w:rsid w:val="0090523F"/>
    <w:rsid w:val="0090525D"/>
    <w:rsid w:val="00906746"/>
    <w:rsid w:val="00911374"/>
    <w:rsid w:val="00911BF5"/>
    <w:rsid w:val="00911EE2"/>
    <w:rsid w:val="00912459"/>
    <w:rsid w:val="00913D0F"/>
    <w:rsid w:val="00913F52"/>
    <w:rsid w:val="00916279"/>
    <w:rsid w:val="009165EA"/>
    <w:rsid w:val="00916C0D"/>
    <w:rsid w:val="00916CE3"/>
    <w:rsid w:val="00916F5B"/>
    <w:rsid w:val="0091756C"/>
    <w:rsid w:val="00917EDA"/>
    <w:rsid w:val="00920C78"/>
    <w:rsid w:val="0092291E"/>
    <w:rsid w:val="00924445"/>
    <w:rsid w:val="00924DD5"/>
    <w:rsid w:val="00926C8C"/>
    <w:rsid w:val="009277E7"/>
    <w:rsid w:val="00927E8C"/>
    <w:rsid w:val="00930957"/>
    <w:rsid w:val="00930CB2"/>
    <w:rsid w:val="00931A21"/>
    <w:rsid w:val="00932E1F"/>
    <w:rsid w:val="0093306E"/>
    <w:rsid w:val="0093398A"/>
    <w:rsid w:val="00935A0B"/>
    <w:rsid w:val="00936298"/>
    <w:rsid w:val="00936580"/>
    <w:rsid w:val="009375DF"/>
    <w:rsid w:val="009401BF"/>
    <w:rsid w:val="0094021B"/>
    <w:rsid w:val="00940589"/>
    <w:rsid w:val="0094189C"/>
    <w:rsid w:val="00941C4A"/>
    <w:rsid w:val="00942CDF"/>
    <w:rsid w:val="00945BF5"/>
    <w:rsid w:val="00947CC8"/>
    <w:rsid w:val="00950426"/>
    <w:rsid w:val="00950A23"/>
    <w:rsid w:val="00951057"/>
    <w:rsid w:val="0095192B"/>
    <w:rsid w:val="00952026"/>
    <w:rsid w:val="009521BC"/>
    <w:rsid w:val="009536DB"/>
    <w:rsid w:val="00954693"/>
    <w:rsid w:val="00956783"/>
    <w:rsid w:val="00957E41"/>
    <w:rsid w:val="0096058E"/>
    <w:rsid w:val="00960E9F"/>
    <w:rsid w:val="009619E6"/>
    <w:rsid w:val="00962E43"/>
    <w:rsid w:val="009636DB"/>
    <w:rsid w:val="00964173"/>
    <w:rsid w:val="00965683"/>
    <w:rsid w:val="00965E70"/>
    <w:rsid w:val="009663B7"/>
    <w:rsid w:val="00967285"/>
    <w:rsid w:val="009674E5"/>
    <w:rsid w:val="0096781C"/>
    <w:rsid w:val="00967E62"/>
    <w:rsid w:val="0097091A"/>
    <w:rsid w:val="0097132E"/>
    <w:rsid w:val="00971A37"/>
    <w:rsid w:val="00971C39"/>
    <w:rsid w:val="00972621"/>
    <w:rsid w:val="00974FED"/>
    <w:rsid w:val="00977DE2"/>
    <w:rsid w:val="00977E6A"/>
    <w:rsid w:val="00980050"/>
    <w:rsid w:val="009802E0"/>
    <w:rsid w:val="00982467"/>
    <w:rsid w:val="0098274D"/>
    <w:rsid w:val="00982F67"/>
    <w:rsid w:val="0098351C"/>
    <w:rsid w:val="00983D77"/>
    <w:rsid w:val="00985828"/>
    <w:rsid w:val="0098597B"/>
    <w:rsid w:val="00985AEB"/>
    <w:rsid w:val="0098694E"/>
    <w:rsid w:val="00987551"/>
    <w:rsid w:val="009903C5"/>
    <w:rsid w:val="009912EA"/>
    <w:rsid w:val="00992226"/>
    <w:rsid w:val="009932CE"/>
    <w:rsid w:val="00994B4A"/>
    <w:rsid w:val="00994F3E"/>
    <w:rsid w:val="009953DB"/>
    <w:rsid w:val="00995CFF"/>
    <w:rsid w:val="00996555"/>
    <w:rsid w:val="00997438"/>
    <w:rsid w:val="009976AF"/>
    <w:rsid w:val="009A039E"/>
    <w:rsid w:val="009A0D01"/>
    <w:rsid w:val="009A1811"/>
    <w:rsid w:val="009A2511"/>
    <w:rsid w:val="009A3BC8"/>
    <w:rsid w:val="009A40B6"/>
    <w:rsid w:val="009A4271"/>
    <w:rsid w:val="009A6B5F"/>
    <w:rsid w:val="009A6BCF"/>
    <w:rsid w:val="009A76BA"/>
    <w:rsid w:val="009A79F2"/>
    <w:rsid w:val="009B06A1"/>
    <w:rsid w:val="009B180C"/>
    <w:rsid w:val="009B1A47"/>
    <w:rsid w:val="009B2877"/>
    <w:rsid w:val="009B2C5A"/>
    <w:rsid w:val="009B453F"/>
    <w:rsid w:val="009B50A1"/>
    <w:rsid w:val="009B5E74"/>
    <w:rsid w:val="009B61AA"/>
    <w:rsid w:val="009B659F"/>
    <w:rsid w:val="009B66EE"/>
    <w:rsid w:val="009B684B"/>
    <w:rsid w:val="009B77AA"/>
    <w:rsid w:val="009B7D91"/>
    <w:rsid w:val="009C0A24"/>
    <w:rsid w:val="009C202D"/>
    <w:rsid w:val="009C288A"/>
    <w:rsid w:val="009C2E2D"/>
    <w:rsid w:val="009C36F8"/>
    <w:rsid w:val="009C577E"/>
    <w:rsid w:val="009C69E3"/>
    <w:rsid w:val="009C6E5B"/>
    <w:rsid w:val="009C7EE7"/>
    <w:rsid w:val="009D1038"/>
    <w:rsid w:val="009D14DE"/>
    <w:rsid w:val="009D223C"/>
    <w:rsid w:val="009D4C1D"/>
    <w:rsid w:val="009D5F1D"/>
    <w:rsid w:val="009D6378"/>
    <w:rsid w:val="009D7F8F"/>
    <w:rsid w:val="009E2DDF"/>
    <w:rsid w:val="009E34D3"/>
    <w:rsid w:val="009E3611"/>
    <w:rsid w:val="009E391D"/>
    <w:rsid w:val="009E5988"/>
    <w:rsid w:val="009E6041"/>
    <w:rsid w:val="009E617B"/>
    <w:rsid w:val="009E6F8A"/>
    <w:rsid w:val="009E750D"/>
    <w:rsid w:val="009E7846"/>
    <w:rsid w:val="009F0AFE"/>
    <w:rsid w:val="009F114F"/>
    <w:rsid w:val="009F12B5"/>
    <w:rsid w:val="009F179A"/>
    <w:rsid w:val="009F224F"/>
    <w:rsid w:val="009F4AE1"/>
    <w:rsid w:val="009F71F6"/>
    <w:rsid w:val="009F7EDC"/>
    <w:rsid w:val="00A00556"/>
    <w:rsid w:val="00A006E5"/>
    <w:rsid w:val="00A0076D"/>
    <w:rsid w:val="00A01AE5"/>
    <w:rsid w:val="00A02FA8"/>
    <w:rsid w:val="00A0310D"/>
    <w:rsid w:val="00A059B2"/>
    <w:rsid w:val="00A07F02"/>
    <w:rsid w:val="00A10069"/>
    <w:rsid w:val="00A102E8"/>
    <w:rsid w:val="00A12357"/>
    <w:rsid w:val="00A12FE5"/>
    <w:rsid w:val="00A16F8B"/>
    <w:rsid w:val="00A206AF"/>
    <w:rsid w:val="00A21CD9"/>
    <w:rsid w:val="00A237F3"/>
    <w:rsid w:val="00A23BE0"/>
    <w:rsid w:val="00A2490B"/>
    <w:rsid w:val="00A24BBA"/>
    <w:rsid w:val="00A269EC"/>
    <w:rsid w:val="00A2709A"/>
    <w:rsid w:val="00A27346"/>
    <w:rsid w:val="00A312B1"/>
    <w:rsid w:val="00A32E74"/>
    <w:rsid w:val="00A32F71"/>
    <w:rsid w:val="00A3376C"/>
    <w:rsid w:val="00A34B2D"/>
    <w:rsid w:val="00A34F58"/>
    <w:rsid w:val="00A3503A"/>
    <w:rsid w:val="00A35AD3"/>
    <w:rsid w:val="00A35D59"/>
    <w:rsid w:val="00A37A8B"/>
    <w:rsid w:val="00A37C9B"/>
    <w:rsid w:val="00A40189"/>
    <w:rsid w:val="00A40AD7"/>
    <w:rsid w:val="00A42672"/>
    <w:rsid w:val="00A43935"/>
    <w:rsid w:val="00A454C5"/>
    <w:rsid w:val="00A506BA"/>
    <w:rsid w:val="00A50D92"/>
    <w:rsid w:val="00A50DC5"/>
    <w:rsid w:val="00A52C1E"/>
    <w:rsid w:val="00A579E8"/>
    <w:rsid w:val="00A57FF9"/>
    <w:rsid w:val="00A61230"/>
    <w:rsid w:val="00A61B45"/>
    <w:rsid w:val="00A61DA4"/>
    <w:rsid w:val="00A62CD1"/>
    <w:rsid w:val="00A63C68"/>
    <w:rsid w:val="00A67303"/>
    <w:rsid w:val="00A676C5"/>
    <w:rsid w:val="00A67BC2"/>
    <w:rsid w:val="00A732B2"/>
    <w:rsid w:val="00A763F4"/>
    <w:rsid w:val="00A7714D"/>
    <w:rsid w:val="00A77F5D"/>
    <w:rsid w:val="00A80F8E"/>
    <w:rsid w:val="00A81656"/>
    <w:rsid w:val="00A8423C"/>
    <w:rsid w:val="00A844B1"/>
    <w:rsid w:val="00A85B98"/>
    <w:rsid w:val="00A864E3"/>
    <w:rsid w:val="00A87274"/>
    <w:rsid w:val="00A91355"/>
    <w:rsid w:val="00A91FE1"/>
    <w:rsid w:val="00A9229D"/>
    <w:rsid w:val="00A92344"/>
    <w:rsid w:val="00A92650"/>
    <w:rsid w:val="00A95B3A"/>
    <w:rsid w:val="00A96860"/>
    <w:rsid w:val="00A973C7"/>
    <w:rsid w:val="00A977CC"/>
    <w:rsid w:val="00AA0194"/>
    <w:rsid w:val="00AA0994"/>
    <w:rsid w:val="00AA0DE4"/>
    <w:rsid w:val="00AA110D"/>
    <w:rsid w:val="00AA2779"/>
    <w:rsid w:val="00AA2C09"/>
    <w:rsid w:val="00AA30D0"/>
    <w:rsid w:val="00AA43C8"/>
    <w:rsid w:val="00AA6400"/>
    <w:rsid w:val="00AA7A00"/>
    <w:rsid w:val="00AB027D"/>
    <w:rsid w:val="00AB0B33"/>
    <w:rsid w:val="00AB0E69"/>
    <w:rsid w:val="00AB1368"/>
    <w:rsid w:val="00AB286F"/>
    <w:rsid w:val="00AB480B"/>
    <w:rsid w:val="00AB4AD9"/>
    <w:rsid w:val="00AB509E"/>
    <w:rsid w:val="00AB59FD"/>
    <w:rsid w:val="00AB5E98"/>
    <w:rsid w:val="00AB6064"/>
    <w:rsid w:val="00AB64C5"/>
    <w:rsid w:val="00AB794C"/>
    <w:rsid w:val="00AC0564"/>
    <w:rsid w:val="00AC1078"/>
    <w:rsid w:val="00AC13B9"/>
    <w:rsid w:val="00AC24F9"/>
    <w:rsid w:val="00AC2546"/>
    <w:rsid w:val="00AC25B4"/>
    <w:rsid w:val="00AC3487"/>
    <w:rsid w:val="00AC60F6"/>
    <w:rsid w:val="00AC61C3"/>
    <w:rsid w:val="00AD01BE"/>
    <w:rsid w:val="00AD15A3"/>
    <w:rsid w:val="00AD291E"/>
    <w:rsid w:val="00AD32DA"/>
    <w:rsid w:val="00AD3747"/>
    <w:rsid w:val="00AD3B9E"/>
    <w:rsid w:val="00AD42A6"/>
    <w:rsid w:val="00AD4324"/>
    <w:rsid w:val="00AD4380"/>
    <w:rsid w:val="00AD46A6"/>
    <w:rsid w:val="00AD47FD"/>
    <w:rsid w:val="00AD516E"/>
    <w:rsid w:val="00AD5347"/>
    <w:rsid w:val="00AD6956"/>
    <w:rsid w:val="00AD6B60"/>
    <w:rsid w:val="00AD6BE9"/>
    <w:rsid w:val="00AD721E"/>
    <w:rsid w:val="00AD7D98"/>
    <w:rsid w:val="00AD7EBA"/>
    <w:rsid w:val="00AE0427"/>
    <w:rsid w:val="00AE08FD"/>
    <w:rsid w:val="00AE2335"/>
    <w:rsid w:val="00AE2602"/>
    <w:rsid w:val="00AE4298"/>
    <w:rsid w:val="00AE476F"/>
    <w:rsid w:val="00AE4C11"/>
    <w:rsid w:val="00AE4F17"/>
    <w:rsid w:val="00AE56F1"/>
    <w:rsid w:val="00AE7C08"/>
    <w:rsid w:val="00AE7E11"/>
    <w:rsid w:val="00AF0299"/>
    <w:rsid w:val="00AF13AD"/>
    <w:rsid w:val="00AF1A0E"/>
    <w:rsid w:val="00AF4195"/>
    <w:rsid w:val="00B00950"/>
    <w:rsid w:val="00B00CEC"/>
    <w:rsid w:val="00B010DF"/>
    <w:rsid w:val="00B015CE"/>
    <w:rsid w:val="00B01C22"/>
    <w:rsid w:val="00B01EA0"/>
    <w:rsid w:val="00B03B5E"/>
    <w:rsid w:val="00B0403E"/>
    <w:rsid w:val="00B060FD"/>
    <w:rsid w:val="00B06661"/>
    <w:rsid w:val="00B13FDB"/>
    <w:rsid w:val="00B155B5"/>
    <w:rsid w:val="00B15D5F"/>
    <w:rsid w:val="00B1635B"/>
    <w:rsid w:val="00B16BCC"/>
    <w:rsid w:val="00B204E0"/>
    <w:rsid w:val="00B21F9E"/>
    <w:rsid w:val="00B22D91"/>
    <w:rsid w:val="00B23BA1"/>
    <w:rsid w:val="00B23C57"/>
    <w:rsid w:val="00B23F5A"/>
    <w:rsid w:val="00B24170"/>
    <w:rsid w:val="00B251EC"/>
    <w:rsid w:val="00B252A0"/>
    <w:rsid w:val="00B25426"/>
    <w:rsid w:val="00B26240"/>
    <w:rsid w:val="00B27AE4"/>
    <w:rsid w:val="00B30B5D"/>
    <w:rsid w:val="00B31613"/>
    <w:rsid w:val="00B31A9E"/>
    <w:rsid w:val="00B334C4"/>
    <w:rsid w:val="00B3380F"/>
    <w:rsid w:val="00B34D5A"/>
    <w:rsid w:val="00B34E29"/>
    <w:rsid w:val="00B35BC2"/>
    <w:rsid w:val="00B36435"/>
    <w:rsid w:val="00B4063E"/>
    <w:rsid w:val="00B417A1"/>
    <w:rsid w:val="00B41D77"/>
    <w:rsid w:val="00B41EEB"/>
    <w:rsid w:val="00B4363F"/>
    <w:rsid w:val="00B446DD"/>
    <w:rsid w:val="00B4559B"/>
    <w:rsid w:val="00B46BDE"/>
    <w:rsid w:val="00B46F39"/>
    <w:rsid w:val="00B47A29"/>
    <w:rsid w:val="00B5083C"/>
    <w:rsid w:val="00B50DF7"/>
    <w:rsid w:val="00B51832"/>
    <w:rsid w:val="00B52FEA"/>
    <w:rsid w:val="00B53968"/>
    <w:rsid w:val="00B53EBD"/>
    <w:rsid w:val="00B54A74"/>
    <w:rsid w:val="00B55366"/>
    <w:rsid w:val="00B56FF4"/>
    <w:rsid w:val="00B57610"/>
    <w:rsid w:val="00B57754"/>
    <w:rsid w:val="00B57C6C"/>
    <w:rsid w:val="00B57EBE"/>
    <w:rsid w:val="00B63AE1"/>
    <w:rsid w:val="00B65873"/>
    <w:rsid w:val="00B66BD9"/>
    <w:rsid w:val="00B679A1"/>
    <w:rsid w:val="00B67C53"/>
    <w:rsid w:val="00B700CD"/>
    <w:rsid w:val="00B768DE"/>
    <w:rsid w:val="00B77E28"/>
    <w:rsid w:val="00B801C9"/>
    <w:rsid w:val="00B81F0C"/>
    <w:rsid w:val="00B83AFE"/>
    <w:rsid w:val="00B854B2"/>
    <w:rsid w:val="00B85E6A"/>
    <w:rsid w:val="00B8631E"/>
    <w:rsid w:val="00B87024"/>
    <w:rsid w:val="00B876E4"/>
    <w:rsid w:val="00B90F76"/>
    <w:rsid w:val="00B91304"/>
    <w:rsid w:val="00B91685"/>
    <w:rsid w:val="00B92189"/>
    <w:rsid w:val="00B92C76"/>
    <w:rsid w:val="00B937C1"/>
    <w:rsid w:val="00B95E2E"/>
    <w:rsid w:val="00B96014"/>
    <w:rsid w:val="00B9639A"/>
    <w:rsid w:val="00B965C2"/>
    <w:rsid w:val="00B967D5"/>
    <w:rsid w:val="00B96A3C"/>
    <w:rsid w:val="00BA259A"/>
    <w:rsid w:val="00BA4613"/>
    <w:rsid w:val="00BA5052"/>
    <w:rsid w:val="00BA65E3"/>
    <w:rsid w:val="00BA6EE8"/>
    <w:rsid w:val="00BA708E"/>
    <w:rsid w:val="00BA7E31"/>
    <w:rsid w:val="00BB0337"/>
    <w:rsid w:val="00BB05BC"/>
    <w:rsid w:val="00BB070C"/>
    <w:rsid w:val="00BB19AA"/>
    <w:rsid w:val="00BB5660"/>
    <w:rsid w:val="00BB6967"/>
    <w:rsid w:val="00BB708C"/>
    <w:rsid w:val="00BB7829"/>
    <w:rsid w:val="00BB7A1E"/>
    <w:rsid w:val="00BB7A5B"/>
    <w:rsid w:val="00BB7C44"/>
    <w:rsid w:val="00BB7FCF"/>
    <w:rsid w:val="00BC0FB6"/>
    <w:rsid w:val="00BC13E0"/>
    <w:rsid w:val="00BC17BE"/>
    <w:rsid w:val="00BC1F11"/>
    <w:rsid w:val="00BC2B04"/>
    <w:rsid w:val="00BC2FF8"/>
    <w:rsid w:val="00BC3EF0"/>
    <w:rsid w:val="00BC4C82"/>
    <w:rsid w:val="00BC6C2A"/>
    <w:rsid w:val="00BC735B"/>
    <w:rsid w:val="00BC7EE7"/>
    <w:rsid w:val="00BD0D21"/>
    <w:rsid w:val="00BD3817"/>
    <w:rsid w:val="00BD39BC"/>
    <w:rsid w:val="00BD39E7"/>
    <w:rsid w:val="00BD3AB0"/>
    <w:rsid w:val="00BD3EF0"/>
    <w:rsid w:val="00BD46AF"/>
    <w:rsid w:val="00BD56B0"/>
    <w:rsid w:val="00BE1581"/>
    <w:rsid w:val="00BE19E3"/>
    <w:rsid w:val="00BE243A"/>
    <w:rsid w:val="00BE28D8"/>
    <w:rsid w:val="00BE2F04"/>
    <w:rsid w:val="00BE3892"/>
    <w:rsid w:val="00BE3F56"/>
    <w:rsid w:val="00BE4986"/>
    <w:rsid w:val="00BE50EC"/>
    <w:rsid w:val="00BE5302"/>
    <w:rsid w:val="00BF0918"/>
    <w:rsid w:val="00BF115A"/>
    <w:rsid w:val="00BF23E5"/>
    <w:rsid w:val="00BF4EF0"/>
    <w:rsid w:val="00BF59ED"/>
    <w:rsid w:val="00BF7462"/>
    <w:rsid w:val="00C00464"/>
    <w:rsid w:val="00C012F0"/>
    <w:rsid w:val="00C018EA"/>
    <w:rsid w:val="00C01C20"/>
    <w:rsid w:val="00C02358"/>
    <w:rsid w:val="00C0255A"/>
    <w:rsid w:val="00C02609"/>
    <w:rsid w:val="00C02C3B"/>
    <w:rsid w:val="00C06371"/>
    <w:rsid w:val="00C07819"/>
    <w:rsid w:val="00C10F66"/>
    <w:rsid w:val="00C11D00"/>
    <w:rsid w:val="00C125E0"/>
    <w:rsid w:val="00C13A6D"/>
    <w:rsid w:val="00C14F6C"/>
    <w:rsid w:val="00C16699"/>
    <w:rsid w:val="00C16A1B"/>
    <w:rsid w:val="00C201E8"/>
    <w:rsid w:val="00C204AC"/>
    <w:rsid w:val="00C20A96"/>
    <w:rsid w:val="00C20AC7"/>
    <w:rsid w:val="00C22F4E"/>
    <w:rsid w:val="00C23B8B"/>
    <w:rsid w:val="00C24571"/>
    <w:rsid w:val="00C25129"/>
    <w:rsid w:val="00C253D1"/>
    <w:rsid w:val="00C259CB"/>
    <w:rsid w:val="00C26FA9"/>
    <w:rsid w:val="00C30AB3"/>
    <w:rsid w:val="00C315FE"/>
    <w:rsid w:val="00C32A52"/>
    <w:rsid w:val="00C32FFF"/>
    <w:rsid w:val="00C33183"/>
    <w:rsid w:val="00C342BF"/>
    <w:rsid w:val="00C35EFE"/>
    <w:rsid w:val="00C35FC0"/>
    <w:rsid w:val="00C366D7"/>
    <w:rsid w:val="00C36759"/>
    <w:rsid w:val="00C37EA0"/>
    <w:rsid w:val="00C425EF"/>
    <w:rsid w:val="00C430E2"/>
    <w:rsid w:val="00C432BB"/>
    <w:rsid w:val="00C43B1F"/>
    <w:rsid w:val="00C43D97"/>
    <w:rsid w:val="00C45130"/>
    <w:rsid w:val="00C463C6"/>
    <w:rsid w:val="00C467DC"/>
    <w:rsid w:val="00C468CD"/>
    <w:rsid w:val="00C4715D"/>
    <w:rsid w:val="00C50E05"/>
    <w:rsid w:val="00C51730"/>
    <w:rsid w:val="00C5175A"/>
    <w:rsid w:val="00C523D0"/>
    <w:rsid w:val="00C532B0"/>
    <w:rsid w:val="00C55218"/>
    <w:rsid w:val="00C55A24"/>
    <w:rsid w:val="00C55EE9"/>
    <w:rsid w:val="00C562FC"/>
    <w:rsid w:val="00C57646"/>
    <w:rsid w:val="00C63F19"/>
    <w:rsid w:val="00C64887"/>
    <w:rsid w:val="00C651C9"/>
    <w:rsid w:val="00C65B9C"/>
    <w:rsid w:val="00C666D4"/>
    <w:rsid w:val="00C677EF"/>
    <w:rsid w:val="00C70999"/>
    <w:rsid w:val="00C70C4E"/>
    <w:rsid w:val="00C710E2"/>
    <w:rsid w:val="00C7110F"/>
    <w:rsid w:val="00C71346"/>
    <w:rsid w:val="00C7152F"/>
    <w:rsid w:val="00C71765"/>
    <w:rsid w:val="00C71D1C"/>
    <w:rsid w:val="00C7216D"/>
    <w:rsid w:val="00C72A47"/>
    <w:rsid w:val="00C735E5"/>
    <w:rsid w:val="00C73908"/>
    <w:rsid w:val="00C740A9"/>
    <w:rsid w:val="00C74812"/>
    <w:rsid w:val="00C758C8"/>
    <w:rsid w:val="00C76B2E"/>
    <w:rsid w:val="00C76DDA"/>
    <w:rsid w:val="00C773A9"/>
    <w:rsid w:val="00C80DB0"/>
    <w:rsid w:val="00C819C4"/>
    <w:rsid w:val="00C831B3"/>
    <w:rsid w:val="00C8541B"/>
    <w:rsid w:val="00C85C6C"/>
    <w:rsid w:val="00C87007"/>
    <w:rsid w:val="00C87760"/>
    <w:rsid w:val="00C87BF8"/>
    <w:rsid w:val="00C87E08"/>
    <w:rsid w:val="00C905DE"/>
    <w:rsid w:val="00C90AD7"/>
    <w:rsid w:val="00C914B5"/>
    <w:rsid w:val="00C91720"/>
    <w:rsid w:val="00C91976"/>
    <w:rsid w:val="00C931C1"/>
    <w:rsid w:val="00C93CB6"/>
    <w:rsid w:val="00C9415C"/>
    <w:rsid w:val="00C95480"/>
    <w:rsid w:val="00C95BC1"/>
    <w:rsid w:val="00C9653D"/>
    <w:rsid w:val="00C96C92"/>
    <w:rsid w:val="00CA1937"/>
    <w:rsid w:val="00CA1A37"/>
    <w:rsid w:val="00CA1F8D"/>
    <w:rsid w:val="00CA3AA6"/>
    <w:rsid w:val="00CA418A"/>
    <w:rsid w:val="00CA5C54"/>
    <w:rsid w:val="00CA5FE7"/>
    <w:rsid w:val="00CA6537"/>
    <w:rsid w:val="00CA6A82"/>
    <w:rsid w:val="00CA7B84"/>
    <w:rsid w:val="00CB064F"/>
    <w:rsid w:val="00CB0EEE"/>
    <w:rsid w:val="00CB0FE1"/>
    <w:rsid w:val="00CC21CA"/>
    <w:rsid w:val="00CC2C1E"/>
    <w:rsid w:val="00CC2F19"/>
    <w:rsid w:val="00CC4076"/>
    <w:rsid w:val="00CC4234"/>
    <w:rsid w:val="00CC52E0"/>
    <w:rsid w:val="00CC55D2"/>
    <w:rsid w:val="00CC5D35"/>
    <w:rsid w:val="00CC64DB"/>
    <w:rsid w:val="00CC6C94"/>
    <w:rsid w:val="00CD0BE6"/>
    <w:rsid w:val="00CD2D6B"/>
    <w:rsid w:val="00CD3506"/>
    <w:rsid w:val="00CD365A"/>
    <w:rsid w:val="00CD4B97"/>
    <w:rsid w:val="00CE0AB3"/>
    <w:rsid w:val="00CE0EB1"/>
    <w:rsid w:val="00CE1F89"/>
    <w:rsid w:val="00CE2AAB"/>
    <w:rsid w:val="00CE2FCF"/>
    <w:rsid w:val="00CE47A9"/>
    <w:rsid w:val="00CE5231"/>
    <w:rsid w:val="00CE5459"/>
    <w:rsid w:val="00CE5FF2"/>
    <w:rsid w:val="00CE7D93"/>
    <w:rsid w:val="00CF073A"/>
    <w:rsid w:val="00CF348E"/>
    <w:rsid w:val="00CF38A6"/>
    <w:rsid w:val="00CF5A11"/>
    <w:rsid w:val="00CF5D5C"/>
    <w:rsid w:val="00CF67B9"/>
    <w:rsid w:val="00CF6837"/>
    <w:rsid w:val="00CF7C6A"/>
    <w:rsid w:val="00D0226A"/>
    <w:rsid w:val="00D03CF3"/>
    <w:rsid w:val="00D046E5"/>
    <w:rsid w:val="00D04FF9"/>
    <w:rsid w:val="00D05CAE"/>
    <w:rsid w:val="00D05E13"/>
    <w:rsid w:val="00D07A6B"/>
    <w:rsid w:val="00D105F8"/>
    <w:rsid w:val="00D10C7F"/>
    <w:rsid w:val="00D11599"/>
    <w:rsid w:val="00D12942"/>
    <w:rsid w:val="00D152C2"/>
    <w:rsid w:val="00D16736"/>
    <w:rsid w:val="00D17922"/>
    <w:rsid w:val="00D20161"/>
    <w:rsid w:val="00D20E84"/>
    <w:rsid w:val="00D217AC"/>
    <w:rsid w:val="00D21B32"/>
    <w:rsid w:val="00D22891"/>
    <w:rsid w:val="00D23646"/>
    <w:rsid w:val="00D241FF"/>
    <w:rsid w:val="00D24341"/>
    <w:rsid w:val="00D24352"/>
    <w:rsid w:val="00D243DB"/>
    <w:rsid w:val="00D24DA8"/>
    <w:rsid w:val="00D24F72"/>
    <w:rsid w:val="00D264C0"/>
    <w:rsid w:val="00D26762"/>
    <w:rsid w:val="00D27B5B"/>
    <w:rsid w:val="00D306D5"/>
    <w:rsid w:val="00D329FC"/>
    <w:rsid w:val="00D33AA0"/>
    <w:rsid w:val="00D33ADE"/>
    <w:rsid w:val="00D34651"/>
    <w:rsid w:val="00D424F9"/>
    <w:rsid w:val="00D45316"/>
    <w:rsid w:val="00D45B4B"/>
    <w:rsid w:val="00D47B60"/>
    <w:rsid w:val="00D50166"/>
    <w:rsid w:val="00D501DA"/>
    <w:rsid w:val="00D50D07"/>
    <w:rsid w:val="00D50E03"/>
    <w:rsid w:val="00D511BE"/>
    <w:rsid w:val="00D51A65"/>
    <w:rsid w:val="00D51CB8"/>
    <w:rsid w:val="00D53980"/>
    <w:rsid w:val="00D53BBB"/>
    <w:rsid w:val="00D54970"/>
    <w:rsid w:val="00D550C4"/>
    <w:rsid w:val="00D560AD"/>
    <w:rsid w:val="00D56C9B"/>
    <w:rsid w:val="00D60A89"/>
    <w:rsid w:val="00D620A5"/>
    <w:rsid w:val="00D62893"/>
    <w:rsid w:val="00D63EF9"/>
    <w:rsid w:val="00D6436E"/>
    <w:rsid w:val="00D659D3"/>
    <w:rsid w:val="00D67671"/>
    <w:rsid w:val="00D67BC3"/>
    <w:rsid w:val="00D707B7"/>
    <w:rsid w:val="00D70ED9"/>
    <w:rsid w:val="00D71D30"/>
    <w:rsid w:val="00D72647"/>
    <w:rsid w:val="00D7309B"/>
    <w:rsid w:val="00D730EB"/>
    <w:rsid w:val="00D73548"/>
    <w:rsid w:val="00D74030"/>
    <w:rsid w:val="00D74D65"/>
    <w:rsid w:val="00D74E6C"/>
    <w:rsid w:val="00D76D28"/>
    <w:rsid w:val="00D80B33"/>
    <w:rsid w:val="00D818F6"/>
    <w:rsid w:val="00D8210B"/>
    <w:rsid w:val="00D86A4F"/>
    <w:rsid w:val="00D8711C"/>
    <w:rsid w:val="00D87182"/>
    <w:rsid w:val="00D90C88"/>
    <w:rsid w:val="00D91517"/>
    <w:rsid w:val="00D91C70"/>
    <w:rsid w:val="00D9242A"/>
    <w:rsid w:val="00D93066"/>
    <w:rsid w:val="00D93781"/>
    <w:rsid w:val="00D937C3"/>
    <w:rsid w:val="00D9393B"/>
    <w:rsid w:val="00D93C87"/>
    <w:rsid w:val="00D942E2"/>
    <w:rsid w:val="00D94342"/>
    <w:rsid w:val="00D954BA"/>
    <w:rsid w:val="00D95712"/>
    <w:rsid w:val="00D95F6B"/>
    <w:rsid w:val="00D95FF7"/>
    <w:rsid w:val="00D965F1"/>
    <w:rsid w:val="00D9684D"/>
    <w:rsid w:val="00D96DCE"/>
    <w:rsid w:val="00D976C2"/>
    <w:rsid w:val="00D97975"/>
    <w:rsid w:val="00DA13A7"/>
    <w:rsid w:val="00DA14E8"/>
    <w:rsid w:val="00DA1631"/>
    <w:rsid w:val="00DA1676"/>
    <w:rsid w:val="00DA17D2"/>
    <w:rsid w:val="00DA1C7D"/>
    <w:rsid w:val="00DA3429"/>
    <w:rsid w:val="00DA3B7D"/>
    <w:rsid w:val="00DA3E0C"/>
    <w:rsid w:val="00DA44A9"/>
    <w:rsid w:val="00DA4B5D"/>
    <w:rsid w:val="00DA5905"/>
    <w:rsid w:val="00DA59F0"/>
    <w:rsid w:val="00DA5D23"/>
    <w:rsid w:val="00DA6A9A"/>
    <w:rsid w:val="00DA6B14"/>
    <w:rsid w:val="00DA7AF4"/>
    <w:rsid w:val="00DA7B8D"/>
    <w:rsid w:val="00DB0AA9"/>
    <w:rsid w:val="00DB1657"/>
    <w:rsid w:val="00DB1C7E"/>
    <w:rsid w:val="00DB41A2"/>
    <w:rsid w:val="00DB48E9"/>
    <w:rsid w:val="00DB4C23"/>
    <w:rsid w:val="00DB65C7"/>
    <w:rsid w:val="00DB7255"/>
    <w:rsid w:val="00DB7AA2"/>
    <w:rsid w:val="00DB7F66"/>
    <w:rsid w:val="00DC1034"/>
    <w:rsid w:val="00DC185E"/>
    <w:rsid w:val="00DC1C3D"/>
    <w:rsid w:val="00DC345A"/>
    <w:rsid w:val="00DC4DDF"/>
    <w:rsid w:val="00DC58DD"/>
    <w:rsid w:val="00DC669C"/>
    <w:rsid w:val="00DC6E71"/>
    <w:rsid w:val="00DC721D"/>
    <w:rsid w:val="00DD0B96"/>
    <w:rsid w:val="00DD0D21"/>
    <w:rsid w:val="00DD152E"/>
    <w:rsid w:val="00DD32F2"/>
    <w:rsid w:val="00DD39D5"/>
    <w:rsid w:val="00DD46FC"/>
    <w:rsid w:val="00DD4762"/>
    <w:rsid w:val="00DD4F09"/>
    <w:rsid w:val="00DD505D"/>
    <w:rsid w:val="00DD58F0"/>
    <w:rsid w:val="00DD5C12"/>
    <w:rsid w:val="00DD5E12"/>
    <w:rsid w:val="00DD67A9"/>
    <w:rsid w:val="00DD693A"/>
    <w:rsid w:val="00DD7510"/>
    <w:rsid w:val="00DE1094"/>
    <w:rsid w:val="00DE29D6"/>
    <w:rsid w:val="00DE3ED0"/>
    <w:rsid w:val="00DE41EB"/>
    <w:rsid w:val="00DE4F91"/>
    <w:rsid w:val="00DE65C3"/>
    <w:rsid w:val="00DE7187"/>
    <w:rsid w:val="00DE771D"/>
    <w:rsid w:val="00DF3750"/>
    <w:rsid w:val="00DF4429"/>
    <w:rsid w:val="00DF48FE"/>
    <w:rsid w:val="00DF5849"/>
    <w:rsid w:val="00DF65DC"/>
    <w:rsid w:val="00DF710D"/>
    <w:rsid w:val="00DF742F"/>
    <w:rsid w:val="00DF7BE6"/>
    <w:rsid w:val="00E00153"/>
    <w:rsid w:val="00E01005"/>
    <w:rsid w:val="00E0218B"/>
    <w:rsid w:val="00E021C7"/>
    <w:rsid w:val="00E04C96"/>
    <w:rsid w:val="00E060B9"/>
    <w:rsid w:val="00E10373"/>
    <w:rsid w:val="00E11567"/>
    <w:rsid w:val="00E12949"/>
    <w:rsid w:val="00E13B0A"/>
    <w:rsid w:val="00E145E3"/>
    <w:rsid w:val="00E15976"/>
    <w:rsid w:val="00E17AA5"/>
    <w:rsid w:val="00E20665"/>
    <w:rsid w:val="00E20E7E"/>
    <w:rsid w:val="00E21A4D"/>
    <w:rsid w:val="00E23D36"/>
    <w:rsid w:val="00E249E5"/>
    <w:rsid w:val="00E24C3A"/>
    <w:rsid w:val="00E2573E"/>
    <w:rsid w:val="00E26224"/>
    <w:rsid w:val="00E26962"/>
    <w:rsid w:val="00E30287"/>
    <w:rsid w:val="00E30D59"/>
    <w:rsid w:val="00E31459"/>
    <w:rsid w:val="00E31884"/>
    <w:rsid w:val="00E32A03"/>
    <w:rsid w:val="00E338CD"/>
    <w:rsid w:val="00E34745"/>
    <w:rsid w:val="00E35E0B"/>
    <w:rsid w:val="00E40194"/>
    <w:rsid w:val="00E42B75"/>
    <w:rsid w:val="00E436ED"/>
    <w:rsid w:val="00E44A0D"/>
    <w:rsid w:val="00E44AD1"/>
    <w:rsid w:val="00E457D7"/>
    <w:rsid w:val="00E46EFF"/>
    <w:rsid w:val="00E47E0B"/>
    <w:rsid w:val="00E47FAB"/>
    <w:rsid w:val="00E5129F"/>
    <w:rsid w:val="00E51CD1"/>
    <w:rsid w:val="00E52081"/>
    <w:rsid w:val="00E5273F"/>
    <w:rsid w:val="00E53537"/>
    <w:rsid w:val="00E5387B"/>
    <w:rsid w:val="00E5523C"/>
    <w:rsid w:val="00E5627A"/>
    <w:rsid w:val="00E56310"/>
    <w:rsid w:val="00E57D6F"/>
    <w:rsid w:val="00E609C2"/>
    <w:rsid w:val="00E61A66"/>
    <w:rsid w:val="00E61CCA"/>
    <w:rsid w:val="00E620B7"/>
    <w:rsid w:val="00E651CB"/>
    <w:rsid w:val="00E666C4"/>
    <w:rsid w:val="00E66B2B"/>
    <w:rsid w:val="00E70C09"/>
    <w:rsid w:val="00E70C3D"/>
    <w:rsid w:val="00E7154F"/>
    <w:rsid w:val="00E71B7F"/>
    <w:rsid w:val="00E7223E"/>
    <w:rsid w:val="00E72339"/>
    <w:rsid w:val="00E74C38"/>
    <w:rsid w:val="00E757BB"/>
    <w:rsid w:val="00E77CB4"/>
    <w:rsid w:val="00E77E2B"/>
    <w:rsid w:val="00E80022"/>
    <w:rsid w:val="00E80CDD"/>
    <w:rsid w:val="00E815C9"/>
    <w:rsid w:val="00E81B8A"/>
    <w:rsid w:val="00E821BA"/>
    <w:rsid w:val="00E8329B"/>
    <w:rsid w:val="00E836F1"/>
    <w:rsid w:val="00E842B0"/>
    <w:rsid w:val="00E8668E"/>
    <w:rsid w:val="00E86A97"/>
    <w:rsid w:val="00E8774E"/>
    <w:rsid w:val="00E90C62"/>
    <w:rsid w:val="00E91044"/>
    <w:rsid w:val="00E91A23"/>
    <w:rsid w:val="00E941F9"/>
    <w:rsid w:val="00E9623D"/>
    <w:rsid w:val="00E96BF3"/>
    <w:rsid w:val="00E96DFA"/>
    <w:rsid w:val="00E9786A"/>
    <w:rsid w:val="00EA2CB9"/>
    <w:rsid w:val="00EA5BC2"/>
    <w:rsid w:val="00EA66D2"/>
    <w:rsid w:val="00EA6A14"/>
    <w:rsid w:val="00EA7057"/>
    <w:rsid w:val="00EA76B1"/>
    <w:rsid w:val="00EA7C79"/>
    <w:rsid w:val="00EB0486"/>
    <w:rsid w:val="00EB173B"/>
    <w:rsid w:val="00EB359F"/>
    <w:rsid w:val="00EB4792"/>
    <w:rsid w:val="00EB4ED8"/>
    <w:rsid w:val="00EB5271"/>
    <w:rsid w:val="00EB64FF"/>
    <w:rsid w:val="00EB7376"/>
    <w:rsid w:val="00EC142F"/>
    <w:rsid w:val="00EC2D56"/>
    <w:rsid w:val="00EC5454"/>
    <w:rsid w:val="00EC569D"/>
    <w:rsid w:val="00EC64D5"/>
    <w:rsid w:val="00ED0A28"/>
    <w:rsid w:val="00ED0D59"/>
    <w:rsid w:val="00ED3017"/>
    <w:rsid w:val="00ED4895"/>
    <w:rsid w:val="00ED529C"/>
    <w:rsid w:val="00ED6298"/>
    <w:rsid w:val="00ED78EF"/>
    <w:rsid w:val="00EE0C0C"/>
    <w:rsid w:val="00EE2078"/>
    <w:rsid w:val="00EE4344"/>
    <w:rsid w:val="00EE463F"/>
    <w:rsid w:val="00EE6A64"/>
    <w:rsid w:val="00EE7044"/>
    <w:rsid w:val="00EE73D5"/>
    <w:rsid w:val="00EE77FF"/>
    <w:rsid w:val="00EF0DAC"/>
    <w:rsid w:val="00EF0EC4"/>
    <w:rsid w:val="00EF1699"/>
    <w:rsid w:val="00EF2239"/>
    <w:rsid w:val="00EF309D"/>
    <w:rsid w:val="00EF3A94"/>
    <w:rsid w:val="00EF47C5"/>
    <w:rsid w:val="00EF535E"/>
    <w:rsid w:val="00EF5512"/>
    <w:rsid w:val="00EF5801"/>
    <w:rsid w:val="00EF6F00"/>
    <w:rsid w:val="00F01405"/>
    <w:rsid w:val="00F01B7F"/>
    <w:rsid w:val="00F055F5"/>
    <w:rsid w:val="00F06020"/>
    <w:rsid w:val="00F0602D"/>
    <w:rsid w:val="00F06ED0"/>
    <w:rsid w:val="00F101EA"/>
    <w:rsid w:val="00F10877"/>
    <w:rsid w:val="00F10DAE"/>
    <w:rsid w:val="00F11470"/>
    <w:rsid w:val="00F12129"/>
    <w:rsid w:val="00F1278C"/>
    <w:rsid w:val="00F12EE0"/>
    <w:rsid w:val="00F1329D"/>
    <w:rsid w:val="00F13C2F"/>
    <w:rsid w:val="00F1568C"/>
    <w:rsid w:val="00F15B21"/>
    <w:rsid w:val="00F15E82"/>
    <w:rsid w:val="00F16B4F"/>
    <w:rsid w:val="00F16EE8"/>
    <w:rsid w:val="00F1765E"/>
    <w:rsid w:val="00F22330"/>
    <w:rsid w:val="00F22C0D"/>
    <w:rsid w:val="00F235EF"/>
    <w:rsid w:val="00F239AD"/>
    <w:rsid w:val="00F25C1E"/>
    <w:rsid w:val="00F26886"/>
    <w:rsid w:val="00F27F32"/>
    <w:rsid w:val="00F30D4A"/>
    <w:rsid w:val="00F3553D"/>
    <w:rsid w:val="00F35E98"/>
    <w:rsid w:val="00F37247"/>
    <w:rsid w:val="00F40D82"/>
    <w:rsid w:val="00F40FCF"/>
    <w:rsid w:val="00F417EC"/>
    <w:rsid w:val="00F420B6"/>
    <w:rsid w:val="00F4253C"/>
    <w:rsid w:val="00F42968"/>
    <w:rsid w:val="00F43B98"/>
    <w:rsid w:val="00F43C0A"/>
    <w:rsid w:val="00F462E4"/>
    <w:rsid w:val="00F47030"/>
    <w:rsid w:val="00F4710E"/>
    <w:rsid w:val="00F47338"/>
    <w:rsid w:val="00F5067E"/>
    <w:rsid w:val="00F50C8C"/>
    <w:rsid w:val="00F5108B"/>
    <w:rsid w:val="00F518B1"/>
    <w:rsid w:val="00F526A2"/>
    <w:rsid w:val="00F52B14"/>
    <w:rsid w:val="00F5491F"/>
    <w:rsid w:val="00F54989"/>
    <w:rsid w:val="00F56219"/>
    <w:rsid w:val="00F5664F"/>
    <w:rsid w:val="00F56C35"/>
    <w:rsid w:val="00F57159"/>
    <w:rsid w:val="00F57288"/>
    <w:rsid w:val="00F6065B"/>
    <w:rsid w:val="00F61268"/>
    <w:rsid w:val="00F61613"/>
    <w:rsid w:val="00F62073"/>
    <w:rsid w:val="00F6273B"/>
    <w:rsid w:val="00F6375B"/>
    <w:rsid w:val="00F65355"/>
    <w:rsid w:val="00F65B49"/>
    <w:rsid w:val="00F65C4D"/>
    <w:rsid w:val="00F6702C"/>
    <w:rsid w:val="00F673C7"/>
    <w:rsid w:val="00F70037"/>
    <w:rsid w:val="00F70CED"/>
    <w:rsid w:val="00F71204"/>
    <w:rsid w:val="00F72347"/>
    <w:rsid w:val="00F72E65"/>
    <w:rsid w:val="00F72EFF"/>
    <w:rsid w:val="00F7413B"/>
    <w:rsid w:val="00F74533"/>
    <w:rsid w:val="00F75190"/>
    <w:rsid w:val="00F76B99"/>
    <w:rsid w:val="00F76DD9"/>
    <w:rsid w:val="00F77119"/>
    <w:rsid w:val="00F77920"/>
    <w:rsid w:val="00F82398"/>
    <w:rsid w:val="00F82EE7"/>
    <w:rsid w:val="00F835D5"/>
    <w:rsid w:val="00F83816"/>
    <w:rsid w:val="00F84189"/>
    <w:rsid w:val="00F8527F"/>
    <w:rsid w:val="00F865BF"/>
    <w:rsid w:val="00F870C2"/>
    <w:rsid w:val="00F87C94"/>
    <w:rsid w:val="00F900C0"/>
    <w:rsid w:val="00F90B72"/>
    <w:rsid w:val="00F90C1F"/>
    <w:rsid w:val="00F914C7"/>
    <w:rsid w:val="00F9165B"/>
    <w:rsid w:val="00F92454"/>
    <w:rsid w:val="00F9285D"/>
    <w:rsid w:val="00F93318"/>
    <w:rsid w:val="00F9340E"/>
    <w:rsid w:val="00F93C2E"/>
    <w:rsid w:val="00F945F2"/>
    <w:rsid w:val="00F95490"/>
    <w:rsid w:val="00F96C4C"/>
    <w:rsid w:val="00F97737"/>
    <w:rsid w:val="00F97D65"/>
    <w:rsid w:val="00F97F81"/>
    <w:rsid w:val="00FA08DF"/>
    <w:rsid w:val="00FA33EA"/>
    <w:rsid w:val="00FA4388"/>
    <w:rsid w:val="00FA4ED3"/>
    <w:rsid w:val="00FA51D2"/>
    <w:rsid w:val="00FA7A3F"/>
    <w:rsid w:val="00FB03E1"/>
    <w:rsid w:val="00FB09D3"/>
    <w:rsid w:val="00FB0FBF"/>
    <w:rsid w:val="00FB2760"/>
    <w:rsid w:val="00FB3A72"/>
    <w:rsid w:val="00FB557E"/>
    <w:rsid w:val="00FB5808"/>
    <w:rsid w:val="00FB5D61"/>
    <w:rsid w:val="00FB6253"/>
    <w:rsid w:val="00FC19F1"/>
    <w:rsid w:val="00FC3195"/>
    <w:rsid w:val="00FC3919"/>
    <w:rsid w:val="00FC56D2"/>
    <w:rsid w:val="00FC6039"/>
    <w:rsid w:val="00FC6130"/>
    <w:rsid w:val="00FC6725"/>
    <w:rsid w:val="00FD0000"/>
    <w:rsid w:val="00FD1278"/>
    <w:rsid w:val="00FD2B9E"/>
    <w:rsid w:val="00FD37EB"/>
    <w:rsid w:val="00FD3E76"/>
    <w:rsid w:val="00FD4643"/>
    <w:rsid w:val="00FD4896"/>
    <w:rsid w:val="00FD4A2F"/>
    <w:rsid w:val="00FD557B"/>
    <w:rsid w:val="00FD589D"/>
    <w:rsid w:val="00FD6F39"/>
    <w:rsid w:val="00FD7B2E"/>
    <w:rsid w:val="00FD7D8C"/>
    <w:rsid w:val="00FE11F6"/>
    <w:rsid w:val="00FE1CF0"/>
    <w:rsid w:val="00FE2257"/>
    <w:rsid w:val="00FE2B07"/>
    <w:rsid w:val="00FE3372"/>
    <w:rsid w:val="00FE3587"/>
    <w:rsid w:val="00FE40B0"/>
    <w:rsid w:val="00FE4938"/>
    <w:rsid w:val="00FE56F3"/>
    <w:rsid w:val="00FE6078"/>
    <w:rsid w:val="00FE624A"/>
    <w:rsid w:val="00FE657C"/>
    <w:rsid w:val="00FE72B3"/>
    <w:rsid w:val="00FE7E26"/>
    <w:rsid w:val="00FF44CF"/>
    <w:rsid w:val="00FF4E87"/>
    <w:rsid w:val="00FF67CD"/>
    <w:rsid w:val="00FF7F9E"/>
    <w:rsid w:val="019A7078"/>
    <w:rsid w:val="01B44AAF"/>
    <w:rsid w:val="0317030C"/>
    <w:rsid w:val="035392B5"/>
    <w:rsid w:val="038E674B"/>
    <w:rsid w:val="046D53C3"/>
    <w:rsid w:val="04988838"/>
    <w:rsid w:val="04AB496F"/>
    <w:rsid w:val="04B0ABF8"/>
    <w:rsid w:val="04C3F69D"/>
    <w:rsid w:val="04C43B6F"/>
    <w:rsid w:val="04F06226"/>
    <w:rsid w:val="0510C641"/>
    <w:rsid w:val="0549C196"/>
    <w:rsid w:val="0570CE55"/>
    <w:rsid w:val="05D0EE6C"/>
    <w:rsid w:val="062A37D1"/>
    <w:rsid w:val="070BCFE5"/>
    <w:rsid w:val="081AAFAB"/>
    <w:rsid w:val="0871402B"/>
    <w:rsid w:val="08F0D492"/>
    <w:rsid w:val="0955EDD1"/>
    <w:rsid w:val="09802D75"/>
    <w:rsid w:val="09CF2541"/>
    <w:rsid w:val="0BE3FA97"/>
    <w:rsid w:val="0C455EC3"/>
    <w:rsid w:val="0CD476E8"/>
    <w:rsid w:val="0D3993DF"/>
    <w:rsid w:val="0D598AE3"/>
    <w:rsid w:val="0E9E3A4C"/>
    <w:rsid w:val="0EC7944B"/>
    <w:rsid w:val="0ED4F6ED"/>
    <w:rsid w:val="0F7F1189"/>
    <w:rsid w:val="1029FB4A"/>
    <w:rsid w:val="10F07899"/>
    <w:rsid w:val="11EC4177"/>
    <w:rsid w:val="11F05348"/>
    <w:rsid w:val="1284546E"/>
    <w:rsid w:val="13B4B4E7"/>
    <w:rsid w:val="148EC0CE"/>
    <w:rsid w:val="1496068F"/>
    <w:rsid w:val="15080546"/>
    <w:rsid w:val="159B0E81"/>
    <w:rsid w:val="161C2CB1"/>
    <w:rsid w:val="1641A10F"/>
    <w:rsid w:val="169F42BB"/>
    <w:rsid w:val="16A811EF"/>
    <w:rsid w:val="17807C2A"/>
    <w:rsid w:val="18E67920"/>
    <w:rsid w:val="19637257"/>
    <w:rsid w:val="19CB54B8"/>
    <w:rsid w:val="1A0BB960"/>
    <w:rsid w:val="1A84AD54"/>
    <w:rsid w:val="1B2B2F79"/>
    <w:rsid w:val="1B6CA909"/>
    <w:rsid w:val="1B8DD85D"/>
    <w:rsid w:val="1CD53056"/>
    <w:rsid w:val="1DDD1DDB"/>
    <w:rsid w:val="202214A3"/>
    <w:rsid w:val="20393FC0"/>
    <w:rsid w:val="205E417F"/>
    <w:rsid w:val="20842E76"/>
    <w:rsid w:val="2141E86B"/>
    <w:rsid w:val="22694900"/>
    <w:rsid w:val="22A09566"/>
    <w:rsid w:val="23AAA72F"/>
    <w:rsid w:val="248C5EFF"/>
    <w:rsid w:val="24CD27C5"/>
    <w:rsid w:val="2514B9F3"/>
    <w:rsid w:val="25551A58"/>
    <w:rsid w:val="25659C3A"/>
    <w:rsid w:val="2573D8C2"/>
    <w:rsid w:val="267084F1"/>
    <w:rsid w:val="275AC57B"/>
    <w:rsid w:val="27A2D541"/>
    <w:rsid w:val="27AB3859"/>
    <w:rsid w:val="28927FAF"/>
    <w:rsid w:val="2901581A"/>
    <w:rsid w:val="29B87D59"/>
    <w:rsid w:val="2AA2351F"/>
    <w:rsid w:val="2AFC1AEF"/>
    <w:rsid w:val="2B0540FF"/>
    <w:rsid w:val="2B61CE54"/>
    <w:rsid w:val="2C494AF0"/>
    <w:rsid w:val="2CC53182"/>
    <w:rsid w:val="2D184FC1"/>
    <w:rsid w:val="2D769054"/>
    <w:rsid w:val="2E1A84A8"/>
    <w:rsid w:val="2E9E6DC6"/>
    <w:rsid w:val="2EA3425B"/>
    <w:rsid w:val="2EADF1B2"/>
    <w:rsid w:val="2EEAC774"/>
    <w:rsid w:val="301E6BF6"/>
    <w:rsid w:val="30990C34"/>
    <w:rsid w:val="3108AE94"/>
    <w:rsid w:val="314488B9"/>
    <w:rsid w:val="31B801FF"/>
    <w:rsid w:val="325BEBB9"/>
    <w:rsid w:val="328F85CB"/>
    <w:rsid w:val="32938976"/>
    <w:rsid w:val="3305B69F"/>
    <w:rsid w:val="33303CC3"/>
    <w:rsid w:val="33D24544"/>
    <w:rsid w:val="34ACB686"/>
    <w:rsid w:val="353119F7"/>
    <w:rsid w:val="35B5CACC"/>
    <w:rsid w:val="3640F0CF"/>
    <w:rsid w:val="375A3B24"/>
    <w:rsid w:val="37A86E92"/>
    <w:rsid w:val="3937F601"/>
    <w:rsid w:val="3942B58C"/>
    <w:rsid w:val="397AE8C6"/>
    <w:rsid w:val="3A70A6C2"/>
    <w:rsid w:val="3AF186F7"/>
    <w:rsid w:val="3B5D73E5"/>
    <w:rsid w:val="3BC6B009"/>
    <w:rsid w:val="3D413397"/>
    <w:rsid w:val="3D9DF589"/>
    <w:rsid w:val="3E4A8908"/>
    <w:rsid w:val="3E6EE994"/>
    <w:rsid w:val="3EBA6F1B"/>
    <w:rsid w:val="3F676654"/>
    <w:rsid w:val="3FDA04C8"/>
    <w:rsid w:val="406CE5CA"/>
    <w:rsid w:val="417310F9"/>
    <w:rsid w:val="41DE7B61"/>
    <w:rsid w:val="41F26621"/>
    <w:rsid w:val="41FFA6F2"/>
    <w:rsid w:val="42499B78"/>
    <w:rsid w:val="427A46A2"/>
    <w:rsid w:val="42CF5E97"/>
    <w:rsid w:val="43A71B57"/>
    <w:rsid w:val="4437D293"/>
    <w:rsid w:val="44A4E716"/>
    <w:rsid w:val="44EA6A40"/>
    <w:rsid w:val="44EFA771"/>
    <w:rsid w:val="4609D8D8"/>
    <w:rsid w:val="4647A02A"/>
    <w:rsid w:val="469CFC34"/>
    <w:rsid w:val="47D629CC"/>
    <w:rsid w:val="47D8171B"/>
    <w:rsid w:val="484F9A9B"/>
    <w:rsid w:val="48562008"/>
    <w:rsid w:val="493B526B"/>
    <w:rsid w:val="4A6A0DCF"/>
    <w:rsid w:val="4A8AC76C"/>
    <w:rsid w:val="4BC8E7F8"/>
    <w:rsid w:val="4BF477F8"/>
    <w:rsid w:val="4C7DB21C"/>
    <w:rsid w:val="4DD05BFC"/>
    <w:rsid w:val="4E4EBC35"/>
    <w:rsid w:val="4EA7A086"/>
    <w:rsid w:val="4F0291CF"/>
    <w:rsid w:val="5003EF90"/>
    <w:rsid w:val="50AB80D0"/>
    <w:rsid w:val="510E84DB"/>
    <w:rsid w:val="51FC81C6"/>
    <w:rsid w:val="5208FF4D"/>
    <w:rsid w:val="537D4CD9"/>
    <w:rsid w:val="54ED691A"/>
    <w:rsid w:val="552D8B61"/>
    <w:rsid w:val="55351624"/>
    <w:rsid w:val="55E0CB96"/>
    <w:rsid w:val="5664FAB2"/>
    <w:rsid w:val="59771E09"/>
    <w:rsid w:val="599F320A"/>
    <w:rsid w:val="59AFE8B5"/>
    <w:rsid w:val="59E084EA"/>
    <w:rsid w:val="5A1621CE"/>
    <w:rsid w:val="5C183118"/>
    <w:rsid w:val="5CE7BA47"/>
    <w:rsid w:val="5E54707A"/>
    <w:rsid w:val="5E87283A"/>
    <w:rsid w:val="5EACECCA"/>
    <w:rsid w:val="5EE32C85"/>
    <w:rsid w:val="5F034C1E"/>
    <w:rsid w:val="6032FE63"/>
    <w:rsid w:val="6059F37C"/>
    <w:rsid w:val="607D0E90"/>
    <w:rsid w:val="62DEC4DE"/>
    <w:rsid w:val="62FDDBD2"/>
    <w:rsid w:val="6440513D"/>
    <w:rsid w:val="64B8633B"/>
    <w:rsid w:val="65FDEB8C"/>
    <w:rsid w:val="66606957"/>
    <w:rsid w:val="6696F19C"/>
    <w:rsid w:val="66B3C06D"/>
    <w:rsid w:val="66DE9C4A"/>
    <w:rsid w:val="670551C5"/>
    <w:rsid w:val="67687939"/>
    <w:rsid w:val="67931FDA"/>
    <w:rsid w:val="67CE17B6"/>
    <w:rsid w:val="68140C71"/>
    <w:rsid w:val="68511FC7"/>
    <w:rsid w:val="68A681AE"/>
    <w:rsid w:val="68D4E457"/>
    <w:rsid w:val="69C9F691"/>
    <w:rsid w:val="6A22E8DF"/>
    <w:rsid w:val="6AC45B54"/>
    <w:rsid w:val="6ACD0421"/>
    <w:rsid w:val="6AE013F7"/>
    <w:rsid w:val="6B45B140"/>
    <w:rsid w:val="6B4D9038"/>
    <w:rsid w:val="6BB35BAF"/>
    <w:rsid w:val="6C360BE6"/>
    <w:rsid w:val="6C57BE0A"/>
    <w:rsid w:val="6D21F287"/>
    <w:rsid w:val="6DD7D25E"/>
    <w:rsid w:val="6E4E6658"/>
    <w:rsid w:val="6F7FBDBB"/>
    <w:rsid w:val="6FA08264"/>
    <w:rsid w:val="6FC3367D"/>
    <w:rsid w:val="70101912"/>
    <w:rsid w:val="710DC43D"/>
    <w:rsid w:val="711AA48C"/>
    <w:rsid w:val="7177C061"/>
    <w:rsid w:val="71F657DF"/>
    <w:rsid w:val="7214D642"/>
    <w:rsid w:val="7244F6CB"/>
    <w:rsid w:val="72B06375"/>
    <w:rsid w:val="735EEC3E"/>
    <w:rsid w:val="735F07D3"/>
    <w:rsid w:val="73C031C6"/>
    <w:rsid w:val="7426E2BC"/>
    <w:rsid w:val="747EEEAC"/>
    <w:rsid w:val="74A98C0F"/>
    <w:rsid w:val="75B83404"/>
    <w:rsid w:val="75D5C979"/>
    <w:rsid w:val="75FABEDF"/>
    <w:rsid w:val="761FD6D0"/>
    <w:rsid w:val="77416F36"/>
    <w:rsid w:val="7794CACE"/>
    <w:rsid w:val="7841959E"/>
    <w:rsid w:val="78836899"/>
    <w:rsid w:val="78E6BBD1"/>
    <w:rsid w:val="790C3B7B"/>
    <w:rsid w:val="79551FD3"/>
    <w:rsid w:val="797DBBAE"/>
    <w:rsid w:val="79D27915"/>
    <w:rsid w:val="7A08E350"/>
    <w:rsid w:val="7A226FA3"/>
    <w:rsid w:val="7A6946A0"/>
    <w:rsid w:val="7AD5DDA1"/>
    <w:rsid w:val="7B373D70"/>
    <w:rsid w:val="7B47D3DE"/>
    <w:rsid w:val="7B7FFB79"/>
    <w:rsid w:val="7B9D8D27"/>
    <w:rsid w:val="7BB6B462"/>
    <w:rsid w:val="7C0F46C7"/>
    <w:rsid w:val="7CCC84BC"/>
    <w:rsid w:val="7CF183AD"/>
    <w:rsid w:val="7FBA4DCD"/>
    <w:rsid w:val="7FEF4DEC"/>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9A7272"/>
  <w15:docId w15:val="{E8D76E25-BBFC-43E8-B556-9FCE20CDB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217AC"/>
    <w:pPr>
      <w:spacing w:line="280" w:lineRule="atLeast"/>
    </w:pPr>
  </w:style>
  <w:style w:type="paragraph" w:styleId="Kop1">
    <w:name w:val="heading 1"/>
    <w:aliases w:val="hoofdstuktitel"/>
    <w:basedOn w:val="Standaard"/>
    <w:next w:val="Standaard"/>
    <w:link w:val="Kop1Char"/>
    <w:uiPriority w:val="9"/>
    <w:qFormat/>
    <w:rsid w:val="008150E3"/>
    <w:pPr>
      <w:keepNext/>
      <w:keepLines/>
      <w:pageBreakBefore/>
      <w:numPr>
        <w:numId w:val="25"/>
      </w:numPr>
      <w:tabs>
        <w:tab w:val="left" w:pos="454"/>
      </w:tabs>
      <w:spacing w:after="560" w:line="560" w:lineRule="atLeast"/>
      <w:outlineLvl w:val="0"/>
    </w:pPr>
    <w:rPr>
      <w:b/>
      <w:bCs/>
      <w:color w:val="FF0000"/>
      <w:sz w:val="42"/>
      <w:szCs w:val="28"/>
    </w:rPr>
  </w:style>
  <w:style w:type="paragraph" w:styleId="Kop2">
    <w:name w:val="heading 2"/>
    <w:basedOn w:val="Standaard"/>
    <w:next w:val="Standaard"/>
    <w:link w:val="Kop2Char"/>
    <w:uiPriority w:val="9"/>
    <w:unhideWhenUsed/>
    <w:qFormat/>
    <w:rsid w:val="008150E3"/>
    <w:pPr>
      <w:keepNext/>
      <w:keepLines/>
      <w:numPr>
        <w:ilvl w:val="1"/>
        <w:numId w:val="25"/>
      </w:numPr>
      <w:tabs>
        <w:tab w:val="left" w:pos="454"/>
      </w:tabs>
      <w:spacing w:before="560" w:after="280"/>
      <w:outlineLvl w:val="1"/>
    </w:pPr>
    <w:rPr>
      <w:b/>
      <w:bCs/>
      <w:color w:val="FF0000"/>
      <w:sz w:val="28"/>
      <w:szCs w:val="26"/>
    </w:rPr>
  </w:style>
  <w:style w:type="paragraph" w:styleId="Kop3">
    <w:name w:val="heading 3"/>
    <w:basedOn w:val="Standaard"/>
    <w:next w:val="Standaard"/>
    <w:link w:val="Kop3Char"/>
    <w:uiPriority w:val="9"/>
    <w:unhideWhenUsed/>
    <w:qFormat/>
    <w:rsid w:val="008150E3"/>
    <w:pPr>
      <w:keepNext/>
      <w:numPr>
        <w:ilvl w:val="2"/>
        <w:numId w:val="25"/>
      </w:numPr>
      <w:tabs>
        <w:tab w:val="left" w:pos="680"/>
      </w:tabs>
      <w:spacing w:before="560" w:after="280"/>
      <w:outlineLvl w:val="2"/>
    </w:pPr>
    <w:rPr>
      <w:b/>
      <w:color w:val="FF0000"/>
      <w:sz w:val="24"/>
    </w:rPr>
  </w:style>
  <w:style w:type="paragraph" w:styleId="Kop4">
    <w:name w:val="heading 4"/>
    <w:basedOn w:val="Standaard"/>
    <w:next w:val="Standaard"/>
    <w:link w:val="Kop4Char"/>
    <w:uiPriority w:val="9"/>
    <w:unhideWhenUsed/>
    <w:qFormat/>
    <w:rsid w:val="008150E3"/>
    <w:pPr>
      <w:keepNext/>
      <w:keepLines/>
      <w:numPr>
        <w:ilvl w:val="3"/>
        <w:numId w:val="25"/>
      </w:numPr>
      <w:tabs>
        <w:tab w:val="left" w:pos="907"/>
      </w:tabs>
      <w:spacing w:before="280"/>
      <w:outlineLvl w:val="3"/>
    </w:pPr>
    <w:rPr>
      <w:b/>
      <w:bCs/>
      <w:iCs/>
      <w:color w:val="FF0000"/>
    </w:rPr>
  </w:style>
  <w:style w:type="paragraph" w:styleId="Kop5">
    <w:name w:val="heading 5"/>
    <w:basedOn w:val="Standaard"/>
    <w:next w:val="Standaard"/>
    <w:link w:val="Kop5Char"/>
    <w:uiPriority w:val="9"/>
    <w:semiHidden/>
    <w:unhideWhenUsed/>
    <w:rsid w:val="008150E3"/>
    <w:pPr>
      <w:keepNext/>
      <w:keepLines/>
      <w:numPr>
        <w:ilvl w:val="4"/>
        <w:numId w:val="25"/>
      </w:numPr>
      <w:spacing w:before="200"/>
      <w:outlineLvl w:val="4"/>
    </w:pPr>
    <w:rPr>
      <w:rFonts w:eastAsiaTheme="majorEastAsia" w:cstheme="majorBidi"/>
      <w:color w:val="FF0000"/>
    </w:rPr>
  </w:style>
  <w:style w:type="paragraph" w:styleId="Kop6">
    <w:name w:val="heading 6"/>
    <w:basedOn w:val="Standaard"/>
    <w:next w:val="Standaard"/>
    <w:link w:val="Kop6Char"/>
    <w:uiPriority w:val="9"/>
    <w:semiHidden/>
    <w:unhideWhenUsed/>
    <w:qFormat/>
    <w:rsid w:val="00D45316"/>
    <w:pPr>
      <w:keepNext/>
      <w:keepLines/>
      <w:numPr>
        <w:ilvl w:val="5"/>
        <w:numId w:val="25"/>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25"/>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25"/>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2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8150E3"/>
    <w:rPr>
      <w:b/>
      <w:bCs/>
      <w:color w:val="FF0000"/>
      <w:sz w:val="42"/>
      <w:szCs w:val="28"/>
    </w:rPr>
  </w:style>
  <w:style w:type="character" w:customStyle="1" w:styleId="Kop2Char">
    <w:name w:val="Kop 2 Char"/>
    <w:basedOn w:val="Standaardalinea-lettertype"/>
    <w:link w:val="Kop2"/>
    <w:uiPriority w:val="9"/>
    <w:rsid w:val="008150E3"/>
    <w:rPr>
      <w:b/>
      <w:bCs/>
      <w:color w:val="FF0000"/>
      <w:sz w:val="28"/>
      <w:szCs w:val="26"/>
    </w:rPr>
  </w:style>
  <w:style w:type="character" w:customStyle="1" w:styleId="Kop3Char">
    <w:name w:val="Kop 3 Char"/>
    <w:basedOn w:val="Standaardalinea-lettertype"/>
    <w:link w:val="Kop3"/>
    <w:uiPriority w:val="9"/>
    <w:rsid w:val="008150E3"/>
    <w:rPr>
      <w:b/>
      <w:color w:val="FF0000"/>
      <w:sz w:val="24"/>
    </w:rPr>
  </w:style>
  <w:style w:type="character" w:customStyle="1" w:styleId="Kop4Char">
    <w:name w:val="Kop 4 Char"/>
    <w:basedOn w:val="Standaardalinea-lettertype"/>
    <w:link w:val="Kop4"/>
    <w:uiPriority w:val="9"/>
    <w:rsid w:val="008150E3"/>
    <w:rPr>
      <w:b/>
      <w:bCs/>
      <w:iCs/>
      <w:color w:val="FF0000"/>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8150E3"/>
    <w:pPr>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8150E3"/>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523AE9"/>
    <w:pPr>
      <w:numPr>
        <w:ilvl w:val="1"/>
      </w:numPr>
      <w:ind w:right="2125"/>
    </w:pPr>
    <w:rPr>
      <w:rFonts w:eastAsiaTheme="majorEastAsia" w:cstheme="majorBidi"/>
      <w:b/>
      <w:iCs/>
      <w:color w:val="000000" w:themeColor="text1"/>
      <w:spacing w:val="15"/>
      <w:sz w:val="22"/>
      <w:szCs w:val="22"/>
    </w:rPr>
  </w:style>
  <w:style w:type="character" w:customStyle="1" w:styleId="OndertitelChar">
    <w:name w:val="Ondertitel Char"/>
    <w:basedOn w:val="Standaardalinea-lettertype"/>
    <w:link w:val="Ondertitel"/>
    <w:uiPriority w:val="11"/>
    <w:rsid w:val="00523AE9"/>
    <w:rPr>
      <w:rFonts w:eastAsiaTheme="majorEastAsia" w:cstheme="majorBidi"/>
      <w:b/>
      <w:iCs/>
      <w:color w:val="000000" w:themeColor="text1"/>
      <w:spacing w:val="15"/>
      <w:sz w:val="22"/>
      <w:szCs w:val="22"/>
    </w:rPr>
  </w:style>
  <w:style w:type="paragraph" w:customStyle="1" w:styleId="Inhoudkop">
    <w:name w:val="Inhoudkop"/>
    <w:basedOn w:val="Kop1"/>
    <w:next w:val="Standaard"/>
    <w:qFormat/>
    <w:rsid w:val="008150E3"/>
    <w:pPr>
      <w:numPr>
        <w:numId w:val="0"/>
      </w:numPr>
      <w:spacing w:after="1120" w:line="560" w:lineRule="exact"/>
    </w:pPr>
  </w:style>
  <w:style w:type="character" w:customStyle="1" w:styleId="Kop5Char">
    <w:name w:val="Kop 5 Char"/>
    <w:basedOn w:val="Standaardalinea-lettertype"/>
    <w:link w:val="Kop5"/>
    <w:uiPriority w:val="9"/>
    <w:semiHidden/>
    <w:rsid w:val="008150E3"/>
    <w:rPr>
      <w:rFonts w:eastAsiaTheme="majorEastAsia" w:cstheme="majorBidi"/>
      <w:color w:val="FF0000"/>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D217AC"/>
    <w:pPr>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D217AC"/>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link w:val="kolomkopChar"/>
    <w:qFormat/>
    <w:rsid w:val="00BC3EF0"/>
    <w:pPr>
      <w:keepNext w:val="0"/>
      <w:spacing w:before="0" w:after="0"/>
    </w:pPr>
    <w:rPr>
      <w:b w:val="0"/>
    </w:rPr>
  </w:style>
  <w:style w:type="paragraph" w:customStyle="1" w:styleId="Rijkop">
    <w:name w:val="Rijkop"/>
    <w:basedOn w:val="Figuurkop"/>
    <w:qFormat/>
    <w:rsid w:val="00BC3EF0"/>
    <w:pPr>
      <w:keepNext w:val="0"/>
      <w:spacing w:before="0" w:after="0"/>
      <w:contextualSpacing/>
    </w:pPr>
  </w:style>
  <w:style w:type="paragraph" w:customStyle="1" w:styleId="Bijschriftkopje">
    <w:name w:val="Bijschrift kopje"/>
    <w:basedOn w:val="Rijkop"/>
    <w:qFormat/>
    <w:rsid w:val="00AE0427"/>
    <w:pPr>
      <w:keepNext/>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53B43"/>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53B43"/>
    <w:pPr>
      <w:tabs>
        <w:tab w:val="left" w:pos="454"/>
        <w:tab w:val="right" w:pos="8505"/>
      </w:tabs>
      <w:spacing w:after="100"/>
      <w:ind w:left="454" w:hanging="454"/>
    </w:pPr>
  </w:style>
  <w:style w:type="paragraph" w:styleId="Inhopg6">
    <w:name w:val="toc 6"/>
    <w:basedOn w:val="Standaard"/>
    <w:next w:val="Standaard"/>
    <w:uiPriority w:val="39"/>
    <w:unhideWhenUsed/>
    <w:rsid w:val="008150E3"/>
    <w:pPr>
      <w:tabs>
        <w:tab w:val="right" w:pos="8505"/>
      </w:tabs>
      <w:spacing w:before="1120"/>
      <w:contextualSpacing/>
    </w:pPr>
    <w:rPr>
      <w:b/>
      <w:color w:val="FF0000"/>
      <w:sz w:val="22"/>
    </w:rPr>
  </w:style>
  <w:style w:type="paragraph" w:customStyle="1" w:styleId="Bijlageondertitel">
    <w:name w:val="Bijlage ondertitel"/>
    <w:basedOn w:val="Standaard"/>
    <w:next w:val="Standaard"/>
    <w:autoRedefine/>
    <w:qFormat/>
    <w:rsid w:val="008150E3"/>
    <w:pPr>
      <w:pageBreakBefore/>
      <w:numPr>
        <w:numId w:val="4"/>
      </w:numPr>
      <w:spacing w:after="560" w:line="560" w:lineRule="atLeast"/>
    </w:pPr>
    <w:rPr>
      <w:b/>
      <w:color w:val="FF0000"/>
      <w:sz w:val="42"/>
      <w:szCs w:val="42"/>
    </w:rPr>
  </w:style>
  <w:style w:type="paragraph" w:customStyle="1" w:styleId="Kopzondernummer">
    <w:name w:val="Kop zondernummer"/>
    <w:basedOn w:val="Kop1"/>
    <w:next w:val="Standaard"/>
    <w:qFormat/>
    <w:rsid w:val="008150E3"/>
    <w:pPr>
      <w:numPr>
        <w:numId w:val="0"/>
      </w:numPr>
      <w:spacing w:after="1120"/>
    </w:pPr>
  </w:style>
  <w:style w:type="paragraph" w:customStyle="1" w:styleId="Tabeltekst">
    <w:name w:val="Tabeltekst"/>
    <w:basedOn w:val="Figuurkop"/>
    <w:link w:val="TabeltekstChar"/>
    <w:qFormat/>
    <w:rsid w:val="00BC3EF0"/>
    <w:pPr>
      <w:spacing w:before="0" w:after="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BC3EF0"/>
    <w:pPr>
      <w:spacing w:before="280" w:after="0"/>
    </w:pPr>
    <w:rPr>
      <w:b w:val="0"/>
    </w:rPr>
  </w:style>
  <w:style w:type="paragraph" w:customStyle="1" w:styleId="Tabelkopje">
    <w:name w:val="Tabelkopje"/>
    <w:basedOn w:val="Tabeltekst"/>
    <w:link w:val="TabelkopjeChar"/>
    <w:qFormat/>
    <w:rsid w:val="00BC3EF0"/>
    <w:pPr>
      <w:keepNext w:val="0"/>
      <w:spacing w:before="10"/>
    </w:pPr>
  </w:style>
  <w:style w:type="character" w:customStyle="1" w:styleId="TabeltekstChar">
    <w:name w:val="Tabeltekst Char"/>
    <w:basedOn w:val="Standaardalinea-lettertype"/>
    <w:link w:val="Tabeltekst"/>
    <w:rsid w:val="00BC3EF0"/>
    <w:rPr>
      <w:sz w:val="18"/>
      <w:szCs w:val="22"/>
    </w:rPr>
  </w:style>
  <w:style w:type="character" w:customStyle="1" w:styleId="TabelkopjeChar">
    <w:name w:val="Tabelkopje Char"/>
    <w:basedOn w:val="TabeltekstChar"/>
    <w:link w:val="Tabelkopje"/>
    <w:rsid w:val="00BC3EF0"/>
    <w:rPr>
      <w:sz w:val="18"/>
      <w:szCs w:val="22"/>
    </w:rPr>
  </w:style>
  <w:style w:type="paragraph" w:customStyle="1" w:styleId="Tabelsubkopvet">
    <w:name w:val="Tabel subkop vet"/>
    <w:basedOn w:val="Standaard"/>
    <w:link w:val="TabelsubkopvetChar"/>
    <w:qFormat/>
    <w:rsid w:val="002359DE"/>
    <w:pPr>
      <w:keepNext/>
      <w:keepLines/>
    </w:pPr>
    <w:rPr>
      <w:b/>
      <w:sz w:val="18"/>
    </w:rPr>
  </w:style>
  <w:style w:type="character" w:customStyle="1" w:styleId="TabelsubkopvetChar">
    <w:name w:val="Tabel subkop vet Char"/>
    <w:basedOn w:val="Standaardalinea-lettertype"/>
    <w:link w:val="Tabelsubkopvet"/>
    <w:rsid w:val="002359DE"/>
    <w:rPr>
      <w:b/>
      <w:sz w:val="18"/>
    </w:rPr>
  </w:style>
  <w:style w:type="paragraph" w:customStyle="1" w:styleId="Tabelkop2ingrijzevak">
    <w:name w:val="Tabelkop 2 in grijze vak"/>
    <w:basedOn w:val="Standaard"/>
    <w:link w:val="Tabelkop2ingrijzevakChar"/>
    <w:qFormat/>
    <w:rsid w:val="00DC1C3D"/>
    <w:pPr>
      <w:spacing w:after="80"/>
    </w:pPr>
    <w:rPr>
      <w:b/>
      <w:sz w:val="18"/>
    </w:rPr>
  </w:style>
  <w:style w:type="character" w:customStyle="1" w:styleId="Tabelkop2ingrijzevakChar">
    <w:name w:val="Tabelkop 2 in grijze vak Char"/>
    <w:basedOn w:val="Standaardalinea-lettertype"/>
    <w:link w:val="Tabelkop2ingrijzevak"/>
    <w:rsid w:val="00DC1C3D"/>
    <w:rPr>
      <w:b/>
      <w:sz w:val="18"/>
    </w:rPr>
  </w:style>
  <w:style w:type="paragraph" w:customStyle="1" w:styleId="Tabelkop1bovenzwlijn">
    <w:name w:val="Tabelkop 1 boven zw lijn"/>
    <w:basedOn w:val="Standaard"/>
    <w:link w:val="Tabelkop1bovenzwlijnChar"/>
    <w:autoRedefine/>
    <w:qFormat/>
    <w:rsid w:val="00DC1C3D"/>
    <w:pPr>
      <w:spacing w:before="160" w:after="40"/>
    </w:pPr>
    <w:rPr>
      <w:b/>
      <w:sz w:val="18"/>
    </w:rPr>
  </w:style>
  <w:style w:type="paragraph" w:customStyle="1" w:styleId="Tabelkop3aantallen">
    <w:name w:val="Tabelkop 3 aantallen"/>
    <w:basedOn w:val="Tabelkop2ingrijzevak"/>
    <w:link w:val="Tabelkop3aantallenChar"/>
    <w:qFormat/>
    <w:rsid w:val="002359DE"/>
    <w:pPr>
      <w:jc w:val="right"/>
    </w:pPr>
  </w:style>
  <w:style w:type="character" w:customStyle="1" w:styleId="Tabelkop1bovenzwlijnChar">
    <w:name w:val="Tabelkop 1 boven zw lijn Char"/>
    <w:basedOn w:val="TabelsubkopvetChar"/>
    <w:link w:val="Tabelkop1bovenzwlijn"/>
    <w:rsid w:val="00DC1C3D"/>
    <w:rPr>
      <w:b/>
      <w:sz w:val="18"/>
    </w:rPr>
  </w:style>
  <w:style w:type="character" w:customStyle="1" w:styleId="Tabelkop3aantallenChar">
    <w:name w:val="Tabelkop 3 aantallen Char"/>
    <w:basedOn w:val="Tabelkop2ingrijzevakChar"/>
    <w:link w:val="Tabelkop3aantallen"/>
    <w:rsid w:val="002359DE"/>
    <w:rPr>
      <w:b/>
      <w:sz w:val="18"/>
    </w:rPr>
  </w:style>
  <w:style w:type="paragraph" w:customStyle="1" w:styleId="Tabeltekstaantallen">
    <w:name w:val="Tabeltekst aantallen"/>
    <w:basedOn w:val="Tabelkop3aantallen"/>
    <w:link w:val="TabeltekstaantallenChar"/>
    <w:qFormat/>
    <w:rsid w:val="00DC1C3D"/>
    <w:pPr>
      <w:spacing w:after="0"/>
    </w:pPr>
    <w:rPr>
      <w:b w:val="0"/>
    </w:rPr>
  </w:style>
  <w:style w:type="character" w:customStyle="1" w:styleId="kolomkopChar">
    <w:name w:val="kolomkop Char"/>
    <w:basedOn w:val="TabelkopjeChar"/>
    <w:link w:val="kolomkop"/>
    <w:rsid w:val="002359DE"/>
    <w:rPr>
      <w:sz w:val="18"/>
      <w:szCs w:val="22"/>
    </w:rPr>
  </w:style>
  <w:style w:type="character" w:customStyle="1" w:styleId="TabeltekstaantallenChar">
    <w:name w:val="Tabeltekst aantallen Char"/>
    <w:basedOn w:val="kolomkopChar"/>
    <w:link w:val="Tabeltekstaantallen"/>
    <w:rsid w:val="00DC1C3D"/>
    <w:rPr>
      <w:sz w:val="18"/>
      <w:szCs w:val="22"/>
    </w:rPr>
  </w:style>
  <w:style w:type="paragraph" w:customStyle="1" w:styleId="Tabelstandaardtekst">
    <w:name w:val="Tabel standaard tekst"/>
    <w:basedOn w:val="Standaard"/>
    <w:link w:val="TabelstandaardtekstChar"/>
    <w:autoRedefine/>
    <w:qFormat/>
    <w:rsid w:val="00DC1C3D"/>
    <w:pPr>
      <w:keepNext/>
      <w:spacing w:line="240" w:lineRule="auto"/>
    </w:pPr>
    <w:rPr>
      <w:sz w:val="18"/>
      <w:szCs w:val="22"/>
    </w:rPr>
  </w:style>
  <w:style w:type="character" w:customStyle="1" w:styleId="TabelstandaardtekstChar">
    <w:name w:val="Tabel standaard tekst Char"/>
    <w:basedOn w:val="Standaardalinea-lettertype"/>
    <w:link w:val="Tabelstandaardtekst"/>
    <w:rsid w:val="00DC1C3D"/>
    <w:rPr>
      <w:sz w:val="18"/>
      <w:szCs w:val="22"/>
    </w:rPr>
  </w:style>
  <w:style w:type="paragraph" w:customStyle="1" w:styleId="Tabelopmerkingtekst">
    <w:name w:val="Tabel opmerking tekst"/>
    <w:basedOn w:val="Tabelstandaardtekst"/>
    <w:link w:val="TabelopmerkingtekstChar"/>
    <w:autoRedefine/>
    <w:qFormat/>
    <w:rsid w:val="00DC1C3D"/>
    <w:pPr>
      <w:spacing w:line="240" w:lineRule="atLeast"/>
    </w:pPr>
    <w:rPr>
      <w:i/>
      <w:color w:val="787878"/>
    </w:rPr>
  </w:style>
  <w:style w:type="character" w:customStyle="1" w:styleId="TabelopmerkingtekstChar">
    <w:name w:val="Tabel opmerking tekst Char"/>
    <w:basedOn w:val="TekstopmerkingChar"/>
    <w:link w:val="Tabelopmerkingtekst"/>
    <w:rsid w:val="00DC1C3D"/>
    <w:rPr>
      <w:i/>
      <w:color w:val="787878"/>
      <w:sz w:val="18"/>
      <w:szCs w:val="22"/>
    </w:rPr>
  </w:style>
  <w:style w:type="paragraph" w:styleId="Geenafstand">
    <w:name w:val="No Spacing"/>
    <w:uiPriority w:val="1"/>
    <w:qFormat/>
    <w:rsid w:val="00B23C57"/>
    <w:pPr>
      <w:spacing w:line="240" w:lineRule="auto"/>
    </w:pPr>
    <w:rPr>
      <w:rFonts w:asciiTheme="minorHAnsi" w:eastAsiaTheme="minorHAnsi" w:hAnsiTheme="minorHAnsi" w:cstheme="minorBidi"/>
      <w:sz w:val="22"/>
      <w:szCs w:val="22"/>
    </w:rPr>
  </w:style>
  <w:style w:type="character" w:styleId="GevolgdeHyperlink">
    <w:name w:val="FollowedHyperlink"/>
    <w:basedOn w:val="Standaardalinea-lettertype"/>
    <w:uiPriority w:val="99"/>
    <w:semiHidden/>
    <w:unhideWhenUsed/>
    <w:rsid w:val="001E438E"/>
    <w:rPr>
      <w:color w:val="999999" w:themeColor="followedHyperlink"/>
      <w:u w:val="single"/>
    </w:rPr>
  </w:style>
  <w:style w:type="paragraph" w:customStyle="1" w:styleId="Default">
    <w:name w:val="Default"/>
    <w:rsid w:val="00130DD3"/>
    <w:pPr>
      <w:autoSpaceDE w:val="0"/>
      <w:autoSpaceDN w:val="0"/>
      <w:adjustRightInd w:val="0"/>
      <w:spacing w:line="240" w:lineRule="auto"/>
    </w:pPr>
    <w:rPr>
      <w:rFonts w:ascii="Calibri" w:hAnsi="Calibri" w:cs="Calibri"/>
      <w:color w:val="000000"/>
      <w:sz w:val="24"/>
      <w:szCs w:val="24"/>
    </w:rPr>
  </w:style>
  <w:style w:type="paragraph" w:styleId="Revisie">
    <w:name w:val="Revision"/>
    <w:hidden/>
    <w:uiPriority w:val="99"/>
    <w:semiHidden/>
    <w:rsid w:val="00D91517"/>
    <w:pPr>
      <w:spacing w:line="240" w:lineRule="auto"/>
    </w:pPr>
  </w:style>
  <w:style w:type="character" w:customStyle="1" w:styleId="Onopgelostemelding1">
    <w:name w:val="Onopgeloste melding1"/>
    <w:basedOn w:val="Standaardalinea-lettertype"/>
    <w:uiPriority w:val="99"/>
    <w:semiHidden/>
    <w:unhideWhenUsed/>
    <w:rsid w:val="00410F18"/>
    <w:rPr>
      <w:color w:val="605E5C"/>
      <w:shd w:val="clear" w:color="auto" w:fill="E1DFDD"/>
    </w:rPr>
  </w:style>
  <w:style w:type="character" w:styleId="Onopgelostemelding">
    <w:name w:val="Unresolved Mention"/>
    <w:basedOn w:val="Standaardalinea-lettertype"/>
    <w:uiPriority w:val="99"/>
    <w:semiHidden/>
    <w:unhideWhenUsed/>
    <w:rsid w:val="008829EF"/>
    <w:rPr>
      <w:color w:val="605E5C"/>
      <w:shd w:val="clear" w:color="auto" w:fill="E1DFDD"/>
    </w:rPr>
  </w:style>
  <w:style w:type="character" w:styleId="Vermelding">
    <w:name w:val="Mention"/>
    <w:basedOn w:val="Standaardalinea-lettertype"/>
    <w:uiPriority w:val="99"/>
    <w:unhideWhenUsed/>
    <w:rsid w:val="00792ADF"/>
    <w:rPr>
      <w:color w:val="2B579A"/>
      <w:shd w:val="clear" w:color="auto" w:fill="E1DFDD"/>
    </w:rPr>
  </w:style>
  <w:style w:type="table" w:customStyle="1" w:styleId="TableGrid">
    <w:name w:val="TableGrid"/>
    <w:rsid w:val="00B4363F"/>
    <w:pPr>
      <w:spacing w:line="240" w:lineRule="auto"/>
    </w:pPr>
    <w:rPr>
      <w:rFonts w:asciiTheme="minorHAnsi" w:eastAsiaTheme="minorEastAsia" w:hAnsiTheme="minorHAnsi" w:cstheme="minorBidi"/>
      <w:kern w:val="2"/>
      <w:sz w:val="24"/>
      <w:szCs w:val="24"/>
      <w:lang w:eastAsia="nl-NL"/>
      <w14:ligatures w14:val="standardContextual"/>
    </w:rPr>
    <w:tblPr>
      <w:tblCellMar>
        <w:top w:w="0" w:type="dxa"/>
        <w:left w:w="0" w:type="dxa"/>
        <w:bottom w:w="0" w:type="dxa"/>
        <w:right w:w="0" w:type="dxa"/>
      </w:tblCellMar>
    </w:tblPr>
  </w:style>
  <w:style w:type="character" w:styleId="Tekstvantijdelijkeaanduiding">
    <w:name w:val="Placeholder Text"/>
    <w:basedOn w:val="Standaardalinea-lettertype"/>
    <w:uiPriority w:val="99"/>
    <w:semiHidden/>
    <w:rsid w:val="00945BF5"/>
    <w:rPr>
      <w:color w:val="666666"/>
    </w:rPr>
  </w:style>
  <w:style w:type="character" w:customStyle="1" w:styleId="cf01">
    <w:name w:val="cf01"/>
    <w:basedOn w:val="Standaardalinea-lettertype"/>
    <w:rsid w:val="00084FB5"/>
    <w:rPr>
      <w:rFonts w:ascii="Segoe UI" w:hAnsi="Segoe UI" w:cs="Segoe UI" w:hint="default"/>
      <w:sz w:val="18"/>
      <w:szCs w:val="18"/>
    </w:rPr>
  </w:style>
  <w:style w:type="paragraph" w:customStyle="1" w:styleId="pf0">
    <w:name w:val="pf0"/>
    <w:basedOn w:val="Standaard"/>
    <w:rsid w:val="0024589F"/>
    <w:pPr>
      <w:spacing w:before="100" w:beforeAutospacing="1" w:after="100" w:afterAutospacing="1" w:line="240" w:lineRule="auto"/>
    </w:pPr>
    <w:rPr>
      <w:rFonts w:ascii="Times New Roman" w:eastAsia="Times New Roman" w:hAnsi="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9251682">
      <w:bodyDiv w:val="1"/>
      <w:marLeft w:val="0"/>
      <w:marRight w:val="0"/>
      <w:marTop w:val="0"/>
      <w:marBottom w:val="0"/>
      <w:divBdr>
        <w:top w:val="none" w:sz="0" w:space="0" w:color="auto"/>
        <w:left w:val="none" w:sz="0" w:space="0" w:color="auto"/>
        <w:bottom w:val="none" w:sz="0" w:space="0" w:color="auto"/>
        <w:right w:val="none" w:sz="0" w:space="0" w:color="auto"/>
      </w:divBdr>
    </w:div>
    <w:div w:id="854421335">
      <w:bodyDiv w:val="1"/>
      <w:marLeft w:val="0"/>
      <w:marRight w:val="0"/>
      <w:marTop w:val="0"/>
      <w:marBottom w:val="0"/>
      <w:divBdr>
        <w:top w:val="none" w:sz="0" w:space="0" w:color="auto"/>
        <w:left w:val="none" w:sz="0" w:space="0" w:color="auto"/>
        <w:bottom w:val="none" w:sz="0" w:space="0" w:color="auto"/>
        <w:right w:val="none" w:sz="0" w:space="0" w:color="auto"/>
      </w:divBdr>
    </w:div>
    <w:div w:id="1023900372">
      <w:bodyDiv w:val="1"/>
      <w:marLeft w:val="0"/>
      <w:marRight w:val="0"/>
      <w:marTop w:val="0"/>
      <w:marBottom w:val="0"/>
      <w:divBdr>
        <w:top w:val="none" w:sz="0" w:space="0" w:color="auto"/>
        <w:left w:val="none" w:sz="0" w:space="0" w:color="auto"/>
        <w:bottom w:val="none" w:sz="0" w:space="0" w:color="auto"/>
        <w:right w:val="none" w:sz="0" w:space="0" w:color="auto"/>
      </w:divBdr>
      <w:divsChild>
        <w:div w:id="541407274">
          <w:marLeft w:val="0"/>
          <w:marRight w:val="0"/>
          <w:marTop w:val="0"/>
          <w:marBottom w:val="0"/>
          <w:divBdr>
            <w:top w:val="none" w:sz="0" w:space="0" w:color="auto"/>
            <w:left w:val="none" w:sz="0" w:space="0" w:color="auto"/>
            <w:bottom w:val="none" w:sz="0" w:space="0" w:color="auto"/>
            <w:right w:val="none" w:sz="0" w:space="0" w:color="auto"/>
          </w:divBdr>
          <w:divsChild>
            <w:div w:id="1984115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564443">
      <w:bodyDiv w:val="1"/>
      <w:marLeft w:val="0"/>
      <w:marRight w:val="0"/>
      <w:marTop w:val="0"/>
      <w:marBottom w:val="0"/>
      <w:divBdr>
        <w:top w:val="none" w:sz="0" w:space="0" w:color="auto"/>
        <w:left w:val="none" w:sz="0" w:space="0" w:color="auto"/>
        <w:bottom w:val="none" w:sz="0" w:space="0" w:color="auto"/>
        <w:right w:val="none" w:sz="0" w:space="0" w:color="auto"/>
      </w:divBdr>
    </w:div>
    <w:div w:id="1278099972">
      <w:bodyDiv w:val="1"/>
      <w:marLeft w:val="0"/>
      <w:marRight w:val="0"/>
      <w:marTop w:val="0"/>
      <w:marBottom w:val="0"/>
      <w:divBdr>
        <w:top w:val="none" w:sz="0" w:space="0" w:color="auto"/>
        <w:left w:val="none" w:sz="0" w:space="0" w:color="auto"/>
        <w:bottom w:val="none" w:sz="0" w:space="0" w:color="auto"/>
        <w:right w:val="none" w:sz="0" w:space="0" w:color="auto"/>
      </w:divBdr>
    </w:div>
    <w:div w:id="1287348601">
      <w:bodyDiv w:val="1"/>
      <w:marLeft w:val="0"/>
      <w:marRight w:val="0"/>
      <w:marTop w:val="0"/>
      <w:marBottom w:val="0"/>
      <w:divBdr>
        <w:top w:val="none" w:sz="0" w:space="0" w:color="auto"/>
        <w:left w:val="none" w:sz="0" w:space="0" w:color="auto"/>
        <w:bottom w:val="none" w:sz="0" w:space="0" w:color="auto"/>
        <w:right w:val="none" w:sz="0" w:space="0" w:color="auto"/>
      </w:divBdr>
      <w:divsChild>
        <w:div w:id="1362783765">
          <w:marLeft w:val="0"/>
          <w:marRight w:val="0"/>
          <w:marTop w:val="0"/>
          <w:marBottom w:val="0"/>
          <w:divBdr>
            <w:top w:val="none" w:sz="0" w:space="0" w:color="auto"/>
            <w:left w:val="none" w:sz="0" w:space="0" w:color="auto"/>
            <w:bottom w:val="none" w:sz="0" w:space="0" w:color="auto"/>
            <w:right w:val="none" w:sz="0" w:space="0" w:color="auto"/>
          </w:divBdr>
          <w:divsChild>
            <w:div w:id="144607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1737">
      <w:bodyDiv w:val="1"/>
      <w:marLeft w:val="0"/>
      <w:marRight w:val="0"/>
      <w:marTop w:val="0"/>
      <w:marBottom w:val="0"/>
      <w:divBdr>
        <w:top w:val="none" w:sz="0" w:space="0" w:color="auto"/>
        <w:left w:val="none" w:sz="0" w:space="0" w:color="auto"/>
        <w:bottom w:val="none" w:sz="0" w:space="0" w:color="auto"/>
        <w:right w:val="none" w:sz="0" w:space="0" w:color="auto"/>
      </w:divBdr>
    </w:div>
    <w:div w:id="1546678643">
      <w:bodyDiv w:val="1"/>
      <w:marLeft w:val="0"/>
      <w:marRight w:val="0"/>
      <w:marTop w:val="0"/>
      <w:marBottom w:val="0"/>
      <w:divBdr>
        <w:top w:val="none" w:sz="0" w:space="0" w:color="auto"/>
        <w:left w:val="none" w:sz="0" w:space="0" w:color="auto"/>
        <w:bottom w:val="none" w:sz="0" w:space="0" w:color="auto"/>
        <w:right w:val="none" w:sz="0" w:space="0" w:color="auto"/>
      </w:divBdr>
    </w:div>
    <w:div w:id="1582711229">
      <w:bodyDiv w:val="1"/>
      <w:marLeft w:val="0"/>
      <w:marRight w:val="0"/>
      <w:marTop w:val="0"/>
      <w:marBottom w:val="0"/>
      <w:divBdr>
        <w:top w:val="none" w:sz="0" w:space="0" w:color="auto"/>
        <w:left w:val="none" w:sz="0" w:space="0" w:color="auto"/>
        <w:bottom w:val="none" w:sz="0" w:space="0" w:color="auto"/>
        <w:right w:val="none" w:sz="0" w:space="0" w:color="auto"/>
      </w:divBdr>
    </w:div>
    <w:div w:id="1795563899">
      <w:bodyDiv w:val="1"/>
      <w:marLeft w:val="0"/>
      <w:marRight w:val="0"/>
      <w:marTop w:val="0"/>
      <w:marBottom w:val="0"/>
      <w:divBdr>
        <w:top w:val="none" w:sz="0" w:space="0" w:color="auto"/>
        <w:left w:val="none" w:sz="0" w:space="0" w:color="auto"/>
        <w:bottom w:val="none" w:sz="0" w:space="0" w:color="auto"/>
        <w:right w:val="none" w:sz="0" w:space="0" w:color="auto"/>
      </w:divBdr>
    </w:div>
    <w:div w:id="1802646625">
      <w:bodyDiv w:val="1"/>
      <w:marLeft w:val="0"/>
      <w:marRight w:val="0"/>
      <w:marTop w:val="0"/>
      <w:marBottom w:val="0"/>
      <w:divBdr>
        <w:top w:val="none" w:sz="0" w:space="0" w:color="auto"/>
        <w:left w:val="none" w:sz="0" w:space="0" w:color="auto"/>
        <w:bottom w:val="none" w:sz="0" w:space="0" w:color="auto"/>
        <w:right w:val="none" w:sz="0" w:space="0" w:color="auto"/>
      </w:divBdr>
    </w:div>
    <w:div w:id="193370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yperlink" Target="https://onderhoudnl-schilderen.mijnarbocatalogus.nl/" TargetMode="External"/><Relationship Id="rId26" Type="http://schemas.openxmlformats.org/officeDocument/2006/relationships/hyperlink" Target="https://www.nen.nl/media/wysiwyg/Beheersregime_chroom-6_versie_1.1.pdf" TargetMode="Externa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customXml" Target="ink/ink1.xml"/><Relationship Id="rId17" Type="http://schemas.openxmlformats.org/officeDocument/2006/relationships/hyperlink" Target="https://www.nen.nl/media/wysiwyg/Beheersregime_chroom-6_versie_1.1.pdf" TargetMode="External"/><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yperlink" Target="https://www.arboportaal.nl/binaries/arboportaal/documenten/publicatie/2020/02/05/beheersregime-chroom-6/beheersregime-chroom-6-en-andere-gevaarlijke-stoffen-v20+BZK.pdf" TargetMode="External"/><Relationship Id="rId20" Type="http://schemas.openxmlformats.org/officeDocument/2006/relationships/header" Target="head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hyperlink" Target="https://www.bwtinfo.nl/dossiers/richtlijn-bouw-en-sloopveiligheid/Risicomatrix+bepalen+veiligheidsplan" TargetMode="External"/><Relationship Id="rId23" Type="http://schemas.openxmlformats.org/officeDocument/2006/relationships/hyperlink" Target="https://zwerfafval.rijkswaterstaat.nl/publish/pages/195358/leaflet-een-schone-bouwpplaats_v9.pdf" TargetMode="Externa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hoofdstad.sharepoint.com/:x:/s/IB-TeamVeiligheidExternen/EdfDoQMu-NpLlkYHw-OkklEBqZd37jfu-a5Lom5s20kDag?e=giERH5" TargetMode="External"/><Relationship Id="rId22" Type="http://schemas.openxmlformats.org/officeDocument/2006/relationships/header" Target="header3.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20Halters\Downloads\vg%20plan%20ontwerpfas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34A87C1FE834E83B8122A98753FDC1E"/>
        <w:category>
          <w:name w:val="Algemeen"/>
          <w:gallery w:val="placeholder"/>
        </w:category>
        <w:types>
          <w:type w:val="bbPlcHdr"/>
        </w:types>
        <w:behaviors>
          <w:behavior w:val="content"/>
        </w:behaviors>
        <w:guid w:val="{8081B194-B20A-41AF-962E-4AD9A84EEF94}"/>
      </w:docPartPr>
      <w:docPartBody>
        <w:p w:rsidR="00A3424E" w:rsidRDefault="00935A0B">
          <w:pPr>
            <w:pStyle w:val="634A87C1FE834E83B8122A98753FDC1E"/>
          </w:pPr>
          <w:r w:rsidRPr="00B11BAB">
            <w:rPr>
              <w:rStyle w:val="Tekstvantijdelijkeaanduiding"/>
            </w:rPr>
            <w:t>Kies een item.</w:t>
          </w:r>
        </w:p>
      </w:docPartBody>
    </w:docPart>
    <w:docPart>
      <w:docPartPr>
        <w:name w:val="B9367880427D426FA0BB222B5CCD2D53"/>
        <w:category>
          <w:name w:val="Algemeen"/>
          <w:gallery w:val="placeholder"/>
        </w:category>
        <w:types>
          <w:type w:val="bbPlcHdr"/>
        </w:types>
        <w:behaviors>
          <w:behavior w:val="content"/>
        </w:behaviors>
        <w:guid w:val="{3E940BC4-CF85-4497-8822-660B2378BFCB}"/>
      </w:docPartPr>
      <w:docPartBody>
        <w:p w:rsidR="00700798" w:rsidRDefault="00700798" w:rsidP="00700798">
          <w:pPr>
            <w:pStyle w:val="B9367880427D426FA0BB222B5CCD2D53"/>
          </w:pPr>
          <w:r w:rsidRPr="008A6CDE">
            <w:rPr>
              <w:rStyle w:val="Tekstvantijdelijkeaanduiding"/>
            </w:rPr>
            <w:t>Klik hier als u een datum wilt invoeren.</w:t>
          </w:r>
        </w:p>
      </w:docPartBody>
    </w:docPart>
    <w:docPart>
      <w:docPartPr>
        <w:name w:val="ED39A3D0895449FEAB28AA08EE004308"/>
        <w:category>
          <w:name w:val="Algemeen"/>
          <w:gallery w:val="placeholder"/>
        </w:category>
        <w:types>
          <w:type w:val="bbPlcHdr"/>
        </w:types>
        <w:behaviors>
          <w:behavior w:val="content"/>
        </w:behaviors>
        <w:guid w:val="{1F9391F0-A23F-45E1-92D5-6E29A9627987}"/>
      </w:docPartPr>
      <w:docPartBody>
        <w:p w:rsidR="00895213" w:rsidRDefault="004117E7" w:rsidP="004117E7">
          <w:pPr>
            <w:pStyle w:val="ED39A3D0895449FEAB28AA08EE0043083"/>
          </w:pPr>
          <w:r w:rsidRPr="007243C5">
            <w:rPr>
              <w:rStyle w:val="Tekstvantijdelijkeaanduiding"/>
            </w:rPr>
            <w:t>Kies een item.</w:t>
          </w:r>
        </w:p>
      </w:docPartBody>
    </w:docPart>
    <w:docPart>
      <w:docPartPr>
        <w:name w:val="FB6ACE25BBB348F9A0ED9C8E903BB7BA"/>
        <w:category>
          <w:name w:val="Algemeen"/>
          <w:gallery w:val="placeholder"/>
        </w:category>
        <w:types>
          <w:type w:val="bbPlcHdr"/>
        </w:types>
        <w:behaviors>
          <w:behavior w:val="content"/>
        </w:behaviors>
        <w:guid w:val="{C5D4CA2D-55B0-4821-B443-A151A7E001FC}"/>
      </w:docPartPr>
      <w:docPartBody>
        <w:p w:rsidR="00895213" w:rsidRDefault="004117E7" w:rsidP="004117E7">
          <w:pPr>
            <w:pStyle w:val="FB6ACE25BBB348F9A0ED9C8E903BB7BA3"/>
          </w:pPr>
          <w:r w:rsidRPr="007243C5">
            <w:rPr>
              <w:rStyle w:val="Tekstvantijdelijkeaanduiding"/>
            </w:rPr>
            <w:t>Kies een item.</w:t>
          </w:r>
        </w:p>
      </w:docPartBody>
    </w:docPart>
    <w:docPart>
      <w:docPartPr>
        <w:name w:val="90C0841A525943368A8077187AC722C7"/>
        <w:category>
          <w:name w:val="Algemeen"/>
          <w:gallery w:val="placeholder"/>
        </w:category>
        <w:types>
          <w:type w:val="bbPlcHdr"/>
        </w:types>
        <w:behaviors>
          <w:behavior w:val="content"/>
        </w:behaviors>
        <w:guid w:val="{91057B08-66BC-4F1F-A6B1-6830803A5839}"/>
      </w:docPartPr>
      <w:docPartBody>
        <w:p w:rsidR="00895213" w:rsidRDefault="004117E7" w:rsidP="004117E7">
          <w:pPr>
            <w:pStyle w:val="90C0841A525943368A8077187AC722C73"/>
          </w:pPr>
          <w:r w:rsidRPr="007243C5">
            <w:rPr>
              <w:rStyle w:val="Tekstvantijdelijkeaanduiding"/>
            </w:rPr>
            <w:t>Kies een item.</w:t>
          </w:r>
        </w:p>
      </w:docPartBody>
    </w:docPart>
    <w:docPart>
      <w:docPartPr>
        <w:name w:val="F5FF626888BA4BF8AA2435BB905D9903"/>
        <w:category>
          <w:name w:val="Algemeen"/>
          <w:gallery w:val="placeholder"/>
        </w:category>
        <w:types>
          <w:type w:val="bbPlcHdr"/>
        </w:types>
        <w:behaviors>
          <w:behavior w:val="content"/>
        </w:behaviors>
        <w:guid w:val="{3F5C8D36-5E1B-4418-92D8-7970949744CE}"/>
      </w:docPartPr>
      <w:docPartBody>
        <w:p w:rsidR="00895213" w:rsidRDefault="004117E7" w:rsidP="004117E7">
          <w:pPr>
            <w:pStyle w:val="F5FF626888BA4BF8AA2435BB905D99033"/>
          </w:pPr>
          <w:r w:rsidRPr="007243C5">
            <w:rPr>
              <w:rStyle w:val="Tekstvantijdelijkeaanduiding"/>
            </w:rPr>
            <w:t>Kies een item.</w:t>
          </w:r>
        </w:p>
      </w:docPartBody>
    </w:docPart>
    <w:docPart>
      <w:docPartPr>
        <w:name w:val="B9388C6AEC4B4ED09DA9FF05BB80899E"/>
        <w:category>
          <w:name w:val="Algemeen"/>
          <w:gallery w:val="placeholder"/>
        </w:category>
        <w:types>
          <w:type w:val="bbPlcHdr"/>
        </w:types>
        <w:behaviors>
          <w:behavior w:val="content"/>
        </w:behaviors>
        <w:guid w:val="{C50DA985-A0B9-4460-B612-FEE154AF2E18}"/>
      </w:docPartPr>
      <w:docPartBody>
        <w:p w:rsidR="00895213" w:rsidRDefault="004117E7" w:rsidP="004117E7">
          <w:pPr>
            <w:pStyle w:val="B9388C6AEC4B4ED09DA9FF05BB80899E3"/>
          </w:pPr>
          <w:r w:rsidRPr="00E436ED">
            <w:rPr>
              <w:rStyle w:val="Tekstvantijdelijkeaanduiding"/>
              <w:highlight w:val="yellow"/>
            </w:rPr>
            <w:t>Kies een item.</w:t>
          </w:r>
        </w:p>
      </w:docPartBody>
    </w:docPart>
    <w:docPart>
      <w:docPartPr>
        <w:name w:val="1B93603B46D84296A94A6FB446380AD2"/>
        <w:category>
          <w:name w:val="Algemeen"/>
          <w:gallery w:val="placeholder"/>
        </w:category>
        <w:types>
          <w:type w:val="bbPlcHdr"/>
        </w:types>
        <w:behaviors>
          <w:behavior w:val="content"/>
        </w:behaviors>
        <w:guid w:val="{A210DA39-0697-4DC9-A452-62FAFB4DCDA6}"/>
      </w:docPartPr>
      <w:docPartBody>
        <w:p w:rsidR="00895213" w:rsidRDefault="004117E7" w:rsidP="004117E7">
          <w:pPr>
            <w:pStyle w:val="1B93603B46D84296A94A6FB446380AD23"/>
          </w:pPr>
          <w:r w:rsidRPr="007243C5">
            <w:rPr>
              <w:rStyle w:val="Tekstvantijdelijkeaanduiding"/>
            </w:rPr>
            <w:t>Kies een item.</w:t>
          </w:r>
        </w:p>
      </w:docPartBody>
    </w:docPart>
    <w:docPart>
      <w:docPartPr>
        <w:name w:val="03AB69986E4C492C922F8A77D50C44B7"/>
        <w:category>
          <w:name w:val="Algemeen"/>
          <w:gallery w:val="placeholder"/>
        </w:category>
        <w:types>
          <w:type w:val="bbPlcHdr"/>
        </w:types>
        <w:behaviors>
          <w:behavior w:val="content"/>
        </w:behaviors>
        <w:guid w:val="{9FED7B5A-F9F3-4498-953B-C993D634D2E2}"/>
      </w:docPartPr>
      <w:docPartBody>
        <w:p w:rsidR="00895213" w:rsidRDefault="004117E7" w:rsidP="004117E7">
          <w:pPr>
            <w:pStyle w:val="03AB69986E4C492C922F8A77D50C44B73"/>
          </w:pPr>
          <w:r w:rsidRPr="007243C5">
            <w:rPr>
              <w:rStyle w:val="Tekstvantijdelijkeaanduiding"/>
            </w:rPr>
            <w:t>Kies een item.</w:t>
          </w:r>
        </w:p>
      </w:docPartBody>
    </w:docPart>
    <w:docPart>
      <w:docPartPr>
        <w:name w:val="D15EAF6CBC3C4E67A123B9E37C1EF636"/>
        <w:category>
          <w:name w:val="Algemeen"/>
          <w:gallery w:val="placeholder"/>
        </w:category>
        <w:types>
          <w:type w:val="bbPlcHdr"/>
        </w:types>
        <w:behaviors>
          <w:behavior w:val="content"/>
        </w:behaviors>
        <w:guid w:val="{193F3E6F-425B-412A-BDD8-9E5907D30C01}"/>
      </w:docPartPr>
      <w:docPartBody>
        <w:p w:rsidR="00895213" w:rsidRDefault="004117E7" w:rsidP="004117E7">
          <w:pPr>
            <w:pStyle w:val="D15EAF6CBC3C4E67A123B9E37C1EF6363"/>
          </w:pPr>
          <w:r w:rsidRPr="007243C5">
            <w:rPr>
              <w:rStyle w:val="Tekstvantijdelijkeaanduiding"/>
            </w:rPr>
            <w:t>Kies een item.</w:t>
          </w:r>
        </w:p>
      </w:docPartBody>
    </w:docPart>
    <w:docPart>
      <w:docPartPr>
        <w:name w:val="30AC28C786714DD5B2C3BB7B55158606"/>
        <w:category>
          <w:name w:val="Algemeen"/>
          <w:gallery w:val="placeholder"/>
        </w:category>
        <w:types>
          <w:type w:val="bbPlcHdr"/>
        </w:types>
        <w:behaviors>
          <w:behavior w:val="content"/>
        </w:behaviors>
        <w:guid w:val="{4225DC9D-DCA6-4278-BED1-08FD3F9DCAD5}"/>
      </w:docPartPr>
      <w:docPartBody>
        <w:p w:rsidR="00895213" w:rsidRDefault="004117E7" w:rsidP="004117E7">
          <w:pPr>
            <w:pStyle w:val="30AC28C786714DD5B2C3BB7B551586063"/>
          </w:pPr>
          <w:r w:rsidRPr="007243C5">
            <w:rPr>
              <w:rStyle w:val="Tekstvantijdelijkeaanduiding"/>
            </w:rPr>
            <w:t>Kies een item.</w:t>
          </w:r>
        </w:p>
      </w:docPartBody>
    </w:docPart>
    <w:docPart>
      <w:docPartPr>
        <w:name w:val="17BBFBA9651642BAA64BD76E38C4B07D"/>
        <w:category>
          <w:name w:val="Algemeen"/>
          <w:gallery w:val="placeholder"/>
        </w:category>
        <w:types>
          <w:type w:val="bbPlcHdr"/>
        </w:types>
        <w:behaviors>
          <w:behavior w:val="content"/>
        </w:behaviors>
        <w:guid w:val="{E7B815F3-DBBC-4260-A340-2A5022F1FC6F}"/>
      </w:docPartPr>
      <w:docPartBody>
        <w:p w:rsidR="00895213" w:rsidRDefault="004117E7" w:rsidP="004117E7">
          <w:pPr>
            <w:pStyle w:val="17BBFBA9651642BAA64BD76E38C4B07D3"/>
          </w:pPr>
          <w:r w:rsidRPr="007243C5">
            <w:rPr>
              <w:rStyle w:val="Tekstvantijdelijkeaanduiding"/>
            </w:rPr>
            <w:t>Kies een item.</w:t>
          </w:r>
        </w:p>
      </w:docPartBody>
    </w:docPart>
    <w:docPart>
      <w:docPartPr>
        <w:name w:val="0A31C495E32B4A2EBB51892AAFCE3E0D"/>
        <w:category>
          <w:name w:val="Algemeen"/>
          <w:gallery w:val="placeholder"/>
        </w:category>
        <w:types>
          <w:type w:val="bbPlcHdr"/>
        </w:types>
        <w:behaviors>
          <w:behavior w:val="content"/>
        </w:behaviors>
        <w:guid w:val="{41CB2891-7CC4-4E04-A433-85CCC9694DEA}"/>
      </w:docPartPr>
      <w:docPartBody>
        <w:p w:rsidR="00895213" w:rsidRDefault="004117E7" w:rsidP="004117E7">
          <w:pPr>
            <w:pStyle w:val="0A31C495E32B4A2EBB51892AAFCE3E0D3"/>
          </w:pPr>
          <w:r w:rsidRPr="007243C5">
            <w:rPr>
              <w:rStyle w:val="Tekstvantijdelijkeaanduiding"/>
            </w:rPr>
            <w:t>Kies een item.</w:t>
          </w:r>
        </w:p>
      </w:docPartBody>
    </w:docPart>
    <w:docPart>
      <w:docPartPr>
        <w:name w:val="3FB4A78794424738AC0288C93EAC54FB"/>
        <w:category>
          <w:name w:val="Algemeen"/>
          <w:gallery w:val="placeholder"/>
        </w:category>
        <w:types>
          <w:type w:val="bbPlcHdr"/>
        </w:types>
        <w:behaviors>
          <w:behavior w:val="content"/>
        </w:behaviors>
        <w:guid w:val="{A02EFDC8-6038-46F3-B696-FE5DB1C3D11A}"/>
      </w:docPartPr>
      <w:docPartBody>
        <w:p w:rsidR="00895213" w:rsidRDefault="004117E7" w:rsidP="004117E7">
          <w:pPr>
            <w:pStyle w:val="3FB4A78794424738AC0288C93EAC54FB3"/>
          </w:pPr>
          <w:r w:rsidRPr="007243C5">
            <w:rPr>
              <w:rStyle w:val="Tekstvantijdelijkeaanduiding"/>
            </w:rPr>
            <w:t>Kies een item.</w:t>
          </w:r>
        </w:p>
      </w:docPartBody>
    </w:docPart>
    <w:docPart>
      <w:docPartPr>
        <w:name w:val="7CD22189604C4DDB877156043EB49E82"/>
        <w:category>
          <w:name w:val="Algemeen"/>
          <w:gallery w:val="placeholder"/>
        </w:category>
        <w:types>
          <w:type w:val="bbPlcHdr"/>
        </w:types>
        <w:behaviors>
          <w:behavior w:val="content"/>
        </w:behaviors>
        <w:guid w:val="{91D0993A-51B1-48AB-9DA5-A7BB01BAB4FE}"/>
      </w:docPartPr>
      <w:docPartBody>
        <w:p w:rsidR="00895213" w:rsidRDefault="004117E7" w:rsidP="004117E7">
          <w:pPr>
            <w:pStyle w:val="7CD22189604C4DDB877156043EB49E823"/>
          </w:pPr>
          <w:r w:rsidRPr="007243C5">
            <w:rPr>
              <w:rStyle w:val="Tekstvantijdelijkeaanduiding"/>
            </w:rPr>
            <w:t>Kies een item.</w:t>
          </w:r>
        </w:p>
      </w:docPartBody>
    </w:docPart>
    <w:docPart>
      <w:docPartPr>
        <w:name w:val="85D4C99D43BF424B9DE496F0311B617E"/>
        <w:category>
          <w:name w:val="Algemeen"/>
          <w:gallery w:val="placeholder"/>
        </w:category>
        <w:types>
          <w:type w:val="bbPlcHdr"/>
        </w:types>
        <w:behaviors>
          <w:behavior w:val="content"/>
        </w:behaviors>
        <w:guid w:val="{C789D9A6-0D59-4104-B644-5EE20A64AFFA}"/>
      </w:docPartPr>
      <w:docPartBody>
        <w:p w:rsidR="00895213" w:rsidRDefault="004117E7" w:rsidP="004117E7">
          <w:pPr>
            <w:pStyle w:val="85D4C99D43BF424B9DE496F0311B617E3"/>
          </w:pPr>
          <w:r w:rsidRPr="006E53B4">
            <w:rPr>
              <w:rStyle w:val="Tekstvantijdelijkeaanduiding"/>
            </w:rPr>
            <w:t>Kies een item.</w:t>
          </w:r>
        </w:p>
      </w:docPartBody>
    </w:docPart>
    <w:docPart>
      <w:docPartPr>
        <w:name w:val="BA355AE5E7B34152BBBF30D8CD34DCC2"/>
        <w:category>
          <w:name w:val="Algemeen"/>
          <w:gallery w:val="placeholder"/>
        </w:category>
        <w:types>
          <w:type w:val="bbPlcHdr"/>
        </w:types>
        <w:behaviors>
          <w:behavior w:val="content"/>
        </w:behaviors>
        <w:guid w:val="{4D6622F3-9B41-4C5D-8E69-23F3C628ED20}"/>
      </w:docPartPr>
      <w:docPartBody>
        <w:p w:rsidR="00895213" w:rsidRDefault="004117E7" w:rsidP="004117E7">
          <w:pPr>
            <w:pStyle w:val="BA355AE5E7B34152BBBF30D8CD34DCC23"/>
          </w:pPr>
          <w:r w:rsidRPr="007243C5">
            <w:rPr>
              <w:rStyle w:val="Tekstvantijdelijkeaanduiding"/>
            </w:rPr>
            <w:t>Kies een item.</w:t>
          </w:r>
        </w:p>
      </w:docPartBody>
    </w:docPart>
    <w:docPart>
      <w:docPartPr>
        <w:name w:val="2BEAE24C9BD8472B93DD1E2644702780"/>
        <w:category>
          <w:name w:val="Algemeen"/>
          <w:gallery w:val="placeholder"/>
        </w:category>
        <w:types>
          <w:type w:val="bbPlcHdr"/>
        </w:types>
        <w:behaviors>
          <w:behavior w:val="content"/>
        </w:behaviors>
        <w:guid w:val="{B4E3595F-A552-435A-8B5E-796F6E3A0048}"/>
      </w:docPartPr>
      <w:docPartBody>
        <w:p w:rsidR="00895213" w:rsidRDefault="004117E7" w:rsidP="004117E7">
          <w:pPr>
            <w:pStyle w:val="2BEAE24C9BD8472B93DD1E26447027803"/>
          </w:pPr>
          <w:r w:rsidRPr="007243C5">
            <w:rPr>
              <w:rStyle w:val="Tekstvantijdelijkeaanduiding"/>
            </w:rPr>
            <w:t>Kies een item.</w:t>
          </w:r>
        </w:p>
      </w:docPartBody>
    </w:docPart>
    <w:docPart>
      <w:docPartPr>
        <w:name w:val="6DF0F012DCCB4A8980CC68FC255F811A"/>
        <w:category>
          <w:name w:val="Algemeen"/>
          <w:gallery w:val="placeholder"/>
        </w:category>
        <w:types>
          <w:type w:val="bbPlcHdr"/>
        </w:types>
        <w:behaviors>
          <w:behavior w:val="content"/>
        </w:behaviors>
        <w:guid w:val="{C0B19390-651C-464F-973F-9FD398777E32}"/>
      </w:docPartPr>
      <w:docPartBody>
        <w:p w:rsidR="00895213" w:rsidRDefault="004117E7" w:rsidP="004117E7">
          <w:pPr>
            <w:pStyle w:val="6DF0F012DCCB4A8980CC68FC255F811A3"/>
          </w:pPr>
          <w:r w:rsidRPr="007243C5">
            <w:rPr>
              <w:rStyle w:val="Tekstvantijdelijkeaanduiding"/>
            </w:rPr>
            <w:t>Kies een item.</w:t>
          </w:r>
        </w:p>
      </w:docPartBody>
    </w:docPart>
    <w:docPart>
      <w:docPartPr>
        <w:name w:val="BAE8DFB0F4374B3DBFB1FA5629961D2D"/>
        <w:category>
          <w:name w:val="Algemeen"/>
          <w:gallery w:val="placeholder"/>
        </w:category>
        <w:types>
          <w:type w:val="bbPlcHdr"/>
        </w:types>
        <w:behaviors>
          <w:behavior w:val="content"/>
        </w:behaviors>
        <w:guid w:val="{E1CD1F0D-9473-4CA2-9C88-CBEFFD04E9F1}"/>
      </w:docPartPr>
      <w:docPartBody>
        <w:p w:rsidR="00895213" w:rsidRDefault="004117E7" w:rsidP="004117E7">
          <w:pPr>
            <w:pStyle w:val="BAE8DFB0F4374B3DBFB1FA5629961D2D3"/>
          </w:pPr>
          <w:r w:rsidRPr="007243C5">
            <w:rPr>
              <w:rStyle w:val="Tekstvantijdelijkeaanduiding"/>
            </w:rPr>
            <w:t>Kies een item.</w:t>
          </w:r>
        </w:p>
      </w:docPartBody>
    </w:docPart>
    <w:docPart>
      <w:docPartPr>
        <w:name w:val="2A1D6229CFF84F92BE79D34498A0BFA0"/>
        <w:category>
          <w:name w:val="Algemeen"/>
          <w:gallery w:val="placeholder"/>
        </w:category>
        <w:types>
          <w:type w:val="bbPlcHdr"/>
        </w:types>
        <w:behaviors>
          <w:behavior w:val="content"/>
        </w:behaviors>
        <w:guid w:val="{89B4F683-370A-4936-AE64-4AB28C49EAC9}"/>
      </w:docPartPr>
      <w:docPartBody>
        <w:p w:rsidR="00895213" w:rsidRDefault="004117E7" w:rsidP="004117E7">
          <w:pPr>
            <w:pStyle w:val="2A1D6229CFF84F92BE79D34498A0BFA03"/>
          </w:pPr>
          <w:r w:rsidRPr="007243C5">
            <w:rPr>
              <w:rStyle w:val="Tekstvantijdelijkeaanduiding"/>
            </w:rPr>
            <w:t>Kies een item.</w:t>
          </w:r>
        </w:p>
      </w:docPartBody>
    </w:docPart>
    <w:docPart>
      <w:docPartPr>
        <w:name w:val="9AF5605F6F1C462DAC17B4EA0523B80F"/>
        <w:category>
          <w:name w:val="Algemeen"/>
          <w:gallery w:val="placeholder"/>
        </w:category>
        <w:types>
          <w:type w:val="bbPlcHdr"/>
        </w:types>
        <w:behaviors>
          <w:behavior w:val="content"/>
        </w:behaviors>
        <w:guid w:val="{AB4B4C85-D621-4642-8AAF-4DCAFE99D06E}"/>
      </w:docPartPr>
      <w:docPartBody>
        <w:p w:rsidR="00895213" w:rsidRDefault="004117E7" w:rsidP="004117E7">
          <w:pPr>
            <w:pStyle w:val="9AF5605F6F1C462DAC17B4EA0523B80F3"/>
          </w:pPr>
          <w:r w:rsidRPr="007243C5">
            <w:rPr>
              <w:rStyle w:val="Tekstvantijdelijkeaanduiding"/>
            </w:rPr>
            <w:t>Kies een item.</w:t>
          </w:r>
        </w:p>
      </w:docPartBody>
    </w:docPart>
    <w:docPart>
      <w:docPartPr>
        <w:name w:val="B103616FF11C4A9E99FC3CB5043C71F4"/>
        <w:category>
          <w:name w:val="Algemeen"/>
          <w:gallery w:val="placeholder"/>
        </w:category>
        <w:types>
          <w:type w:val="bbPlcHdr"/>
        </w:types>
        <w:behaviors>
          <w:behavior w:val="content"/>
        </w:behaviors>
        <w:guid w:val="{D7CC6E6B-9691-4551-BD8D-2667ACF2FCBD}"/>
      </w:docPartPr>
      <w:docPartBody>
        <w:p w:rsidR="00895213" w:rsidRDefault="004117E7" w:rsidP="004117E7">
          <w:pPr>
            <w:pStyle w:val="B103616FF11C4A9E99FC3CB5043C71F43"/>
          </w:pPr>
          <w:r w:rsidRPr="007243C5">
            <w:rPr>
              <w:rStyle w:val="Tekstvantijdelijkeaanduiding"/>
            </w:rPr>
            <w:t>Kies een item.</w:t>
          </w:r>
        </w:p>
      </w:docPartBody>
    </w:docPart>
    <w:docPart>
      <w:docPartPr>
        <w:name w:val="869507F876A9401F88F1CCA645658996"/>
        <w:category>
          <w:name w:val="Algemeen"/>
          <w:gallery w:val="placeholder"/>
        </w:category>
        <w:types>
          <w:type w:val="bbPlcHdr"/>
        </w:types>
        <w:behaviors>
          <w:behavior w:val="content"/>
        </w:behaviors>
        <w:guid w:val="{6D55872B-8369-44E7-8873-5BE4BAEF7223}"/>
      </w:docPartPr>
      <w:docPartBody>
        <w:p w:rsidR="00D427B8" w:rsidRDefault="004117E7" w:rsidP="004117E7">
          <w:pPr>
            <w:pStyle w:val="869507F876A9401F88F1CCA6456589963"/>
          </w:pPr>
          <w:r w:rsidRPr="007243C5">
            <w:rPr>
              <w:rStyle w:val="Tekstvantijdelijkeaanduiding"/>
            </w:rPr>
            <w:t>Kies een item.</w:t>
          </w:r>
        </w:p>
      </w:docPartBody>
    </w:docPart>
    <w:docPart>
      <w:docPartPr>
        <w:name w:val="C0706CFEAC884E5F8770B200C039DF74"/>
        <w:category>
          <w:name w:val="Algemeen"/>
          <w:gallery w:val="placeholder"/>
        </w:category>
        <w:types>
          <w:type w:val="bbPlcHdr"/>
        </w:types>
        <w:behaviors>
          <w:behavior w:val="content"/>
        </w:behaviors>
        <w:guid w:val="{7865418A-4B96-4E0D-A850-02B5FEBF3EC9}"/>
      </w:docPartPr>
      <w:docPartBody>
        <w:p w:rsidR="00D427B8" w:rsidRDefault="004117E7" w:rsidP="004117E7">
          <w:pPr>
            <w:pStyle w:val="C0706CFEAC884E5F8770B200C039DF743"/>
          </w:pPr>
          <w:r w:rsidRPr="007243C5">
            <w:rPr>
              <w:rStyle w:val="Tekstvantijdelijkeaanduiding"/>
            </w:rPr>
            <w:t>Kies een item.</w:t>
          </w:r>
        </w:p>
      </w:docPartBody>
    </w:docPart>
    <w:docPart>
      <w:docPartPr>
        <w:name w:val="DE11FAC01D65462AB1B22898C45EDFC6"/>
        <w:category>
          <w:name w:val="Algemeen"/>
          <w:gallery w:val="placeholder"/>
        </w:category>
        <w:types>
          <w:type w:val="bbPlcHdr"/>
        </w:types>
        <w:behaviors>
          <w:behavior w:val="content"/>
        </w:behaviors>
        <w:guid w:val="{B6F45555-10F8-4F49-BDDE-DB2E8183C2EE}"/>
      </w:docPartPr>
      <w:docPartBody>
        <w:p w:rsidR="00D427B8" w:rsidRDefault="004117E7" w:rsidP="004117E7">
          <w:pPr>
            <w:pStyle w:val="DE11FAC01D65462AB1B22898C45EDFC63"/>
          </w:pPr>
          <w:r w:rsidRPr="007243C5">
            <w:rPr>
              <w:rStyle w:val="Tekstvantijdelijkeaanduiding"/>
            </w:rPr>
            <w:t>Kies een item.</w:t>
          </w:r>
        </w:p>
      </w:docPartBody>
    </w:docPart>
    <w:docPart>
      <w:docPartPr>
        <w:name w:val="1BFC3947CA7647B888633E802DD056DE"/>
        <w:category>
          <w:name w:val="Algemeen"/>
          <w:gallery w:val="placeholder"/>
        </w:category>
        <w:types>
          <w:type w:val="bbPlcHdr"/>
        </w:types>
        <w:behaviors>
          <w:behavior w:val="content"/>
        </w:behaviors>
        <w:guid w:val="{57620374-83AD-4471-99E4-A11C524B6CE2}"/>
      </w:docPartPr>
      <w:docPartBody>
        <w:p w:rsidR="00D427B8" w:rsidRDefault="004117E7" w:rsidP="004117E7">
          <w:pPr>
            <w:pStyle w:val="1BFC3947CA7647B888633E802DD056DE3"/>
          </w:pPr>
          <w:r w:rsidRPr="007243C5">
            <w:rPr>
              <w:rStyle w:val="Tekstvantijdelijkeaanduiding"/>
            </w:rPr>
            <w:t>Kies een item.</w:t>
          </w:r>
        </w:p>
      </w:docPartBody>
    </w:docPart>
    <w:docPart>
      <w:docPartPr>
        <w:name w:val="B681F52D28C44B69A5F76A52CF811A43"/>
        <w:category>
          <w:name w:val="Algemeen"/>
          <w:gallery w:val="placeholder"/>
        </w:category>
        <w:types>
          <w:type w:val="bbPlcHdr"/>
        </w:types>
        <w:behaviors>
          <w:behavior w:val="content"/>
        </w:behaviors>
        <w:guid w:val="{57C89447-48AD-4B21-A6AE-E7A121B69F6F}"/>
      </w:docPartPr>
      <w:docPartBody>
        <w:p w:rsidR="00D427B8" w:rsidRDefault="004117E7" w:rsidP="004117E7">
          <w:pPr>
            <w:pStyle w:val="B681F52D28C44B69A5F76A52CF811A433"/>
          </w:pPr>
          <w:r w:rsidRPr="007243C5">
            <w:rPr>
              <w:rStyle w:val="Tekstvantijdelijkeaanduiding"/>
            </w:rPr>
            <w:t>Kies een item.</w:t>
          </w:r>
        </w:p>
      </w:docPartBody>
    </w:docPart>
    <w:docPart>
      <w:docPartPr>
        <w:name w:val="348BD3DC86A54AF091AB8717CF11CD1B"/>
        <w:category>
          <w:name w:val="Algemeen"/>
          <w:gallery w:val="placeholder"/>
        </w:category>
        <w:types>
          <w:type w:val="bbPlcHdr"/>
        </w:types>
        <w:behaviors>
          <w:behavior w:val="content"/>
        </w:behaviors>
        <w:guid w:val="{2D785BE2-179A-42DB-A94D-D9A1AEF4A926}"/>
      </w:docPartPr>
      <w:docPartBody>
        <w:p w:rsidR="00EB0818" w:rsidRDefault="004117E7" w:rsidP="004117E7">
          <w:pPr>
            <w:pStyle w:val="348BD3DC86A54AF091AB8717CF11CD1B3"/>
          </w:pPr>
          <w:r w:rsidRPr="007243C5">
            <w:rPr>
              <w:rStyle w:val="Tekstvantijdelijkeaanduiding"/>
            </w:rPr>
            <w:t>Kies een item.</w:t>
          </w:r>
        </w:p>
      </w:docPartBody>
    </w:docPart>
    <w:docPart>
      <w:docPartPr>
        <w:name w:val="0DD89BBED5BD42128F84D2E8DBE9BB3A"/>
        <w:category>
          <w:name w:val="Algemeen"/>
          <w:gallery w:val="placeholder"/>
        </w:category>
        <w:types>
          <w:type w:val="bbPlcHdr"/>
        </w:types>
        <w:behaviors>
          <w:behavior w:val="content"/>
        </w:behaviors>
        <w:guid w:val="{E920CA10-8099-496D-8F39-592E2CB371E4}"/>
      </w:docPartPr>
      <w:docPartBody>
        <w:p w:rsidR="00DC2F95" w:rsidRDefault="004117E7" w:rsidP="004117E7">
          <w:pPr>
            <w:pStyle w:val="0DD89BBED5BD42128F84D2E8DBE9BB3A3"/>
          </w:pPr>
          <w:r w:rsidRPr="007243C5">
            <w:rPr>
              <w:rStyle w:val="Tekstvantijdelijkeaanduiding"/>
            </w:rPr>
            <w:t>Kies een item.</w:t>
          </w:r>
        </w:p>
      </w:docPartBody>
    </w:docPart>
    <w:docPart>
      <w:docPartPr>
        <w:name w:val="60C0F7C5F7A64488B6285E4FED0CD442"/>
        <w:category>
          <w:name w:val="Algemeen"/>
          <w:gallery w:val="placeholder"/>
        </w:category>
        <w:types>
          <w:type w:val="bbPlcHdr"/>
        </w:types>
        <w:behaviors>
          <w:behavior w:val="content"/>
        </w:behaviors>
        <w:guid w:val="{F008AC7F-850B-4CAA-B1B3-26170FEF0231}"/>
      </w:docPartPr>
      <w:docPartBody>
        <w:p w:rsidR="00DC2F95" w:rsidRDefault="004117E7" w:rsidP="004117E7">
          <w:pPr>
            <w:pStyle w:val="60C0F7C5F7A64488B6285E4FED0CD4423"/>
          </w:pPr>
          <w:r w:rsidRPr="007243C5">
            <w:rPr>
              <w:rStyle w:val="Tekstvantijdelijkeaanduiding"/>
            </w:rPr>
            <w:t>Kies een item.</w:t>
          </w:r>
        </w:p>
      </w:docPartBody>
    </w:docPart>
    <w:docPart>
      <w:docPartPr>
        <w:name w:val="D01EFC551A2A40CF936C554CC4213945"/>
        <w:category>
          <w:name w:val="Algemeen"/>
          <w:gallery w:val="placeholder"/>
        </w:category>
        <w:types>
          <w:type w:val="bbPlcHdr"/>
        </w:types>
        <w:behaviors>
          <w:behavior w:val="content"/>
        </w:behaviors>
        <w:guid w:val="{AA4664E3-8E4E-4A5A-B682-E241E808E598}"/>
      </w:docPartPr>
      <w:docPartBody>
        <w:p w:rsidR="00DC2F95" w:rsidRDefault="004117E7" w:rsidP="004117E7">
          <w:pPr>
            <w:pStyle w:val="D01EFC551A2A40CF936C554CC42139453"/>
          </w:pPr>
          <w:r w:rsidRPr="007243C5">
            <w:rPr>
              <w:rStyle w:val="Tekstvantijdelijkeaanduiding"/>
            </w:rPr>
            <w:t>Kies een item.</w:t>
          </w:r>
        </w:p>
      </w:docPartBody>
    </w:docPart>
    <w:docPart>
      <w:docPartPr>
        <w:name w:val="282925254B634295B7F3D13C179C8374"/>
        <w:category>
          <w:name w:val="Algemeen"/>
          <w:gallery w:val="placeholder"/>
        </w:category>
        <w:types>
          <w:type w:val="bbPlcHdr"/>
        </w:types>
        <w:behaviors>
          <w:behavior w:val="content"/>
        </w:behaviors>
        <w:guid w:val="{4B102418-426A-4B53-A9AB-CFD0DCEFB6CF}"/>
      </w:docPartPr>
      <w:docPartBody>
        <w:p w:rsidR="00DC2F95" w:rsidRDefault="004117E7" w:rsidP="004117E7">
          <w:pPr>
            <w:pStyle w:val="282925254B634295B7F3D13C179C83743"/>
          </w:pPr>
          <w:r w:rsidRPr="007243C5">
            <w:rPr>
              <w:rStyle w:val="Tekstvantijdelijkeaanduiding"/>
            </w:rPr>
            <w:t>Kies een item.</w:t>
          </w:r>
        </w:p>
      </w:docPartBody>
    </w:docPart>
    <w:docPart>
      <w:docPartPr>
        <w:name w:val="A44D813800A54AC989966B450BA3988D"/>
        <w:category>
          <w:name w:val="Algemeen"/>
          <w:gallery w:val="placeholder"/>
        </w:category>
        <w:types>
          <w:type w:val="bbPlcHdr"/>
        </w:types>
        <w:behaviors>
          <w:behavior w:val="content"/>
        </w:behaviors>
        <w:guid w:val="{9C4853E2-7308-4FAC-94E4-899D0D126E16}"/>
      </w:docPartPr>
      <w:docPartBody>
        <w:p w:rsidR="00DC2F95" w:rsidRDefault="004117E7" w:rsidP="004117E7">
          <w:pPr>
            <w:pStyle w:val="A44D813800A54AC989966B450BA3988D3"/>
          </w:pPr>
          <w:r w:rsidRPr="007243C5">
            <w:rPr>
              <w:rStyle w:val="Tekstvantijdelijkeaanduiding"/>
            </w:rPr>
            <w:t>Kies een item.</w:t>
          </w:r>
        </w:p>
      </w:docPartBody>
    </w:docPart>
    <w:docPart>
      <w:docPartPr>
        <w:name w:val="33257F98659F485896856BA4EBC9655B"/>
        <w:category>
          <w:name w:val="Algemeen"/>
          <w:gallery w:val="placeholder"/>
        </w:category>
        <w:types>
          <w:type w:val="bbPlcHdr"/>
        </w:types>
        <w:behaviors>
          <w:behavior w:val="content"/>
        </w:behaviors>
        <w:guid w:val="{7465D594-EDD3-4239-ACE3-DD141170CAB9}"/>
      </w:docPartPr>
      <w:docPartBody>
        <w:p w:rsidR="00DC2F95" w:rsidRDefault="004117E7" w:rsidP="004117E7">
          <w:pPr>
            <w:pStyle w:val="33257F98659F485896856BA4EBC9655B3"/>
          </w:pPr>
          <w:r w:rsidRPr="007243C5">
            <w:rPr>
              <w:rStyle w:val="Tekstvantijdelijkeaanduiding"/>
            </w:rPr>
            <w:t>Kies een item.</w:t>
          </w:r>
        </w:p>
      </w:docPartBody>
    </w:docPart>
    <w:docPart>
      <w:docPartPr>
        <w:name w:val="B7349068278145E69127AA70EDC4BF59"/>
        <w:category>
          <w:name w:val="Algemeen"/>
          <w:gallery w:val="placeholder"/>
        </w:category>
        <w:types>
          <w:type w:val="bbPlcHdr"/>
        </w:types>
        <w:behaviors>
          <w:behavior w:val="content"/>
        </w:behaviors>
        <w:guid w:val="{8F0E41DB-DA2C-4C69-9518-2AFBA276A2AE}"/>
      </w:docPartPr>
      <w:docPartBody>
        <w:p w:rsidR="00DC2F95" w:rsidRDefault="004117E7" w:rsidP="004117E7">
          <w:pPr>
            <w:pStyle w:val="B7349068278145E69127AA70EDC4BF593"/>
          </w:pPr>
          <w:r w:rsidRPr="007243C5">
            <w:rPr>
              <w:rStyle w:val="Tekstvantijdelijkeaanduiding"/>
            </w:rPr>
            <w:t>Kies een item.</w:t>
          </w:r>
        </w:p>
      </w:docPartBody>
    </w:docPart>
    <w:docPart>
      <w:docPartPr>
        <w:name w:val="7064117C71E24234AE3F36E86615237F"/>
        <w:category>
          <w:name w:val="Algemeen"/>
          <w:gallery w:val="placeholder"/>
        </w:category>
        <w:types>
          <w:type w:val="bbPlcHdr"/>
        </w:types>
        <w:behaviors>
          <w:behavior w:val="content"/>
        </w:behaviors>
        <w:guid w:val="{51E91E0D-09A8-42FF-B579-983E7AC718AD}"/>
      </w:docPartPr>
      <w:docPartBody>
        <w:p w:rsidR="00DC2F95" w:rsidRDefault="004117E7" w:rsidP="004117E7">
          <w:pPr>
            <w:pStyle w:val="7064117C71E24234AE3F36E86615237F3"/>
          </w:pPr>
          <w:r w:rsidRPr="007243C5">
            <w:rPr>
              <w:rStyle w:val="Tekstvantijdelijkeaanduiding"/>
            </w:rPr>
            <w:t>Kies een item.</w:t>
          </w:r>
        </w:p>
      </w:docPartBody>
    </w:docPart>
    <w:docPart>
      <w:docPartPr>
        <w:name w:val="928D75CE01CE4AA8AF99D325AB8787B0"/>
        <w:category>
          <w:name w:val="Algemeen"/>
          <w:gallery w:val="placeholder"/>
        </w:category>
        <w:types>
          <w:type w:val="bbPlcHdr"/>
        </w:types>
        <w:behaviors>
          <w:behavior w:val="content"/>
        </w:behaviors>
        <w:guid w:val="{241398DE-FFEE-470E-9EEE-39FAF85D3B49}"/>
      </w:docPartPr>
      <w:docPartBody>
        <w:p w:rsidR="00DC2F95" w:rsidRDefault="004117E7" w:rsidP="004117E7">
          <w:pPr>
            <w:pStyle w:val="928D75CE01CE4AA8AF99D325AB8787B03"/>
          </w:pPr>
          <w:r w:rsidRPr="007243C5">
            <w:rPr>
              <w:rStyle w:val="Tekstvantijdelijkeaanduiding"/>
            </w:rPr>
            <w:t>Kies een item.</w:t>
          </w:r>
        </w:p>
      </w:docPartBody>
    </w:docPart>
    <w:docPart>
      <w:docPartPr>
        <w:name w:val="DefaultPlaceholder_-1854013438"/>
        <w:category>
          <w:name w:val="Algemeen"/>
          <w:gallery w:val="placeholder"/>
        </w:category>
        <w:types>
          <w:type w:val="bbPlcHdr"/>
        </w:types>
        <w:behaviors>
          <w:behavior w:val="content"/>
        </w:behaviors>
        <w:guid w:val="{5F4594AC-FBF7-4A16-B550-6CE7F99F36DE}"/>
      </w:docPartPr>
      <w:docPartBody>
        <w:p w:rsidR="0083298A" w:rsidRDefault="004117E7">
          <w:r w:rsidRPr="00F946DD">
            <w:rPr>
              <w:rStyle w:val="Tekstvantijdelijkeaanduiding"/>
            </w:rPr>
            <w:t>Kies een item.</w:t>
          </w:r>
        </w:p>
      </w:docPartBody>
    </w:docPart>
    <w:docPart>
      <w:docPartPr>
        <w:name w:val="5ACB1AAB90E240FE9A1EF8833B44BBDB"/>
        <w:category>
          <w:name w:val="Algemeen"/>
          <w:gallery w:val="placeholder"/>
        </w:category>
        <w:types>
          <w:type w:val="bbPlcHdr"/>
        </w:types>
        <w:behaviors>
          <w:behavior w:val="content"/>
        </w:behaviors>
        <w:guid w:val="{CBB797C0-BBBC-411C-A965-C3F3EB2FAE99}"/>
      </w:docPartPr>
      <w:docPartBody>
        <w:p w:rsidR="0083298A" w:rsidRDefault="004117E7" w:rsidP="004117E7">
          <w:pPr>
            <w:pStyle w:val="5ACB1AAB90E240FE9A1EF8833B44BBDB"/>
          </w:pPr>
          <w:r w:rsidRPr="007243C5">
            <w:rPr>
              <w:rStyle w:val="Tekstvantijdelijkeaanduiding"/>
            </w:rPr>
            <w:t>Kies een item.</w:t>
          </w:r>
        </w:p>
      </w:docPartBody>
    </w:docPart>
    <w:docPart>
      <w:docPartPr>
        <w:name w:val="B519BF5F59DF45B69202B53EC6BE14B3"/>
        <w:category>
          <w:name w:val="Algemeen"/>
          <w:gallery w:val="placeholder"/>
        </w:category>
        <w:types>
          <w:type w:val="bbPlcHdr"/>
        </w:types>
        <w:behaviors>
          <w:behavior w:val="content"/>
        </w:behaviors>
        <w:guid w:val="{3C4B9E60-7C54-47AD-B7D0-F8E1AA66B14A}"/>
      </w:docPartPr>
      <w:docPartBody>
        <w:p w:rsidR="0083298A" w:rsidRDefault="004117E7" w:rsidP="004117E7">
          <w:pPr>
            <w:pStyle w:val="B519BF5F59DF45B69202B53EC6BE14B3"/>
          </w:pPr>
          <w:r w:rsidRPr="007243C5">
            <w:rPr>
              <w:rStyle w:val="Tekstvantijdelijkeaanduiding"/>
            </w:rPr>
            <w:t>Kies een item.</w:t>
          </w:r>
        </w:p>
      </w:docPartBody>
    </w:docPart>
    <w:docPart>
      <w:docPartPr>
        <w:name w:val="684C79D897D04F06A7ADD69CA99CD264"/>
        <w:category>
          <w:name w:val="Algemeen"/>
          <w:gallery w:val="placeholder"/>
        </w:category>
        <w:types>
          <w:type w:val="bbPlcHdr"/>
        </w:types>
        <w:behaviors>
          <w:behavior w:val="content"/>
        </w:behaviors>
        <w:guid w:val="{B8EA3ED9-F2C3-45AD-AE4E-7FFE4ECB4BBE}"/>
      </w:docPartPr>
      <w:docPartBody>
        <w:p w:rsidR="0083298A" w:rsidRDefault="004117E7" w:rsidP="004117E7">
          <w:pPr>
            <w:pStyle w:val="684C79D897D04F06A7ADD69CA99CD264"/>
          </w:pPr>
          <w:r w:rsidRPr="007243C5">
            <w:rPr>
              <w:rStyle w:val="Tekstvantijdelijkeaanduiding"/>
            </w:rPr>
            <w:t>Kies een item.</w:t>
          </w:r>
        </w:p>
      </w:docPartBody>
    </w:docPart>
    <w:docPart>
      <w:docPartPr>
        <w:name w:val="F533ED38F6334304A57617BB55CC876E"/>
        <w:category>
          <w:name w:val="Algemeen"/>
          <w:gallery w:val="placeholder"/>
        </w:category>
        <w:types>
          <w:type w:val="bbPlcHdr"/>
        </w:types>
        <w:behaviors>
          <w:behavior w:val="content"/>
        </w:behaviors>
        <w:guid w:val="{BA384C1F-54A7-4CB6-A3A2-B4FCEDBC3307}"/>
      </w:docPartPr>
      <w:docPartBody>
        <w:p w:rsidR="0083298A" w:rsidRDefault="004117E7" w:rsidP="004117E7">
          <w:pPr>
            <w:pStyle w:val="F533ED38F6334304A57617BB55CC876E"/>
          </w:pPr>
          <w:r w:rsidRPr="007243C5">
            <w:rPr>
              <w:rStyle w:val="Tekstvantijdelijkeaanduiding"/>
            </w:rPr>
            <w:t>Kies een item.</w:t>
          </w:r>
        </w:p>
      </w:docPartBody>
    </w:docPart>
    <w:docPart>
      <w:docPartPr>
        <w:name w:val="0D9BF00C5FB34B7EADAB3899470905E8"/>
        <w:category>
          <w:name w:val="Algemeen"/>
          <w:gallery w:val="placeholder"/>
        </w:category>
        <w:types>
          <w:type w:val="bbPlcHdr"/>
        </w:types>
        <w:behaviors>
          <w:behavior w:val="content"/>
        </w:behaviors>
        <w:guid w:val="{197CED0F-55C0-45D2-B916-C57905D92389}"/>
      </w:docPartPr>
      <w:docPartBody>
        <w:p w:rsidR="0083298A" w:rsidRDefault="004117E7" w:rsidP="004117E7">
          <w:pPr>
            <w:pStyle w:val="0D9BF00C5FB34B7EADAB3899470905E8"/>
          </w:pPr>
          <w:r w:rsidRPr="007243C5">
            <w:rPr>
              <w:rStyle w:val="Tekstvantijdelijkeaanduiding"/>
            </w:rPr>
            <w:t>Kies een item.</w:t>
          </w:r>
        </w:p>
      </w:docPartBody>
    </w:docPart>
    <w:docPart>
      <w:docPartPr>
        <w:name w:val="A233A8510594405BB991612EAA602D06"/>
        <w:category>
          <w:name w:val="Algemeen"/>
          <w:gallery w:val="placeholder"/>
        </w:category>
        <w:types>
          <w:type w:val="bbPlcHdr"/>
        </w:types>
        <w:behaviors>
          <w:behavior w:val="content"/>
        </w:behaviors>
        <w:guid w:val="{3FD29AF2-51E9-4384-A714-05C76270E826}"/>
      </w:docPartPr>
      <w:docPartBody>
        <w:p w:rsidR="0083298A" w:rsidRDefault="004117E7" w:rsidP="004117E7">
          <w:pPr>
            <w:pStyle w:val="A233A8510594405BB991612EAA602D06"/>
          </w:pPr>
          <w:r w:rsidRPr="007243C5">
            <w:rPr>
              <w:rStyle w:val="Tekstvantijdelijkeaanduiding"/>
            </w:rPr>
            <w:t>Kies een item.</w:t>
          </w:r>
        </w:p>
      </w:docPartBody>
    </w:docPart>
    <w:docPart>
      <w:docPartPr>
        <w:name w:val="F77C53C00EFD4CA8AA569A8AC595045F"/>
        <w:category>
          <w:name w:val="Algemeen"/>
          <w:gallery w:val="placeholder"/>
        </w:category>
        <w:types>
          <w:type w:val="bbPlcHdr"/>
        </w:types>
        <w:behaviors>
          <w:behavior w:val="content"/>
        </w:behaviors>
        <w:guid w:val="{07966725-2E0E-48B2-AC7D-4A08CC84FD45}"/>
      </w:docPartPr>
      <w:docPartBody>
        <w:p w:rsidR="0083298A" w:rsidRDefault="004117E7" w:rsidP="004117E7">
          <w:pPr>
            <w:pStyle w:val="F77C53C00EFD4CA8AA569A8AC595045F"/>
          </w:pPr>
          <w:r w:rsidRPr="007243C5">
            <w:rPr>
              <w:rStyle w:val="Tekstvantijdelijkeaanduiding"/>
            </w:rPr>
            <w:t>Kies een item.</w:t>
          </w:r>
        </w:p>
      </w:docPartBody>
    </w:docPart>
    <w:docPart>
      <w:docPartPr>
        <w:name w:val="9F9F791A18BF4BE2987DC90D2B302C20"/>
        <w:category>
          <w:name w:val="Algemeen"/>
          <w:gallery w:val="placeholder"/>
        </w:category>
        <w:types>
          <w:type w:val="bbPlcHdr"/>
        </w:types>
        <w:behaviors>
          <w:behavior w:val="content"/>
        </w:behaviors>
        <w:guid w:val="{DD167021-11DA-4F0C-B66F-D825923F3E87}"/>
      </w:docPartPr>
      <w:docPartBody>
        <w:p w:rsidR="0083298A" w:rsidRDefault="004117E7" w:rsidP="004117E7">
          <w:pPr>
            <w:pStyle w:val="9F9F791A18BF4BE2987DC90D2B302C20"/>
          </w:pPr>
          <w:r w:rsidRPr="007243C5">
            <w:rPr>
              <w:rStyle w:val="Tekstvantijdelijkeaanduiding"/>
            </w:rPr>
            <w:t>Kies een item.</w:t>
          </w:r>
        </w:p>
      </w:docPartBody>
    </w:docPart>
    <w:docPart>
      <w:docPartPr>
        <w:name w:val="C441332537C74425954D05D8383ECC8C"/>
        <w:category>
          <w:name w:val="Algemeen"/>
          <w:gallery w:val="placeholder"/>
        </w:category>
        <w:types>
          <w:type w:val="bbPlcHdr"/>
        </w:types>
        <w:behaviors>
          <w:behavior w:val="content"/>
        </w:behaviors>
        <w:guid w:val="{B3198DDC-7F3B-40D0-8E7F-501113A0281E}"/>
      </w:docPartPr>
      <w:docPartBody>
        <w:p w:rsidR="0083298A" w:rsidRDefault="004117E7" w:rsidP="004117E7">
          <w:pPr>
            <w:pStyle w:val="C441332537C74425954D05D8383ECC8C"/>
          </w:pPr>
          <w:r w:rsidRPr="007243C5">
            <w:rPr>
              <w:rStyle w:val="Tekstvantijdelijkeaanduiding"/>
            </w:rPr>
            <w:t>Kies een item.</w:t>
          </w:r>
        </w:p>
      </w:docPartBody>
    </w:docPart>
    <w:docPart>
      <w:docPartPr>
        <w:name w:val="87DA9294E09C4C10998E175D655A7C3C"/>
        <w:category>
          <w:name w:val="Algemeen"/>
          <w:gallery w:val="placeholder"/>
        </w:category>
        <w:types>
          <w:type w:val="bbPlcHdr"/>
        </w:types>
        <w:behaviors>
          <w:behavior w:val="content"/>
        </w:behaviors>
        <w:guid w:val="{18DA41D6-FFCD-465C-B5A7-559B7C0B7776}"/>
      </w:docPartPr>
      <w:docPartBody>
        <w:p w:rsidR="0083298A" w:rsidRDefault="004117E7" w:rsidP="004117E7">
          <w:pPr>
            <w:pStyle w:val="87DA9294E09C4C10998E175D655A7C3C"/>
          </w:pPr>
          <w:r w:rsidRPr="007243C5">
            <w:rPr>
              <w:rStyle w:val="Tekstvantijdelijkeaanduiding"/>
            </w:rPr>
            <w:t>Kies een item.</w:t>
          </w:r>
        </w:p>
      </w:docPartBody>
    </w:docPart>
    <w:docPart>
      <w:docPartPr>
        <w:name w:val="BD0C9093103048BE938C3FA76E29C1D3"/>
        <w:category>
          <w:name w:val="Algemeen"/>
          <w:gallery w:val="placeholder"/>
        </w:category>
        <w:types>
          <w:type w:val="bbPlcHdr"/>
        </w:types>
        <w:behaviors>
          <w:behavior w:val="content"/>
        </w:behaviors>
        <w:guid w:val="{F572821F-4A07-4342-8F44-D7EE11DF220B}"/>
      </w:docPartPr>
      <w:docPartBody>
        <w:p w:rsidR="0083298A" w:rsidRDefault="004117E7" w:rsidP="004117E7">
          <w:pPr>
            <w:pStyle w:val="BD0C9093103048BE938C3FA76E29C1D3"/>
          </w:pPr>
          <w:r w:rsidRPr="007243C5">
            <w:rPr>
              <w:rStyle w:val="Tekstvantijdelijkeaanduiding"/>
            </w:rPr>
            <w:t>Kies een item.</w:t>
          </w:r>
        </w:p>
      </w:docPartBody>
    </w:docPart>
    <w:docPart>
      <w:docPartPr>
        <w:name w:val="49E43AD77ABD491AA694FF60DF58962B"/>
        <w:category>
          <w:name w:val="Algemeen"/>
          <w:gallery w:val="placeholder"/>
        </w:category>
        <w:types>
          <w:type w:val="bbPlcHdr"/>
        </w:types>
        <w:behaviors>
          <w:behavior w:val="content"/>
        </w:behaviors>
        <w:guid w:val="{A374B7E8-BAD3-4EBE-83C8-ED0FCAC55262}"/>
      </w:docPartPr>
      <w:docPartBody>
        <w:p w:rsidR="0083298A" w:rsidRDefault="004117E7" w:rsidP="004117E7">
          <w:pPr>
            <w:pStyle w:val="49E43AD77ABD491AA694FF60DF58962B"/>
          </w:pPr>
          <w:r w:rsidRPr="007243C5">
            <w:rPr>
              <w:rStyle w:val="Tekstvantijdelijkeaanduiding"/>
            </w:rPr>
            <w:t>Kies een item.</w:t>
          </w:r>
        </w:p>
      </w:docPartBody>
    </w:docPart>
    <w:docPart>
      <w:docPartPr>
        <w:name w:val="3A3E61B90D3941B89FF58CF61B69D6C3"/>
        <w:category>
          <w:name w:val="Algemeen"/>
          <w:gallery w:val="placeholder"/>
        </w:category>
        <w:types>
          <w:type w:val="bbPlcHdr"/>
        </w:types>
        <w:behaviors>
          <w:behavior w:val="content"/>
        </w:behaviors>
        <w:guid w:val="{C87344DF-D00B-47C2-A3D5-F37F7B88E768}"/>
      </w:docPartPr>
      <w:docPartBody>
        <w:p w:rsidR="0083298A" w:rsidRDefault="004117E7" w:rsidP="004117E7">
          <w:pPr>
            <w:pStyle w:val="3A3E61B90D3941B89FF58CF61B69D6C3"/>
          </w:pPr>
          <w:r w:rsidRPr="007243C5">
            <w:rPr>
              <w:rStyle w:val="Tekstvantijdelijkeaanduiding"/>
            </w:rPr>
            <w:t>Kies een item.</w:t>
          </w:r>
        </w:p>
      </w:docPartBody>
    </w:docPart>
    <w:docPart>
      <w:docPartPr>
        <w:name w:val="E5ECE1B86DBF4257A332691ADB8510EB"/>
        <w:category>
          <w:name w:val="Algemeen"/>
          <w:gallery w:val="placeholder"/>
        </w:category>
        <w:types>
          <w:type w:val="bbPlcHdr"/>
        </w:types>
        <w:behaviors>
          <w:behavior w:val="content"/>
        </w:behaviors>
        <w:guid w:val="{25EA14C5-6981-4A87-A96E-009F734ADD8A}"/>
      </w:docPartPr>
      <w:docPartBody>
        <w:p w:rsidR="0083298A" w:rsidRDefault="004117E7" w:rsidP="004117E7">
          <w:pPr>
            <w:pStyle w:val="E5ECE1B86DBF4257A332691ADB8510EB"/>
          </w:pPr>
          <w:r w:rsidRPr="007243C5">
            <w:rPr>
              <w:rStyle w:val="Tekstvantijdelijkeaanduiding"/>
            </w:rPr>
            <w:t>Kies een item.</w:t>
          </w:r>
        </w:p>
      </w:docPartBody>
    </w:docPart>
    <w:docPart>
      <w:docPartPr>
        <w:name w:val="C17EF605CE4040F2BBB0361D640825B4"/>
        <w:category>
          <w:name w:val="Algemeen"/>
          <w:gallery w:val="placeholder"/>
        </w:category>
        <w:types>
          <w:type w:val="bbPlcHdr"/>
        </w:types>
        <w:behaviors>
          <w:behavior w:val="content"/>
        </w:behaviors>
        <w:guid w:val="{98307822-A9DA-41DE-A67C-2FA7D92A887F}"/>
      </w:docPartPr>
      <w:docPartBody>
        <w:p w:rsidR="0083298A" w:rsidRDefault="004117E7" w:rsidP="004117E7">
          <w:pPr>
            <w:pStyle w:val="C17EF605CE4040F2BBB0361D640825B4"/>
          </w:pPr>
          <w:r w:rsidRPr="007243C5">
            <w:rPr>
              <w:rStyle w:val="Tekstvantijdelijkeaanduiding"/>
            </w:rPr>
            <w:t>Kies een item.</w:t>
          </w:r>
        </w:p>
      </w:docPartBody>
    </w:docPart>
    <w:docPart>
      <w:docPartPr>
        <w:name w:val="9D493DFC993D47F6BE35AF4023752CD1"/>
        <w:category>
          <w:name w:val="Algemeen"/>
          <w:gallery w:val="placeholder"/>
        </w:category>
        <w:types>
          <w:type w:val="bbPlcHdr"/>
        </w:types>
        <w:behaviors>
          <w:behavior w:val="content"/>
        </w:behaviors>
        <w:guid w:val="{2C300A24-4DA7-4A85-9229-22A4F3A0AA68}"/>
      </w:docPartPr>
      <w:docPartBody>
        <w:p w:rsidR="0083298A" w:rsidRDefault="004117E7" w:rsidP="004117E7">
          <w:pPr>
            <w:pStyle w:val="9D493DFC993D47F6BE35AF4023752CD1"/>
          </w:pPr>
          <w:r w:rsidRPr="007243C5">
            <w:rPr>
              <w:rStyle w:val="Tekstvantijdelijkeaanduiding"/>
            </w:rPr>
            <w:t>Kies een item.</w:t>
          </w:r>
        </w:p>
      </w:docPartBody>
    </w:docPart>
    <w:docPart>
      <w:docPartPr>
        <w:name w:val="904D0015BB5D41BF80666E813B0CA339"/>
        <w:category>
          <w:name w:val="Algemeen"/>
          <w:gallery w:val="placeholder"/>
        </w:category>
        <w:types>
          <w:type w:val="bbPlcHdr"/>
        </w:types>
        <w:behaviors>
          <w:behavior w:val="content"/>
        </w:behaviors>
        <w:guid w:val="{CB14D000-17D9-4E3A-AC71-3D868C3CF4C4}"/>
      </w:docPartPr>
      <w:docPartBody>
        <w:p w:rsidR="0083298A" w:rsidRDefault="004117E7" w:rsidP="004117E7">
          <w:pPr>
            <w:pStyle w:val="904D0015BB5D41BF80666E813B0CA339"/>
          </w:pPr>
          <w:r w:rsidRPr="007243C5">
            <w:rPr>
              <w:rStyle w:val="Tekstvantijdelijkeaanduiding"/>
            </w:rPr>
            <w:t>Kies een item.</w:t>
          </w:r>
        </w:p>
      </w:docPartBody>
    </w:docPart>
    <w:docPart>
      <w:docPartPr>
        <w:name w:val="FC20C98BCFFA4C5288A1E6B5B21E9557"/>
        <w:category>
          <w:name w:val="Algemeen"/>
          <w:gallery w:val="placeholder"/>
        </w:category>
        <w:types>
          <w:type w:val="bbPlcHdr"/>
        </w:types>
        <w:behaviors>
          <w:behavior w:val="content"/>
        </w:behaviors>
        <w:guid w:val="{43A0D750-E7A4-4012-B660-0B8FA54DB6B0}"/>
      </w:docPartPr>
      <w:docPartBody>
        <w:p w:rsidR="0083298A" w:rsidRDefault="004117E7" w:rsidP="004117E7">
          <w:pPr>
            <w:pStyle w:val="FC20C98BCFFA4C5288A1E6B5B21E9557"/>
          </w:pPr>
          <w:r w:rsidRPr="007243C5">
            <w:rPr>
              <w:rStyle w:val="Tekstvantijdelijkeaanduiding"/>
            </w:rPr>
            <w:t>Kies een item.</w:t>
          </w:r>
        </w:p>
      </w:docPartBody>
    </w:docPart>
    <w:docPart>
      <w:docPartPr>
        <w:name w:val="EB2C04752BBB489D9CDCC762D08B7DC6"/>
        <w:category>
          <w:name w:val="Algemeen"/>
          <w:gallery w:val="placeholder"/>
        </w:category>
        <w:types>
          <w:type w:val="bbPlcHdr"/>
        </w:types>
        <w:behaviors>
          <w:behavior w:val="content"/>
        </w:behaviors>
        <w:guid w:val="{05E5090D-1372-4C7F-99F2-F8287578C628}"/>
      </w:docPartPr>
      <w:docPartBody>
        <w:p w:rsidR="0083298A" w:rsidRDefault="004117E7" w:rsidP="004117E7">
          <w:pPr>
            <w:pStyle w:val="EB2C04752BBB489D9CDCC762D08B7DC6"/>
          </w:pPr>
          <w:r w:rsidRPr="007243C5">
            <w:rPr>
              <w:rStyle w:val="Tekstvantijdelijkeaanduiding"/>
            </w:rPr>
            <w:t>Kies een item.</w:t>
          </w:r>
        </w:p>
      </w:docPartBody>
    </w:docPart>
    <w:docPart>
      <w:docPartPr>
        <w:name w:val="80A5712DBA9C41AAABD6386FC166857F"/>
        <w:category>
          <w:name w:val="Algemeen"/>
          <w:gallery w:val="placeholder"/>
        </w:category>
        <w:types>
          <w:type w:val="bbPlcHdr"/>
        </w:types>
        <w:behaviors>
          <w:behavior w:val="content"/>
        </w:behaviors>
        <w:guid w:val="{DA5A07AD-1DE0-4FAE-965A-35D415D376D2}"/>
      </w:docPartPr>
      <w:docPartBody>
        <w:p w:rsidR="0083298A" w:rsidRDefault="004117E7" w:rsidP="004117E7">
          <w:pPr>
            <w:pStyle w:val="80A5712DBA9C41AAABD6386FC166857F"/>
          </w:pPr>
          <w:r w:rsidRPr="007243C5">
            <w:rPr>
              <w:rStyle w:val="Tekstvantijdelijkeaanduiding"/>
            </w:rPr>
            <w:t>Kies een item.</w:t>
          </w:r>
        </w:p>
      </w:docPartBody>
    </w:docPart>
    <w:docPart>
      <w:docPartPr>
        <w:name w:val="8E041371EC68477CBE5C01CBBEAB8826"/>
        <w:category>
          <w:name w:val="Algemeen"/>
          <w:gallery w:val="placeholder"/>
        </w:category>
        <w:types>
          <w:type w:val="bbPlcHdr"/>
        </w:types>
        <w:behaviors>
          <w:behavior w:val="content"/>
        </w:behaviors>
        <w:guid w:val="{020988C4-330B-4559-A5E3-D0B1231C1B8C}"/>
      </w:docPartPr>
      <w:docPartBody>
        <w:p w:rsidR="0083298A" w:rsidRDefault="004117E7" w:rsidP="004117E7">
          <w:pPr>
            <w:pStyle w:val="8E041371EC68477CBE5C01CBBEAB8826"/>
          </w:pPr>
          <w:r w:rsidRPr="007243C5">
            <w:rPr>
              <w:rStyle w:val="Tekstvantijdelijkeaanduiding"/>
            </w:rPr>
            <w:t>Kies een item.</w:t>
          </w:r>
        </w:p>
      </w:docPartBody>
    </w:docPart>
    <w:docPart>
      <w:docPartPr>
        <w:name w:val="AFC6631B8A0A4280890721C547A18469"/>
        <w:category>
          <w:name w:val="Algemeen"/>
          <w:gallery w:val="placeholder"/>
        </w:category>
        <w:types>
          <w:type w:val="bbPlcHdr"/>
        </w:types>
        <w:behaviors>
          <w:behavior w:val="content"/>
        </w:behaviors>
        <w:guid w:val="{A4137866-F6C9-4772-951D-6FDE7E06893D}"/>
      </w:docPartPr>
      <w:docPartBody>
        <w:p w:rsidR="0083298A" w:rsidRDefault="004117E7" w:rsidP="004117E7">
          <w:pPr>
            <w:pStyle w:val="AFC6631B8A0A4280890721C547A18469"/>
          </w:pPr>
          <w:r w:rsidRPr="007243C5">
            <w:rPr>
              <w:rStyle w:val="Tekstvantijdelijkeaanduiding"/>
            </w:rPr>
            <w:t>Kies een item.</w:t>
          </w:r>
        </w:p>
      </w:docPartBody>
    </w:docPart>
    <w:docPart>
      <w:docPartPr>
        <w:name w:val="328969359B3447269DB782E922DB679B"/>
        <w:category>
          <w:name w:val="Algemeen"/>
          <w:gallery w:val="placeholder"/>
        </w:category>
        <w:types>
          <w:type w:val="bbPlcHdr"/>
        </w:types>
        <w:behaviors>
          <w:behavior w:val="content"/>
        </w:behaviors>
        <w:guid w:val="{2FBE2BCE-0046-455C-920A-AAAB07152585}"/>
      </w:docPartPr>
      <w:docPartBody>
        <w:p w:rsidR="0083298A" w:rsidRDefault="004117E7" w:rsidP="004117E7">
          <w:pPr>
            <w:pStyle w:val="328969359B3447269DB782E922DB679B"/>
          </w:pPr>
          <w:r w:rsidRPr="007243C5">
            <w:rPr>
              <w:rStyle w:val="Tekstvantijdelijkeaanduiding"/>
            </w:rPr>
            <w:t>Kies een item.</w:t>
          </w:r>
        </w:p>
      </w:docPartBody>
    </w:docPart>
    <w:docPart>
      <w:docPartPr>
        <w:name w:val="A90A8C84EA2340499B3F08D76E8C37B3"/>
        <w:category>
          <w:name w:val="Algemeen"/>
          <w:gallery w:val="placeholder"/>
        </w:category>
        <w:types>
          <w:type w:val="bbPlcHdr"/>
        </w:types>
        <w:behaviors>
          <w:behavior w:val="content"/>
        </w:behaviors>
        <w:guid w:val="{116C5456-500B-4340-AC63-B580510C722D}"/>
      </w:docPartPr>
      <w:docPartBody>
        <w:p w:rsidR="0083298A" w:rsidRDefault="004117E7" w:rsidP="004117E7">
          <w:pPr>
            <w:pStyle w:val="A90A8C84EA2340499B3F08D76E8C37B3"/>
          </w:pPr>
          <w:r w:rsidRPr="007243C5">
            <w:rPr>
              <w:rStyle w:val="Tekstvantijdelijkeaanduiding"/>
            </w:rPr>
            <w:t>Kies een item.</w:t>
          </w:r>
        </w:p>
      </w:docPartBody>
    </w:docPart>
    <w:docPart>
      <w:docPartPr>
        <w:name w:val="18D62353631841C7844EB2400AEFE3D4"/>
        <w:category>
          <w:name w:val="Algemeen"/>
          <w:gallery w:val="placeholder"/>
        </w:category>
        <w:types>
          <w:type w:val="bbPlcHdr"/>
        </w:types>
        <w:behaviors>
          <w:behavior w:val="content"/>
        </w:behaviors>
        <w:guid w:val="{8169A34A-500F-4267-B777-3CD643AF79AB}"/>
      </w:docPartPr>
      <w:docPartBody>
        <w:p w:rsidR="0083298A" w:rsidRDefault="004117E7" w:rsidP="004117E7">
          <w:pPr>
            <w:pStyle w:val="18D62353631841C7844EB2400AEFE3D4"/>
          </w:pPr>
          <w:r w:rsidRPr="007243C5">
            <w:rPr>
              <w:rStyle w:val="Tekstvantijdelijkeaanduiding"/>
            </w:rPr>
            <w:t>Kies een item.</w:t>
          </w:r>
        </w:p>
      </w:docPartBody>
    </w:docPart>
    <w:docPart>
      <w:docPartPr>
        <w:name w:val="44BC3B3654AF4D4CACED45B877B92A57"/>
        <w:category>
          <w:name w:val="Algemeen"/>
          <w:gallery w:val="placeholder"/>
        </w:category>
        <w:types>
          <w:type w:val="bbPlcHdr"/>
        </w:types>
        <w:behaviors>
          <w:behavior w:val="content"/>
        </w:behaviors>
        <w:guid w:val="{7EEBFCEF-D163-46CF-81EE-5040057C17BA}"/>
      </w:docPartPr>
      <w:docPartBody>
        <w:p w:rsidR="0083298A" w:rsidRDefault="004117E7" w:rsidP="004117E7">
          <w:pPr>
            <w:pStyle w:val="44BC3B3654AF4D4CACED45B877B92A57"/>
          </w:pPr>
          <w:r w:rsidRPr="007243C5">
            <w:rPr>
              <w:rStyle w:val="Tekstvantijdelijkeaanduiding"/>
            </w:rPr>
            <w:t>Kies een item.</w:t>
          </w:r>
        </w:p>
      </w:docPartBody>
    </w:docPart>
    <w:docPart>
      <w:docPartPr>
        <w:name w:val="A4C7B166EE7F4D3DB057DB2BE1FC0024"/>
        <w:category>
          <w:name w:val="Algemeen"/>
          <w:gallery w:val="placeholder"/>
        </w:category>
        <w:types>
          <w:type w:val="bbPlcHdr"/>
        </w:types>
        <w:behaviors>
          <w:behavior w:val="content"/>
        </w:behaviors>
        <w:guid w:val="{2730725E-3C18-461B-8ADD-5D7328402DDE}"/>
      </w:docPartPr>
      <w:docPartBody>
        <w:p w:rsidR="0083298A" w:rsidRDefault="004117E7" w:rsidP="004117E7">
          <w:pPr>
            <w:pStyle w:val="A4C7B166EE7F4D3DB057DB2BE1FC0024"/>
          </w:pPr>
          <w:r w:rsidRPr="007243C5">
            <w:rPr>
              <w:rStyle w:val="Tekstvantijdelijkeaanduiding"/>
            </w:rPr>
            <w:t>Kies een item.</w:t>
          </w:r>
        </w:p>
      </w:docPartBody>
    </w:docPart>
    <w:docPart>
      <w:docPartPr>
        <w:name w:val="BDF88225ED5C4EC484F92A2067565FA9"/>
        <w:category>
          <w:name w:val="Algemeen"/>
          <w:gallery w:val="placeholder"/>
        </w:category>
        <w:types>
          <w:type w:val="bbPlcHdr"/>
        </w:types>
        <w:behaviors>
          <w:behavior w:val="content"/>
        </w:behaviors>
        <w:guid w:val="{3EC9867B-316A-41E3-9174-88A6EA7C9FCB}"/>
      </w:docPartPr>
      <w:docPartBody>
        <w:p w:rsidR="0083298A" w:rsidRDefault="004117E7" w:rsidP="004117E7">
          <w:pPr>
            <w:pStyle w:val="BDF88225ED5C4EC484F92A2067565FA9"/>
          </w:pPr>
          <w:r w:rsidRPr="007243C5">
            <w:rPr>
              <w:rStyle w:val="Tekstvantijdelijkeaanduiding"/>
            </w:rPr>
            <w:t>Kies een item.</w:t>
          </w:r>
        </w:p>
      </w:docPartBody>
    </w:docPart>
    <w:docPart>
      <w:docPartPr>
        <w:name w:val="17EABC3B358143E79186BFF463B5F0C6"/>
        <w:category>
          <w:name w:val="Algemeen"/>
          <w:gallery w:val="placeholder"/>
        </w:category>
        <w:types>
          <w:type w:val="bbPlcHdr"/>
        </w:types>
        <w:behaviors>
          <w:behavior w:val="content"/>
        </w:behaviors>
        <w:guid w:val="{8AD7DB09-CF55-4F87-AF7D-8FD85997503C}"/>
      </w:docPartPr>
      <w:docPartBody>
        <w:p w:rsidR="0083298A" w:rsidRDefault="004117E7" w:rsidP="004117E7">
          <w:pPr>
            <w:pStyle w:val="17EABC3B358143E79186BFF463B5F0C6"/>
          </w:pPr>
          <w:r w:rsidRPr="007243C5">
            <w:rPr>
              <w:rStyle w:val="Tekstvantijdelijkeaanduiding"/>
            </w:rPr>
            <w:t>Kies een item.</w:t>
          </w:r>
        </w:p>
      </w:docPartBody>
    </w:docPart>
    <w:docPart>
      <w:docPartPr>
        <w:name w:val="2DF555EBA5CC47268517DAB2F9642F30"/>
        <w:category>
          <w:name w:val="Algemeen"/>
          <w:gallery w:val="placeholder"/>
        </w:category>
        <w:types>
          <w:type w:val="bbPlcHdr"/>
        </w:types>
        <w:behaviors>
          <w:behavior w:val="content"/>
        </w:behaviors>
        <w:guid w:val="{07AF575D-3BC0-46BC-932B-CDBF4A89C0ED}"/>
      </w:docPartPr>
      <w:docPartBody>
        <w:p w:rsidR="0083298A" w:rsidRDefault="004117E7" w:rsidP="004117E7">
          <w:pPr>
            <w:pStyle w:val="2DF555EBA5CC47268517DAB2F9642F30"/>
          </w:pPr>
          <w:r w:rsidRPr="007243C5">
            <w:rPr>
              <w:rStyle w:val="Tekstvantijdelijkeaanduiding"/>
            </w:rPr>
            <w:t>Kies een item.</w:t>
          </w:r>
        </w:p>
      </w:docPartBody>
    </w:docPart>
    <w:docPart>
      <w:docPartPr>
        <w:name w:val="21F8882BC2934094B0728681C4AF165F"/>
        <w:category>
          <w:name w:val="Algemeen"/>
          <w:gallery w:val="placeholder"/>
        </w:category>
        <w:types>
          <w:type w:val="bbPlcHdr"/>
        </w:types>
        <w:behaviors>
          <w:behavior w:val="content"/>
        </w:behaviors>
        <w:guid w:val="{3FCF0A55-57F4-454E-BE59-9B28D0666D30}"/>
      </w:docPartPr>
      <w:docPartBody>
        <w:p w:rsidR="0083298A" w:rsidRDefault="004117E7" w:rsidP="004117E7">
          <w:pPr>
            <w:pStyle w:val="21F8882BC2934094B0728681C4AF165F"/>
          </w:pPr>
          <w:r w:rsidRPr="007243C5">
            <w:rPr>
              <w:rStyle w:val="Tekstvantijdelijkeaanduiding"/>
            </w:rPr>
            <w:t>Kies een item.</w:t>
          </w:r>
        </w:p>
      </w:docPartBody>
    </w:docPart>
    <w:docPart>
      <w:docPartPr>
        <w:name w:val="2F9A91AC25594831BC096AF40B97F979"/>
        <w:category>
          <w:name w:val="Algemeen"/>
          <w:gallery w:val="placeholder"/>
        </w:category>
        <w:types>
          <w:type w:val="bbPlcHdr"/>
        </w:types>
        <w:behaviors>
          <w:behavior w:val="content"/>
        </w:behaviors>
        <w:guid w:val="{C3E71BF9-55A2-4296-A7CB-30E48B41A61A}"/>
      </w:docPartPr>
      <w:docPartBody>
        <w:p w:rsidR="0083298A" w:rsidRDefault="004117E7" w:rsidP="004117E7">
          <w:pPr>
            <w:pStyle w:val="2F9A91AC25594831BC096AF40B97F979"/>
          </w:pPr>
          <w:r w:rsidRPr="007243C5">
            <w:rPr>
              <w:rStyle w:val="Tekstvantijdelijkeaanduiding"/>
            </w:rPr>
            <w:t>Kies een item.</w:t>
          </w:r>
        </w:p>
      </w:docPartBody>
    </w:docPart>
    <w:docPart>
      <w:docPartPr>
        <w:name w:val="46C79D506D584373BF9731F6A8CF6E05"/>
        <w:category>
          <w:name w:val="Algemeen"/>
          <w:gallery w:val="placeholder"/>
        </w:category>
        <w:types>
          <w:type w:val="bbPlcHdr"/>
        </w:types>
        <w:behaviors>
          <w:behavior w:val="content"/>
        </w:behaviors>
        <w:guid w:val="{814579A4-9F2A-4653-A02C-BDC406334833}"/>
      </w:docPartPr>
      <w:docPartBody>
        <w:p w:rsidR="0083298A" w:rsidRDefault="004117E7" w:rsidP="004117E7">
          <w:pPr>
            <w:pStyle w:val="46C79D506D584373BF9731F6A8CF6E05"/>
          </w:pPr>
          <w:r w:rsidRPr="007243C5">
            <w:rPr>
              <w:rStyle w:val="Tekstvantijdelijkeaanduiding"/>
            </w:rPr>
            <w:t>Kies een item.</w:t>
          </w:r>
        </w:p>
      </w:docPartBody>
    </w:docPart>
    <w:docPart>
      <w:docPartPr>
        <w:name w:val="3CEEE02C6B634B13A0ED4C1D68679CEE"/>
        <w:category>
          <w:name w:val="Algemeen"/>
          <w:gallery w:val="placeholder"/>
        </w:category>
        <w:types>
          <w:type w:val="bbPlcHdr"/>
        </w:types>
        <w:behaviors>
          <w:behavior w:val="content"/>
        </w:behaviors>
        <w:guid w:val="{E706185D-1365-4903-90AD-7FF43971B479}"/>
      </w:docPartPr>
      <w:docPartBody>
        <w:p w:rsidR="0083298A" w:rsidRDefault="004117E7" w:rsidP="004117E7">
          <w:pPr>
            <w:pStyle w:val="3CEEE02C6B634B13A0ED4C1D68679CEE"/>
          </w:pPr>
          <w:r w:rsidRPr="007243C5">
            <w:rPr>
              <w:rStyle w:val="Tekstvantijdelijkeaanduiding"/>
            </w:rPr>
            <w:t>Kies een item.</w:t>
          </w:r>
        </w:p>
      </w:docPartBody>
    </w:docPart>
    <w:docPart>
      <w:docPartPr>
        <w:name w:val="83329A65B9784D56BA2C7946C70DB113"/>
        <w:category>
          <w:name w:val="Algemeen"/>
          <w:gallery w:val="placeholder"/>
        </w:category>
        <w:types>
          <w:type w:val="bbPlcHdr"/>
        </w:types>
        <w:behaviors>
          <w:behavior w:val="content"/>
        </w:behaviors>
        <w:guid w:val="{550AE26B-81EE-49BC-B0F4-FEFEF318899A}"/>
      </w:docPartPr>
      <w:docPartBody>
        <w:p w:rsidR="0083298A" w:rsidRDefault="004117E7" w:rsidP="004117E7">
          <w:pPr>
            <w:pStyle w:val="83329A65B9784D56BA2C7946C70DB113"/>
          </w:pPr>
          <w:r w:rsidRPr="007243C5">
            <w:rPr>
              <w:rStyle w:val="Tekstvantijdelijkeaanduiding"/>
            </w:rPr>
            <w:t>Kies een item.</w:t>
          </w:r>
        </w:p>
      </w:docPartBody>
    </w:docPart>
    <w:docPart>
      <w:docPartPr>
        <w:name w:val="4D8F772B14F6405398595A0F749FE7DE"/>
        <w:category>
          <w:name w:val="Algemeen"/>
          <w:gallery w:val="placeholder"/>
        </w:category>
        <w:types>
          <w:type w:val="bbPlcHdr"/>
        </w:types>
        <w:behaviors>
          <w:behavior w:val="content"/>
        </w:behaviors>
        <w:guid w:val="{D7A41FA3-6D95-43B9-AF19-777CF0D9BB55}"/>
      </w:docPartPr>
      <w:docPartBody>
        <w:p w:rsidR="0083298A" w:rsidRDefault="004117E7" w:rsidP="004117E7">
          <w:pPr>
            <w:pStyle w:val="4D8F772B14F6405398595A0F749FE7DE"/>
          </w:pPr>
          <w:r w:rsidRPr="007243C5">
            <w:rPr>
              <w:rStyle w:val="Tekstvantijdelijkeaanduiding"/>
            </w:rPr>
            <w:t>Kies een item.</w:t>
          </w:r>
        </w:p>
      </w:docPartBody>
    </w:docPart>
    <w:docPart>
      <w:docPartPr>
        <w:name w:val="81387FA8235F4D97825752B6B0EEAFE1"/>
        <w:category>
          <w:name w:val="Algemeen"/>
          <w:gallery w:val="placeholder"/>
        </w:category>
        <w:types>
          <w:type w:val="bbPlcHdr"/>
        </w:types>
        <w:behaviors>
          <w:behavior w:val="content"/>
        </w:behaviors>
        <w:guid w:val="{7C1A706A-5F47-47DF-9D1E-64FB27CF3B33}"/>
      </w:docPartPr>
      <w:docPartBody>
        <w:p w:rsidR="0083298A" w:rsidRDefault="004117E7" w:rsidP="004117E7">
          <w:pPr>
            <w:pStyle w:val="81387FA8235F4D97825752B6B0EEAFE1"/>
          </w:pPr>
          <w:r w:rsidRPr="007243C5">
            <w:rPr>
              <w:rStyle w:val="Tekstvantijdelijkeaanduiding"/>
            </w:rPr>
            <w:t>Kies een item.</w:t>
          </w:r>
        </w:p>
      </w:docPartBody>
    </w:docPart>
    <w:docPart>
      <w:docPartPr>
        <w:name w:val="5B1934FB52A44510A01AD180A5F71065"/>
        <w:category>
          <w:name w:val="Algemeen"/>
          <w:gallery w:val="placeholder"/>
        </w:category>
        <w:types>
          <w:type w:val="bbPlcHdr"/>
        </w:types>
        <w:behaviors>
          <w:behavior w:val="content"/>
        </w:behaviors>
        <w:guid w:val="{3B37B461-B8F9-4DC0-A04C-4C17BEDA847A}"/>
      </w:docPartPr>
      <w:docPartBody>
        <w:p w:rsidR="0083298A" w:rsidRDefault="004117E7" w:rsidP="004117E7">
          <w:pPr>
            <w:pStyle w:val="5B1934FB52A44510A01AD180A5F71065"/>
          </w:pPr>
          <w:r w:rsidRPr="007243C5">
            <w:rPr>
              <w:rStyle w:val="Tekstvantijdelijkeaanduiding"/>
            </w:rPr>
            <w:t>Kies een item.</w:t>
          </w:r>
        </w:p>
      </w:docPartBody>
    </w:docPart>
    <w:docPart>
      <w:docPartPr>
        <w:name w:val="F4856CCFEAD94AAD868F7AFBD73236B7"/>
        <w:category>
          <w:name w:val="Algemeen"/>
          <w:gallery w:val="placeholder"/>
        </w:category>
        <w:types>
          <w:type w:val="bbPlcHdr"/>
        </w:types>
        <w:behaviors>
          <w:behavior w:val="content"/>
        </w:behaviors>
        <w:guid w:val="{35ECBBBC-B433-4DEF-B461-5920CE36452C}"/>
      </w:docPartPr>
      <w:docPartBody>
        <w:p w:rsidR="0083298A" w:rsidRDefault="004117E7" w:rsidP="004117E7">
          <w:pPr>
            <w:pStyle w:val="F4856CCFEAD94AAD868F7AFBD73236B7"/>
          </w:pPr>
          <w:r w:rsidRPr="007243C5">
            <w:rPr>
              <w:rStyle w:val="Tekstvantijdelijkeaanduiding"/>
            </w:rPr>
            <w:t>Kies een item.</w:t>
          </w:r>
        </w:p>
      </w:docPartBody>
    </w:docPart>
    <w:docPart>
      <w:docPartPr>
        <w:name w:val="C44751895F244E6CB30142239BCBF868"/>
        <w:category>
          <w:name w:val="Algemeen"/>
          <w:gallery w:val="placeholder"/>
        </w:category>
        <w:types>
          <w:type w:val="bbPlcHdr"/>
        </w:types>
        <w:behaviors>
          <w:behavior w:val="content"/>
        </w:behaviors>
        <w:guid w:val="{66106BF7-F0B0-4143-BCA4-172DEC06B19F}"/>
      </w:docPartPr>
      <w:docPartBody>
        <w:p w:rsidR="0083298A" w:rsidRDefault="004117E7" w:rsidP="004117E7">
          <w:pPr>
            <w:pStyle w:val="C44751895F244E6CB30142239BCBF868"/>
          </w:pPr>
          <w:r w:rsidRPr="007243C5">
            <w:rPr>
              <w:rStyle w:val="Tekstvantijdelijkeaanduiding"/>
            </w:rPr>
            <w:t>Kies een item.</w:t>
          </w:r>
        </w:p>
      </w:docPartBody>
    </w:docPart>
    <w:docPart>
      <w:docPartPr>
        <w:name w:val="17CD34A288BD44208F4FAA450B7645CF"/>
        <w:category>
          <w:name w:val="Algemeen"/>
          <w:gallery w:val="placeholder"/>
        </w:category>
        <w:types>
          <w:type w:val="bbPlcHdr"/>
        </w:types>
        <w:behaviors>
          <w:behavior w:val="content"/>
        </w:behaviors>
        <w:guid w:val="{E1A89608-EB13-40AC-96B5-74F666A89C9F}"/>
      </w:docPartPr>
      <w:docPartBody>
        <w:p w:rsidR="0083298A" w:rsidRDefault="004117E7" w:rsidP="004117E7">
          <w:pPr>
            <w:pStyle w:val="17CD34A288BD44208F4FAA450B7645CF"/>
          </w:pPr>
          <w:r w:rsidRPr="007243C5">
            <w:rPr>
              <w:rStyle w:val="Tekstvantijdelijkeaanduiding"/>
            </w:rPr>
            <w:t>Kies een item.</w:t>
          </w:r>
        </w:p>
      </w:docPartBody>
    </w:docPart>
    <w:docPart>
      <w:docPartPr>
        <w:name w:val="5CFD873DA0F6401B9957F087FAE698C9"/>
        <w:category>
          <w:name w:val="Algemeen"/>
          <w:gallery w:val="placeholder"/>
        </w:category>
        <w:types>
          <w:type w:val="bbPlcHdr"/>
        </w:types>
        <w:behaviors>
          <w:behavior w:val="content"/>
        </w:behaviors>
        <w:guid w:val="{8783C365-DBC5-4DBE-84B3-2B78D3A0237E}"/>
      </w:docPartPr>
      <w:docPartBody>
        <w:p w:rsidR="0083298A" w:rsidRDefault="004117E7" w:rsidP="004117E7">
          <w:pPr>
            <w:pStyle w:val="5CFD873DA0F6401B9957F087FAE698C9"/>
          </w:pPr>
          <w:r w:rsidRPr="007243C5">
            <w:rPr>
              <w:rStyle w:val="Tekstvantijdelijkeaanduiding"/>
            </w:rPr>
            <w:t>Kies een item.</w:t>
          </w:r>
        </w:p>
      </w:docPartBody>
    </w:docPart>
    <w:docPart>
      <w:docPartPr>
        <w:name w:val="8C68DF0247FE4CAFABEE0837BDEE23E1"/>
        <w:category>
          <w:name w:val="Algemeen"/>
          <w:gallery w:val="placeholder"/>
        </w:category>
        <w:types>
          <w:type w:val="bbPlcHdr"/>
        </w:types>
        <w:behaviors>
          <w:behavior w:val="content"/>
        </w:behaviors>
        <w:guid w:val="{F64ADA7C-624C-49F8-8BF0-A52205109BBB}"/>
      </w:docPartPr>
      <w:docPartBody>
        <w:p w:rsidR="0083298A" w:rsidRDefault="004117E7" w:rsidP="004117E7">
          <w:pPr>
            <w:pStyle w:val="8C68DF0247FE4CAFABEE0837BDEE23E1"/>
          </w:pPr>
          <w:r w:rsidRPr="007243C5">
            <w:rPr>
              <w:rStyle w:val="Tekstvantijdelijkeaanduiding"/>
            </w:rPr>
            <w:t>Kies een item.</w:t>
          </w:r>
        </w:p>
      </w:docPartBody>
    </w:docPart>
    <w:docPart>
      <w:docPartPr>
        <w:name w:val="B7E6A946E39E4B78976885BC8C623FD4"/>
        <w:category>
          <w:name w:val="Algemeen"/>
          <w:gallery w:val="placeholder"/>
        </w:category>
        <w:types>
          <w:type w:val="bbPlcHdr"/>
        </w:types>
        <w:behaviors>
          <w:behavior w:val="content"/>
        </w:behaviors>
        <w:guid w:val="{714847D3-8EA9-4145-AB71-54572EDF72B4}"/>
      </w:docPartPr>
      <w:docPartBody>
        <w:p w:rsidR="0083298A" w:rsidRDefault="004117E7" w:rsidP="004117E7">
          <w:pPr>
            <w:pStyle w:val="B7E6A946E39E4B78976885BC8C623FD4"/>
          </w:pPr>
          <w:r w:rsidRPr="007243C5">
            <w:rPr>
              <w:rStyle w:val="Tekstvantijdelijkeaanduiding"/>
            </w:rPr>
            <w:t>Kies een item.</w:t>
          </w:r>
        </w:p>
      </w:docPartBody>
    </w:docPart>
    <w:docPart>
      <w:docPartPr>
        <w:name w:val="0B8EFA30CDEE4348A09943450963CF05"/>
        <w:category>
          <w:name w:val="Algemeen"/>
          <w:gallery w:val="placeholder"/>
        </w:category>
        <w:types>
          <w:type w:val="bbPlcHdr"/>
        </w:types>
        <w:behaviors>
          <w:behavior w:val="content"/>
        </w:behaviors>
        <w:guid w:val="{D01BCDDE-6259-4F9F-AE4F-903664ED5CDD}"/>
      </w:docPartPr>
      <w:docPartBody>
        <w:p w:rsidR="0083298A" w:rsidRDefault="004117E7" w:rsidP="004117E7">
          <w:pPr>
            <w:pStyle w:val="0B8EFA30CDEE4348A09943450963CF05"/>
          </w:pPr>
          <w:r w:rsidRPr="007243C5">
            <w:rPr>
              <w:rStyle w:val="Tekstvantijdelijkeaanduiding"/>
            </w:rPr>
            <w:t>Kies een item.</w:t>
          </w:r>
        </w:p>
      </w:docPartBody>
    </w:docPart>
    <w:docPart>
      <w:docPartPr>
        <w:name w:val="667E866BD6F44A18AE46E4053C900DE6"/>
        <w:category>
          <w:name w:val="Algemeen"/>
          <w:gallery w:val="placeholder"/>
        </w:category>
        <w:types>
          <w:type w:val="bbPlcHdr"/>
        </w:types>
        <w:behaviors>
          <w:behavior w:val="content"/>
        </w:behaviors>
        <w:guid w:val="{3E5DE6C9-51F4-4BDF-9CC7-D6F7F8C07CE7}"/>
      </w:docPartPr>
      <w:docPartBody>
        <w:p w:rsidR="0083298A" w:rsidRDefault="004117E7" w:rsidP="004117E7">
          <w:pPr>
            <w:pStyle w:val="667E866BD6F44A18AE46E4053C900DE6"/>
          </w:pPr>
          <w:r w:rsidRPr="007243C5">
            <w:rPr>
              <w:rStyle w:val="Tekstvantijdelijkeaanduiding"/>
            </w:rPr>
            <w:t>Kies een item.</w:t>
          </w:r>
        </w:p>
      </w:docPartBody>
    </w:docPart>
    <w:docPart>
      <w:docPartPr>
        <w:name w:val="F758A73A87BA45F3B747C0138FA459E1"/>
        <w:category>
          <w:name w:val="Algemeen"/>
          <w:gallery w:val="placeholder"/>
        </w:category>
        <w:types>
          <w:type w:val="bbPlcHdr"/>
        </w:types>
        <w:behaviors>
          <w:behavior w:val="content"/>
        </w:behaviors>
        <w:guid w:val="{0C47C877-FCB9-49EF-8334-E7E255BE92E6}"/>
      </w:docPartPr>
      <w:docPartBody>
        <w:p w:rsidR="0083298A" w:rsidRDefault="004117E7" w:rsidP="004117E7">
          <w:pPr>
            <w:pStyle w:val="F758A73A87BA45F3B747C0138FA459E1"/>
          </w:pPr>
          <w:r w:rsidRPr="007243C5">
            <w:rPr>
              <w:rStyle w:val="Tekstvantijdelijkeaanduiding"/>
            </w:rPr>
            <w:t>Kies een item.</w:t>
          </w:r>
        </w:p>
      </w:docPartBody>
    </w:docPart>
    <w:docPart>
      <w:docPartPr>
        <w:name w:val="DBB9CAC0FD2F463EBF1FCD3C3B91D37C"/>
        <w:category>
          <w:name w:val="Algemeen"/>
          <w:gallery w:val="placeholder"/>
        </w:category>
        <w:types>
          <w:type w:val="bbPlcHdr"/>
        </w:types>
        <w:behaviors>
          <w:behavior w:val="content"/>
        </w:behaviors>
        <w:guid w:val="{47529106-7817-4992-8C25-1DD1714A48B8}"/>
      </w:docPartPr>
      <w:docPartBody>
        <w:p w:rsidR="0083298A" w:rsidRDefault="004117E7" w:rsidP="004117E7">
          <w:pPr>
            <w:pStyle w:val="DBB9CAC0FD2F463EBF1FCD3C3B91D37C"/>
          </w:pPr>
          <w:r w:rsidRPr="007243C5">
            <w:rPr>
              <w:rStyle w:val="Tekstvantijdelijkeaanduiding"/>
            </w:rPr>
            <w:t>Kies een item.</w:t>
          </w:r>
        </w:p>
      </w:docPartBody>
    </w:docPart>
    <w:docPart>
      <w:docPartPr>
        <w:name w:val="5C71FFDF94AC4E158AFC1DB301F26AD3"/>
        <w:category>
          <w:name w:val="Algemeen"/>
          <w:gallery w:val="placeholder"/>
        </w:category>
        <w:types>
          <w:type w:val="bbPlcHdr"/>
        </w:types>
        <w:behaviors>
          <w:behavior w:val="content"/>
        </w:behaviors>
        <w:guid w:val="{FCD1B8CB-1616-452E-8C6B-707A61967CCE}"/>
      </w:docPartPr>
      <w:docPartBody>
        <w:p w:rsidR="0083298A" w:rsidRDefault="004117E7" w:rsidP="004117E7">
          <w:pPr>
            <w:pStyle w:val="5C71FFDF94AC4E158AFC1DB301F26AD3"/>
          </w:pPr>
          <w:r w:rsidRPr="007243C5">
            <w:rPr>
              <w:rStyle w:val="Tekstvantijdelijkeaanduiding"/>
            </w:rPr>
            <w:t>Kies een item.</w:t>
          </w:r>
        </w:p>
      </w:docPartBody>
    </w:docPart>
    <w:docPart>
      <w:docPartPr>
        <w:name w:val="2DF6CFEDDAA848C89D2ABA2D8542C218"/>
        <w:category>
          <w:name w:val="Algemeen"/>
          <w:gallery w:val="placeholder"/>
        </w:category>
        <w:types>
          <w:type w:val="bbPlcHdr"/>
        </w:types>
        <w:behaviors>
          <w:behavior w:val="content"/>
        </w:behaviors>
        <w:guid w:val="{7ECD4D62-F31E-4A1C-9909-806D785389EA}"/>
      </w:docPartPr>
      <w:docPartBody>
        <w:p w:rsidR="0083298A" w:rsidRDefault="004117E7" w:rsidP="004117E7">
          <w:pPr>
            <w:pStyle w:val="2DF6CFEDDAA848C89D2ABA2D8542C218"/>
          </w:pPr>
          <w:r w:rsidRPr="007243C5">
            <w:rPr>
              <w:rStyle w:val="Tekstvantijdelijkeaanduiding"/>
            </w:rPr>
            <w:t>Kies een item.</w:t>
          </w:r>
        </w:p>
      </w:docPartBody>
    </w:docPart>
    <w:docPart>
      <w:docPartPr>
        <w:name w:val="62C091CDEDFA43948DE284462A4D77AB"/>
        <w:category>
          <w:name w:val="Algemeen"/>
          <w:gallery w:val="placeholder"/>
        </w:category>
        <w:types>
          <w:type w:val="bbPlcHdr"/>
        </w:types>
        <w:behaviors>
          <w:behavior w:val="content"/>
        </w:behaviors>
        <w:guid w:val="{B4B89BF0-9907-41CC-ABB8-5E01C50F26D2}"/>
      </w:docPartPr>
      <w:docPartBody>
        <w:p w:rsidR="0083298A" w:rsidRDefault="004117E7" w:rsidP="004117E7">
          <w:pPr>
            <w:pStyle w:val="62C091CDEDFA43948DE284462A4D77AB"/>
          </w:pPr>
          <w:r w:rsidRPr="007243C5">
            <w:rPr>
              <w:rStyle w:val="Tekstvantijdelijkeaanduiding"/>
            </w:rPr>
            <w:t>Kies een item.</w:t>
          </w:r>
        </w:p>
      </w:docPartBody>
    </w:docPart>
    <w:docPart>
      <w:docPartPr>
        <w:name w:val="C246669BD2ED40F891BEA7683BCAD1A0"/>
        <w:category>
          <w:name w:val="Algemeen"/>
          <w:gallery w:val="placeholder"/>
        </w:category>
        <w:types>
          <w:type w:val="bbPlcHdr"/>
        </w:types>
        <w:behaviors>
          <w:behavior w:val="content"/>
        </w:behaviors>
        <w:guid w:val="{5FB23BB6-5909-464F-8F65-729666A47F3F}"/>
      </w:docPartPr>
      <w:docPartBody>
        <w:p w:rsidR="0083298A" w:rsidRDefault="004117E7" w:rsidP="004117E7">
          <w:pPr>
            <w:pStyle w:val="C246669BD2ED40F891BEA7683BCAD1A0"/>
          </w:pPr>
          <w:r w:rsidRPr="007243C5">
            <w:rPr>
              <w:rStyle w:val="Tekstvantijdelijkeaanduiding"/>
            </w:rPr>
            <w:t>Kies een item.</w:t>
          </w:r>
        </w:p>
      </w:docPartBody>
    </w:docPart>
    <w:docPart>
      <w:docPartPr>
        <w:name w:val="7F3E250883854DD59137729B742594F0"/>
        <w:category>
          <w:name w:val="Algemeen"/>
          <w:gallery w:val="placeholder"/>
        </w:category>
        <w:types>
          <w:type w:val="bbPlcHdr"/>
        </w:types>
        <w:behaviors>
          <w:behavior w:val="content"/>
        </w:behaviors>
        <w:guid w:val="{CB898266-20B1-48F5-9608-A5AF0C8F382D}"/>
      </w:docPartPr>
      <w:docPartBody>
        <w:p w:rsidR="0083298A" w:rsidRDefault="004117E7" w:rsidP="004117E7">
          <w:pPr>
            <w:pStyle w:val="7F3E250883854DD59137729B742594F0"/>
          </w:pPr>
          <w:r w:rsidRPr="007243C5">
            <w:rPr>
              <w:rStyle w:val="Tekstvantijdelijkeaanduiding"/>
            </w:rPr>
            <w:t>Kies een item.</w:t>
          </w:r>
        </w:p>
      </w:docPartBody>
    </w:docPart>
    <w:docPart>
      <w:docPartPr>
        <w:name w:val="3E4154DB6EB9436C8E260BAE08824015"/>
        <w:category>
          <w:name w:val="Algemeen"/>
          <w:gallery w:val="placeholder"/>
        </w:category>
        <w:types>
          <w:type w:val="bbPlcHdr"/>
        </w:types>
        <w:behaviors>
          <w:behavior w:val="content"/>
        </w:behaviors>
        <w:guid w:val="{F13900CC-A7B2-41CC-B5E3-D6EB613CA45B}"/>
      </w:docPartPr>
      <w:docPartBody>
        <w:p w:rsidR="0083298A" w:rsidRDefault="004117E7" w:rsidP="004117E7">
          <w:pPr>
            <w:pStyle w:val="3E4154DB6EB9436C8E260BAE08824015"/>
          </w:pPr>
          <w:r w:rsidRPr="007243C5">
            <w:rPr>
              <w:rStyle w:val="Tekstvantijdelijkeaanduiding"/>
            </w:rPr>
            <w:t>Kies een item.</w:t>
          </w:r>
        </w:p>
      </w:docPartBody>
    </w:docPart>
    <w:docPart>
      <w:docPartPr>
        <w:name w:val="A013325264C34070B9845FF67BA704E1"/>
        <w:category>
          <w:name w:val="Algemeen"/>
          <w:gallery w:val="placeholder"/>
        </w:category>
        <w:types>
          <w:type w:val="bbPlcHdr"/>
        </w:types>
        <w:behaviors>
          <w:behavior w:val="content"/>
        </w:behaviors>
        <w:guid w:val="{3F86A485-8300-456F-A918-78D98123852C}"/>
      </w:docPartPr>
      <w:docPartBody>
        <w:p w:rsidR="0083298A" w:rsidRDefault="004117E7" w:rsidP="004117E7">
          <w:pPr>
            <w:pStyle w:val="A013325264C34070B9845FF67BA704E1"/>
          </w:pPr>
          <w:r w:rsidRPr="007243C5">
            <w:rPr>
              <w:rStyle w:val="Tekstvantijdelijkeaanduiding"/>
            </w:rPr>
            <w:t>Kies een item.</w:t>
          </w:r>
        </w:p>
      </w:docPartBody>
    </w:docPart>
    <w:docPart>
      <w:docPartPr>
        <w:name w:val="C929861F07E7451288D26762CAF40EC9"/>
        <w:category>
          <w:name w:val="Algemeen"/>
          <w:gallery w:val="placeholder"/>
        </w:category>
        <w:types>
          <w:type w:val="bbPlcHdr"/>
        </w:types>
        <w:behaviors>
          <w:behavior w:val="content"/>
        </w:behaviors>
        <w:guid w:val="{F62FE360-C136-4E2C-AD5F-2C1417F468A3}"/>
      </w:docPartPr>
      <w:docPartBody>
        <w:p w:rsidR="0083298A" w:rsidRDefault="004117E7" w:rsidP="004117E7">
          <w:pPr>
            <w:pStyle w:val="C929861F07E7451288D26762CAF40EC9"/>
          </w:pPr>
          <w:r w:rsidRPr="007243C5">
            <w:rPr>
              <w:rStyle w:val="Tekstvantijdelijkeaanduiding"/>
            </w:rPr>
            <w:t>Kies een item.</w:t>
          </w:r>
        </w:p>
      </w:docPartBody>
    </w:docPart>
    <w:docPart>
      <w:docPartPr>
        <w:name w:val="C90093742D1644FBAA83915ABFFA0A30"/>
        <w:category>
          <w:name w:val="Algemeen"/>
          <w:gallery w:val="placeholder"/>
        </w:category>
        <w:types>
          <w:type w:val="bbPlcHdr"/>
        </w:types>
        <w:behaviors>
          <w:behavior w:val="content"/>
        </w:behaviors>
        <w:guid w:val="{9C564429-3F3B-4102-9D20-683802019670}"/>
      </w:docPartPr>
      <w:docPartBody>
        <w:p w:rsidR="0083298A" w:rsidRDefault="004117E7" w:rsidP="004117E7">
          <w:pPr>
            <w:pStyle w:val="C90093742D1644FBAA83915ABFFA0A30"/>
          </w:pPr>
          <w:r w:rsidRPr="007243C5">
            <w:rPr>
              <w:rStyle w:val="Tekstvantijdelijkeaanduiding"/>
            </w:rPr>
            <w:t>Kies een item.</w:t>
          </w:r>
        </w:p>
      </w:docPartBody>
    </w:docPart>
    <w:docPart>
      <w:docPartPr>
        <w:name w:val="E2EC940044394D6897B9FDE34793DB6B"/>
        <w:category>
          <w:name w:val="Algemeen"/>
          <w:gallery w:val="placeholder"/>
        </w:category>
        <w:types>
          <w:type w:val="bbPlcHdr"/>
        </w:types>
        <w:behaviors>
          <w:behavior w:val="content"/>
        </w:behaviors>
        <w:guid w:val="{51283009-B01B-4D07-9BDA-B4EB54B42007}"/>
      </w:docPartPr>
      <w:docPartBody>
        <w:p w:rsidR="0083298A" w:rsidRDefault="004117E7" w:rsidP="004117E7">
          <w:pPr>
            <w:pStyle w:val="E2EC940044394D6897B9FDE34793DB6B"/>
          </w:pPr>
          <w:r w:rsidRPr="007243C5">
            <w:rPr>
              <w:rStyle w:val="Tekstvantijdelijkeaanduiding"/>
            </w:rPr>
            <w:t>Kies een item.</w:t>
          </w:r>
        </w:p>
      </w:docPartBody>
    </w:docPart>
    <w:docPart>
      <w:docPartPr>
        <w:name w:val="329D3B8DA3A44EE18120C57269359D6E"/>
        <w:category>
          <w:name w:val="Algemeen"/>
          <w:gallery w:val="placeholder"/>
        </w:category>
        <w:types>
          <w:type w:val="bbPlcHdr"/>
        </w:types>
        <w:behaviors>
          <w:behavior w:val="content"/>
        </w:behaviors>
        <w:guid w:val="{35E7E07D-2AC7-41D7-B9B8-F5FE701D5714}"/>
      </w:docPartPr>
      <w:docPartBody>
        <w:p w:rsidR="0083298A" w:rsidRDefault="004117E7" w:rsidP="004117E7">
          <w:pPr>
            <w:pStyle w:val="329D3B8DA3A44EE18120C57269359D6E"/>
          </w:pPr>
          <w:r w:rsidRPr="007243C5">
            <w:rPr>
              <w:rStyle w:val="Tekstvantijdelijkeaanduiding"/>
            </w:rPr>
            <w:t>Kies een item.</w:t>
          </w:r>
        </w:p>
      </w:docPartBody>
    </w:docPart>
    <w:docPart>
      <w:docPartPr>
        <w:name w:val="A7FC820214F5433BBD91782286595CA8"/>
        <w:category>
          <w:name w:val="Algemeen"/>
          <w:gallery w:val="placeholder"/>
        </w:category>
        <w:types>
          <w:type w:val="bbPlcHdr"/>
        </w:types>
        <w:behaviors>
          <w:behavior w:val="content"/>
        </w:behaviors>
        <w:guid w:val="{C9775451-3C1E-42CE-9A0F-652D7643A7FA}"/>
      </w:docPartPr>
      <w:docPartBody>
        <w:p w:rsidR="0083298A" w:rsidRDefault="004117E7" w:rsidP="004117E7">
          <w:pPr>
            <w:pStyle w:val="A7FC820214F5433BBD91782286595CA8"/>
          </w:pPr>
          <w:r w:rsidRPr="007243C5">
            <w:rPr>
              <w:rStyle w:val="Tekstvantijdelijkeaanduiding"/>
            </w:rPr>
            <w:t>Kies een item.</w:t>
          </w:r>
        </w:p>
      </w:docPartBody>
    </w:docPart>
    <w:docPart>
      <w:docPartPr>
        <w:name w:val="296D57B9380C4B5598CD7859B065C563"/>
        <w:category>
          <w:name w:val="Algemeen"/>
          <w:gallery w:val="placeholder"/>
        </w:category>
        <w:types>
          <w:type w:val="bbPlcHdr"/>
        </w:types>
        <w:behaviors>
          <w:behavior w:val="content"/>
        </w:behaviors>
        <w:guid w:val="{AA51ACAC-92D9-4135-9F57-0DA2A4343591}"/>
      </w:docPartPr>
      <w:docPartBody>
        <w:p w:rsidR="0083298A" w:rsidRDefault="004117E7" w:rsidP="004117E7">
          <w:pPr>
            <w:pStyle w:val="296D57B9380C4B5598CD7859B065C563"/>
          </w:pPr>
          <w:r w:rsidRPr="007243C5">
            <w:rPr>
              <w:rStyle w:val="Tekstvantijdelijkeaanduiding"/>
            </w:rPr>
            <w:t>Kies een item.</w:t>
          </w:r>
        </w:p>
      </w:docPartBody>
    </w:docPart>
    <w:docPart>
      <w:docPartPr>
        <w:name w:val="78961FFA9F5D44C6A518988D32EA3450"/>
        <w:category>
          <w:name w:val="Algemeen"/>
          <w:gallery w:val="placeholder"/>
        </w:category>
        <w:types>
          <w:type w:val="bbPlcHdr"/>
        </w:types>
        <w:behaviors>
          <w:behavior w:val="content"/>
        </w:behaviors>
        <w:guid w:val="{E3E1ED23-B8D2-4C4C-A592-CE83B0A95917}"/>
      </w:docPartPr>
      <w:docPartBody>
        <w:p w:rsidR="0083298A" w:rsidRDefault="004117E7" w:rsidP="004117E7">
          <w:pPr>
            <w:pStyle w:val="78961FFA9F5D44C6A518988D32EA3450"/>
          </w:pPr>
          <w:r w:rsidRPr="007243C5">
            <w:rPr>
              <w:rStyle w:val="Tekstvantijdelijkeaanduiding"/>
            </w:rPr>
            <w:t>Kies een item.</w:t>
          </w:r>
        </w:p>
      </w:docPartBody>
    </w:docPart>
    <w:docPart>
      <w:docPartPr>
        <w:name w:val="EC0A02FE38C2476696B8D9188D40EC9F"/>
        <w:category>
          <w:name w:val="Algemeen"/>
          <w:gallery w:val="placeholder"/>
        </w:category>
        <w:types>
          <w:type w:val="bbPlcHdr"/>
        </w:types>
        <w:behaviors>
          <w:behavior w:val="content"/>
        </w:behaviors>
        <w:guid w:val="{06F072DB-F286-4AC7-9B5D-9940F1443D39}"/>
      </w:docPartPr>
      <w:docPartBody>
        <w:p w:rsidR="0083298A" w:rsidRDefault="004117E7" w:rsidP="004117E7">
          <w:pPr>
            <w:pStyle w:val="EC0A02FE38C2476696B8D9188D40EC9F"/>
          </w:pPr>
          <w:r w:rsidRPr="007243C5">
            <w:rPr>
              <w:rStyle w:val="Tekstvantijdelijkeaanduiding"/>
            </w:rPr>
            <w:t>Kies een item.</w:t>
          </w:r>
        </w:p>
      </w:docPartBody>
    </w:docPart>
    <w:docPart>
      <w:docPartPr>
        <w:name w:val="F86F4763DD4841488CB33459B9CBF574"/>
        <w:category>
          <w:name w:val="Algemeen"/>
          <w:gallery w:val="placeholder"/>
        </w:category>
        <w:types>
          <w:type w:val="bbPlcHdr"/>
        </w:types>
        <w:behaviors>
          <w:behavior w:val="content"/>
        </w:behaviors>
        <w:guid w:val="{38B7A82B-10A4-429E-B060-F1F4FE600F1A}"/>
      </w:docPartPr>
      <w:docPartBody>
        <w:p w:rsidR="0083298A" w:rsidRDefault="004117E7" w:rsidP="004117E7">
          <w:pPr>
            <w:pStyle w:val="F86F4763DD4841488CB33459B9CBF574"/>
          </w:pPr>
          <w:r w:rsidRPr="007243C5">
            <w:rPr>
              <w:rStyle w:val="Tekstvantijdelijkeaanduiding"/>
            </w:rPr>
            <w:t>Kies een item.</w:t>
          </w:r>
        </w:p>
      </w:docPartBody>
    </w:docPart>
    <w:docPart>
      <w:docPartPr>
        <w:name w:val="E000032CC5844CB192F92F1CD329A8CB"/>
        <w:category>
          <w:name w:val="Algemeen"/>
          <w:gallery w:val="placeholder"/>
        </w:category>
        <w:types>
          <w:type w:val="bbPlcHdr"/>
        </w:types>
        <w:behaviors>
          <w:behavior w:val="content"/>
        </w:behaviors>
        <w:guid w:val="{6BE4CE91-9B93-4234-A32C-BA006DFA953A}"/>
      </w:docPartPr>
      <w:docPartBody>
        <w:p w:rsidR="0083298A" w:rsidRDefault="004117E7" w:rsidP="004117E7">
          <w:pPr>
            <w:pStyle w:val="E000032CC5844CB192F92F1CD329A8CB"/>
          </w:pPr>
          <w:r w:rsidRPr="007243C5">
            <w:rPr>
              <w:rStyle w:val="Tekstvantijdelijkeaanduiding"/>
            </w:rPr>
            <w:t>Kies een item.</w:t>
          </w:r>
        </w:p>
      </w:docPartBody>
    </w:docPart>
    <w:docPart>
      <w:docPartPr>
        <w:name w:val="35217EA6210E4C66B28F44A0845D2546"/>
        <w:category>
          <w:name w:val="Algemeen"/>
          <w:gallery w:val="placeholder"/>
        </w:category>
        <w:types>
          <w:type w:val="bbPlcHdr"/>
        </w:types>
        <w:behaviors>
          <w:behavior w:val="content"/>
        </w:behaviors>
        <w:guid w:val="{B24F6F24-D833-439F-91EE-163D4EC2F2D6}"/>
      </w:docPartPr>
      <w:docPartBody>
        <w:p w:rsidR="0083298A" w:rsidRDefault="004117E7" w:rsidP="004117E7">
          <w:pPr>
            <w:pStyle w:val="35217EA6210E4C66B28F44A0845D2546"/>
          </w:pPr>
          <w:r w:rsidRPr="007243C5">
            <w:rPr>
              <w:rStyle w:val="Tekstvantijdelijkeaanduiding"/>
            </w:rPr>
            <w:t>Kies een item.</w:t>
          </w:r>
        </w:p>
      </w:docPartBody>
    </w:docPart>
    <w:docPart>
      <w:docPartPr>
        <w:name w:val="A3ECDCF4292E465B8DEFE9663CEAF765"/>
        <w:category>
          <w:name w:val="Algemeen"/>
          <w:gallery w:val="placeholder"/>
        </w:category>
        <w:types>
          <w:type w:val="bbPlcHdr"/>
        </w:types>
        <w:behaviors>
          <w:behavior w:val="content"/>
        </w:behaviors>
        <w:guid w:val="{6693505C-8384-45CE-B5FC-9589CDD1736E}"/>
      </w:docPartPr>
      <w:docPartBody>
        <w:p w:rsidR="0083298A" w:rsidRDefault="004117E7" w:rsidP="004117E7">
          <w:pPr>
            <w:pStyle w:val="A3ECDCF4292E465B8DEFE9663CEAF765"/>
          </w:pPr>
          <w:r w:rsidRPr="007243C5">
            <w:rPr>
              <w:rStyle w:val="Tekstvantijdelijkeaanduiding"/>
            </w:rPr>
            <w:t>Kies een item.</w:t>
          </w:r>
        </w:p>
      </w:docPartBody>
    </w:docPart>
    <w:docPart>
      <w:docPartPr>
        <w:name w:val="4BF06BC1FAC4467AADF7DC074FB0604C"/>
        <w:category>
          <w:name w:val="Algemeen"/>
          <w:gallery w:val="placeholder"/>
        </w:category>
        <w:types>
          <w:type w:val="bbPlcHdr"/>
        </w:types>
        <w:behaviors>
          <w:behavior w:val="content"/>
        </w:behaviors>
        <w:guid w:val="{65CFA289-72AA-46E5-B7D9-9DE8C481EDBB}"/>
      </w:docPartPr>
      <w:docPartBody>
        <w:p w:rsidR="0083298A" w:rsidRDefault="004117E7" w:rsidP="004117E7">
          <w:pPr>
            <w:pStyle w:val="4BF06BC1FAC4467AADF7DC074FB0604C"/>
          </w:pPr>
          <w:r w:rsidRPr="007243C5">
            <w:rPr>
              <w:rStyle w:val="Tekstvantijdelijkeaanduiding"/>
            </w:rPr>
            <w:t>Kies een item.</w:t>
          </w:r>
        </w:p>
      </w:docPartBody>
    </w:docPart>
    <w:docPart>
      <w:docPartPr>
        <w:name w:val="C0C070914602411C9823AD25A20AAB19"/>
        <w:category>
          <w:name w:val="Algemeen"/>
          <w:gallery w:val="placeholder"/>
        </w:category>
        <w:types>
          <w:type w:val="bbPlcHdr"/>
        </w:types>
        <w:behaviors>
          <w:behavior w:val="content"/>
        </w:behaviors>
        <w:guid w:val="{D6778CC3-FAF0-4047-96F5-51227B758368}"/>
      </w:docPartPr>
      <w:docPartBody>
        <w:p w:rsidR="0083298A" w:rsidRDefault="004117E7" w:rsidP="004117E7">
          <w:pPr>
            <w:pStyle w:val="C0C070914602411C9823AD25A20AAB19"/>
          </w:pPr>
          <w:r w:rsidRPr="007243C5">
            <w:rPr>
              <w:rStyle w:val="Tekstvantijdelijkeaanduiding"/>
            </w:rPr>
            <w:t>Kies een item.</w:t>
          </w:r>
        </w:p>
      </w:docPartBody>
    </w:docPart>
    <w:docPart>
      <w:docPartPr>
        <w:name w:val="19951DC40F0C40448F7F2688EEFCFAA9"/>
        <w:category>
          <w:name w:val="Algemeen"/>
          <w:gallery w:val="placeholder"/>
        </w:category>
        <w:types>
          <w:type w:val="bbPlcHdr"/>
        </w:types>
        <w:behaviors>
          <w:behavior w:val="content"/>
        </w:behaviors>
        <w:guid w:val="{263DD569-1C60-4A6A-BB59-3C169774E4D1}"/>
      </w:docPartPr>
      <w:docPartBody>
        <w:p w:rsidR="00BC6C7E" w:rsidRDefault="00BC6C7E" w:rsidP="00BC6C7E">
          <w:pPr>
            <w:pStyle w:val="19951DC40F0C40448F7F2688EEFCFAA9"/>
          </w:pPr>
          <w:r w:rsidRPr="00B11BAB">
            <w:rPr>
              <w:rStyle w:val="Tekstvantijdelijkeaanduiding"/>
            </w:rPr>
            <w:t>Kies een item.</w:t>
          </w:r>
        </w:p>
      </w:docPartBody>
    </w:docPart>
    <w:docPart>
      <w:docPartPr>
        <w:name w:val="C49C2B40507A4A798EB3E0F96169E11A"/>
        <w:category>
          <w:name w:val="Algemeen"/>
          <w:gallery w:val="placeholder"/>
        </w:category>
        <w:types>
          <w:type w:val="bbPlcHdr"/>
        </w:types>
        <w:behaviors>
          <w:behavior w:val="content"/>
        </w:behaviors>
        <w:guid w:val="{D3953B3E-232B-483A-8472-E74BBE7A27ED}"/>
      </w:docPartPr>
      <w:docPartBody>
        <w:p w:rsidR="00BC6C7E" w:rsidRDefault="00BC6C7E" w:rsidP="00BC6C7E">
          <w:pPr>
            <w:pStyle w:val="C49C2B40507A4A798EB3E0F96169E11A"/>
          </w:pPr>
          <w:r w:rsidRPr="008A6CDE">
            <w:rPr>
              <w:rStyle w:val="Tekstvantijdelijkeaanduiding"/>
            </w:rPr>
            <w:t>Klik hier als u een datum wilt invoeren.</w:t>
          </w:r>
        </w:p>
      </w:docPartBody>
    </w:docPart>
    <w:docPart>
      <w:docPartPr>
        <w:name w:val="06E5322CE69F47C88416A7F359ED9AE2"/>
        <w:category>
          <w:name w:val="Algemeen"/>
          <w:gallery w:val="placeholder"/>
        </w:category>
        <w:types>
          <w:type w:val="bbPlcHdr"/>
        </w:types>
        <w:behaviors>
          <w:behavior w:val="content"/>
        </w:behaviors>
        <w:guid w:val="{06AC6B27-9D10-4425-BA0C-65DFF2D8E9CB}"/>
      </w:docPartPr>
      <w:docPartBody>
        <w:p w:rsidR="00BC6C7E" w:rsidRDefault="00BC6C7E" w:rsidP="00BC6C7E">
          <w:pPr>
            <w:pStyle w:val="06E5322CE69F47C88416A7F359ED9AE2"/>
          </w:pPr>
          <w:r w:rsidRPr="008A6CDE">
            <w:rPr>
              <w:rStyle w:val="Tekstvantijdelijkeaanduiding"/>
            </w:rPr>
            <w:t>Klik hier als u een datum wilt invoeren.</w:t>
          </w:r>
        </w:p>
      </w:docPartBody>
    </w:docPart>
    <w:docPart>
      <w:docPartPr>
        <w:name w:val="236800E096154608B7F829493C90CFCC"/>
        <w:category>
          <w:name w:val="Algemeen"/>
          <w:gallery w:val="placeholder"/>
        </w:category>
        <w:types>
          <w:type w:val="bbPlcHdr"/>
        </w:types>
        <w:behaviors>
          <w:behavior w:val="content"/>
        </w:behaviors>
        <w:guid w:val="{17214225-F386-4D0F-9132-C330BB86CCDE}"/>
      </w:docPartPr>
      <w:docPartBody>
        <w:p w:rsidR="00BC6C7E" w:rsidRDefault="00BC6C7E" w:rsidP="00BC6C7E">
          <w:pPr>
            <w:pStyle w:val="236800E096154608B7F829493C90CFCC"/>
          </w:pPr>
          <w:r w:rsidRPr="008A6CDE">
            <w:rPr>
              <w:rStyle w:val="Tekstvantijdelijkeaanduiding"/>
            </w:rPr>
            <w:t>Klik hier als u een datum wilt invoeren.</w:t>
          </w:r>
        </w:p>
      </w:docPartBody>
    </w:docPart>
    <w:docPart>
      <w:docPartPr>
        <w:name w:val="B110AD914D1F4F14BFBD85D440642ECA"/>
        <w:category>
          <w:name w:val="Algemeen"/>
          <w:gallery w:val="placeholder"/>
        </w:category>
        <w:types>
          <w:type w:val="bbPlcHdr"/>
        </w:types>
        <w:behaviors>
          <w:behavior w:val="content"/>
        </w:behaviors>
        <w:guid w:val="{DE4ACF72-362C-4EB3-86D3-5F1F371F5F5C}"/>
      </w:docPartPr>
      <w:docPartBody>
        <w:p w:rsidR="00BC6C7E" w:rsidRDefault="00BC6C7E" w:rsidP="00BC6C7E">
          <w:pPr>
            <w:pStyle w:val="B110AD914D1F4F14BFBD85D440642ECA"/>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02D87"/>
    <w:rsid w:val="00003CB8"/>
    <w:rsid w:val="00056476"/>
    <w:rsid w:val="0009570E"/>
    <w:rsid w:val="000F2F45"/>
    <w:rsid w:val="0012703E"/>
    <w:rsid w:val="00151DAB"/>
    <w:rsid w:val="00182220"/>
    <w:rsid w:val="001A063E"/>
    <w:rsid w:val="001A1184"/>
    <w:rsid w:val="001B212D"/>
    <w:rsid w:val="001C60C4"/>
    <w:rsid w:val="001D7521"/>
    <w:rsid w:val="001F2F66"/>
    <w:rsid w:val="001F4A2E"/>
    <w:rsid w:val="002130F5"/>
    <w:rsid w:val="00224D48"/>
    <w:rsid w:val="002622FA"/>
    <w:rsid w:val="002636FA"/>
    <w:rsid w:val="002673CD"/>
    <w:rsid w:val="00267C7F"/>
    <w:rsid w:val="00285AD5"/>
    <w:rsid w:val="002A2465"/>
    <w:rsid w:val="002F04D8"/>
    <w:rsid w:val="00307C14"/>
    <w:rsid w:val="0034017B"/>
    <w:rsid w:val="003464D0"/>
    <w:rsid w:val="00357D20"/>
    <w:rsid w:val="00375082"/>
    <w:rsid w:val="0037734C"/>
    <w:rsid w:val="003944EC"/>
    <w:rsid w:val="003A3CBF"/>
    <w:rsid w:val="003A5D47"/>
    <w:rsid w:val="003A6912"/>
    <w:rsid w:val="003D3B29"/>
    <w:rsid w:val="00402D87"/>
    <w:rsid w:val="004117E7"/>
    <w:rsid w:val="00464F72"/>
    <w:rsid w:val="00480671"/>
    <w:rsid w:val="004A08F3"/>
    <w:rsid w:val="004A10F3"/>
    <w:rsid w:val="004C1910"/>
    <w:rsid w:val="004D577F"/>
    <w:rsid w:val="005426A4"/>
    <w:rsid w:val="0055165D"/>
    <w:rsid w:val="00567127"/>
    <w:rsid w:val="00571F8F"/>
    <w:rsid w:val="0057722B"/>
    <w:rsid w:val="00577CEB"/>
    <w:rsid w:val="00577EBE"/>
    <w:rsid w:val="005972B7"/>
    <w:rsid w:val="005A2245"/>
    <w:rsid w:val="005A54B3"/>
    <w:rsid w:val="005C2024"/>
    <w:rsid w:val="005E2B51"/>
    <w:rsid w:val="005F7B9E"/>
    <w:rsid w:val="00602BAD"/>
    <w:rsid w:val="00624D90"/>
    <w:rsid w:val="00643820"/>
    <w:rsid w:val="00651FF8"/>
    <w:rsid w:val="006546A0"/>
    <w:rsid w:val="00661744"/>
    <w:rsid w:val="006645E0"/>
    <w:rsid w:val="0068288D"/>
    <w:rsid w:val="00687870"/>
    <w:rsid w:val="00691457"/>
    <w:rsid w:val="006A0255"/>
    <w:rsid w:val="006F255D"/>
    <w:rsid w:val="00700798"/>
    <w:rsid w:val="00717ADB"/>
    <w:rsid w:val="00751FE9"/>
    <w:rsid w:val="00790502"/>
    <w:rsid w:val="007A0050"/>
    <w:rsid w:val="007D75D9"/>
    <w:rsid w:val="007E20AA"/>
    <w:rsid w:val="007E594F"/>
    <w:rsid w:val="0080119B"/>
    <w:rsid w:val="008176BF"/>
    <w:rsid w:val="0081781F"/>
    <w:rsid w:val="0083298A"/>
    <w:rsid w:val="008420B8"/>
    <w:rsid w:val="008837C3"/>
    <w:rsid w:val="00895213"/>
    <w:rsid w:val="008B09B4"/>
    <w:rsid w:val="008D46F4"/>
    <w:rsid w:val="00903975"/>
    <w:rsid w:val="0090798D"/>
    <w:rsid w:val="00916FAA"/>
    <w:rsid w:val="00935A0B"/>
    <w:rsid w:val="009727D9"/>
    <w:rsid w:val="00974FED"/>
    <w:rsid w:val="009802E0"/>
    <w:rsid w:val="009B180C"/>
    <w:rsid w:val="009B200E"/>
    <w:rsid w:val="009D223C"/>
    <w:rsid w:val="009F4159"/>
    <w:rsid w:val="00A055A9"/>
    <w:rsid w:val="00A101D0"/>
    <w:rsid w:val="00A3424E"/>
    <w:rsid w:val="00A506BA"/>
    <w:rsid w:val="00A92E19"/>
    <w:rsid w:val="00AA0DE4"/>
    <w:rsid w:val="00AE4AB7"/>
    <w:rsid w:val="00AF0299"/>
    <w:rsid w:val="00B061D1"/>
    <w:rsid w:val="00B143A8"/>
    <w:rsid w:val="00B251EC"/>
    <w:rsid w:val="00B461F2"/>
    <w:rsid w:val="00B86036"/>
    <w:rsid w:val="00B921BB"/>
    <w:rsid w:val="00B961E8"/>
    <w:rsid w:val="00BC6C7E"/>
    <w:rsid w:val="00BD59E5"/>
    <w:rsid w:val="00BE4986"/>
    <w:rsid w:val="00C04D79"/>
    <w:rsid w:val="00C11CC9"/>
    <w:rsid w:val="00C35860"/>
    <w:rsid w:val="00C74812"/>
    <w:rsid w:val="00C80E0F"/>
    <w:rsid w:val="00C87BA8"/>
    <w:rsid w:val="00C92069"/>
    <w:rsid w:val="00CB4D20"/>
    <w:rsid w:val="00CB76D7"/>
    <w:rsid w:val="00CC55D2"/>
    <w:rsid w:val="00CD23D1"/>
    <w:rsid w:val="00D10C7F"/>
    <w:rsid w:val="00D12942"/>
    <w:rsid w:val="00D24352"/>
    <w:rsid w:val="00D24476"/>
    <w:rsid w:val="00D427B8"/>
    <w:rsid w:val="00D444CB"/>
    <w:rsid w:val="00D70954"/>
    <w:rsid w:val="00D74030"/>
    <w:rsid w:val="00D7796F"/>
    <w:rsid w:val="00D9393B"/>
    <w:rsid w:val="00DA13A7"/>
    <w:rsid w:val="00DC2F95"/>
    <w:rsid w:val="00E0762E"/>
    <w:rsid w:val="00E24758"/>
    <w:rsid w:val="00E3078D"/>
    <w:rsid w:val="00E665F0"/>
    <w:rsid w:val="00EB0818"/>
    <w:rsid w:val="00EE005F"/>
    <w:rsid w:val="00EE6963"/>
    <w:rsid w:val="00EF0846"/>
    <w:rsid w:val="00F239AD"/>
    <w:rsid w:val="00F5067E"/>
    <w:rsid w:val="00FB0FBF"/>
    <w:rsid w:val="00FC1755"/>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9E97CA1"/>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BC6C7E"/>
    <w:rPr>
      <w:color w:val="666666"/>
    </w:rPr>
  </w:style>
  <w:style w:type="paragraph" w:customStyle="1" w:styleId="634A87C1FE834E83B8122A98753FDC1E">
    <w:name w:val="634A87C1FE834E83B8122A98753FDC1E"/>
  </w:style>
  <w:style w:type="paragraph" w:customStyle="1" w:styleId="B9367880427D426FA0BB222B5CCD2D53">
    <w:name w:val="B9367880427D426FA0BB222B5CCD2D53"/>
    <w:rsid w:val="00700798"/>
    <w:pPr>
      <w:spacing w:after="160" w:line="259" w:lineRule="auto"/>
    </w:pPr>
    <w:rPr>
      <w:kern w:val="2"/>
      <w14:ligatures w14:val="standardContextual"/>
    </w:rPr>
  </w:style>
  <w:style w:type="paragraph" w:customStyle="1" w:styleId="8CE04BFA693941509E6DE2E90442DC49">
    <w:name w:val="8CE04BFA693941509E6DE2E90442DC49"/>
    <w:rsid w:val="005A2245"/>
    <w:pPr>
      <w:spacing w:after="160" w:line="259" w:lineRule="auto"/>
    </w:pPr>
    <w:rPr>
      <w:kern w:val="2"/>
      <w14:ligatures w14:val="standardContextual"/>
    </w:rPr>
  </w:style>
  <w:style w:type="paragraph" w:customStyle="1" w:styleId="1E4EBF178AA74BBDA7D6CA56AC773D85">
    <w:name w:val="1E4EBF178AA74BBDA7D6CA56AC773D85"/>
    <w:rsid w:val="005A2245"/>
    <w:pPr>
      <w:spacing w:after="160" w:line="259" w:lineRule="auto"/>
    </w:pPr>
    <w:rPr>
      <w:kern w:val="2"/>
      <w14:ligatures w14:val="standardContextual"/>
    </w:rPr>
  </w:style>
  <w:style w:type="paragraph" w:customStyle="1" w:styleId="5FFBF553C58145AD92B660E3F294A8B4">
    <w:name w:val="5FFBF553C58145AD92B660E3F294A8B4"/>
    <w:rsid w:val="005A2245"/>
    <w:pPr>
      <w:spacing w:after="160" w:line="259" w:lineRule="auto"/>
    </w:pPr>
    <w:rPr>
      <w:kern w:val="2"/>
      <w14:ligatures w14:val="standardContextual"/>
    </w:rPr>
  </w:style>
  <w:style w:type="paragraph" w:customStyle="1" w:styleId="DE9B0C0B5C9E4816BC4811F7CA09FE13">
    <w:name w:val="DE9B0C0B5C9E4816BC4811F7CA09FE13"/>
    <w:rsid w:val="005A2245"/>
    <w:pPr>
      <w:spacing w:after="160" w:line="259" w:lineRule="auto"/>
    </w:pPr>
    <w:rPr>
      <w:kern w:val="2"/>
      <w14:ligatures w14:val="standardContextual"/>
    </w:rPr>
  </w:style>
  <w:style w:type="paragraph" w:customStyle="1" w:styleId="308DE65FE3364351882808E05D69F527">
    <w:name w:val="308DE65FE3364351882808E05D69F527"/>
    <w:rsid w:val="005A2245"/>
    <w:pPr>
      <w:spacing w:after="160" w:line="259" w:lineRule="auto"/>
    </w:pPr>
    <w:rPr>
      <w:kern w:val="2"/>
      <w14:ligatures w14:val="standardContextual"/>
    </w:rPr>
  </w:style>
  <w:style w:type="paragraph" w:customStyle="1" w:styleId="09AFC62401E54776BC6FC82BA5CD43B43">
    <w:name w:val="09AFC62401E54776BC6FC82BA5CD43B43"/>
    <w:rsid w:val="004117E7"/>
    <w:pPr>
      <w:spacing w:after="0" w:line="280" w:lineRule="atLeast"/>
    </w:pPr>
    <w:rPr>
      <w:rFonts w:ascii="Corbel" w:eastAsia="Calibri" w:hAnsi="Corbel" w:cs="Times New Roman"/>
      <w:sz w:val="21"/>
      <w:szCs w:val="21"/>
      <w:lang w:eastAsia="en-US"/>
    </w:rPr>
  </w:style>
  <w:style w:type="paragraph" w:customStyle="1" w:styleId="84D7B2ABAB3D4152BC4001C1474DA0EA3">
    <w:name w:val="84D7B2ABAB3D4152BC4001C1474DA0EA3"/>
    <w:rsid w:val="004117E7"/>
    <w:pPr>
      <w:spacing w:after="0" w:line="280" w:lineRule="atLeast"/>
    </w:pPr>
    <w:rPr>
      <w:rFonts w:ascii="Corbel" w:eastAsia="Calibri" w:hAnsi="Corbel" w:cs="Times New Roman"/>
      <w:sz w:val="21"/>
      <w:szCs w:val="21"/>
      <w:lang w:eastAsia="en-US"/>
    </w:rPr>
  </w:style>
  <w:style w:type="paragraph" w:customStyle="1" w:styleId="FB2ACCE3E5254885B0AB4D626A34A4C53">
    <w:name w:val="FB2ACCE3E5254885B0AB4D626A34A4C53"/>
    <w:rsid w:val="004117E7"/>
    <w:pPr>
      <w:spacing w:after="0" w:line="280" w:lineRule="atLeast"/>
    </w:pPr>
    <w:rPr>
      <w:rFonts w:ascii="Corbel" w:eastAsia="Calibri" w:hAnsi="Corbel" w:cs="Times New Roman"/>
      <w:sz w:val="21"/>
      <w:szCs w:val="21"/>
      <w:lang w:eastAsia="en-US"/>
    </w:rPr>
  </w:style>
  <w:style w:type="paragraph" w:customStyle="1" w:styleId="74B24775119F469085FD2844310C20CA3">
    <w:name w:val="74B24775119F469085FD2844310C20CA3"/>
    <w:rsid w:val="004117E7"/>
    <w:pPr>
      <w:spacing w:after="0" w:line="280" w:lineRule="atLeast"/>
    </w:pPr>
    <w:rPr>
      <w:rFonts w:ascii="Corbel" w:eastAsia="Calibri" w:hAnsi="Corbel" w:cs="Times New Roman"/>
      <w:sz w:val="21"/>
      <w:szCs w:val="21"/>
      <w:lang w:eastAsia="en-US"/>
    </w:rPr>
  </w:style>
  <w:style w:type="paragraph" w:customStyle="1" w:styleId="32D7145D2D7542A19D898CB20D8835563">
    <w:name w:val="32D7145D2D7542A19D898CB20D8835563"/>
    <w:rsid w:val="004117E7"/>
    <w:pPr>
      <w:spacing w:after="0" w:line="280" w:lineRule="atLeast"/>
    </w:pPr>
    <w:rPr>
      <w:rFonts w:ascii="Corbel" w:eastAsia="Calibri" w:hAnsi="Corbel" w:cs="Times New Roman"/>
      <w:sz w:val="21"/>
      <w:szCs w:val="21"/>
      <w:lang w:eastAsia="en-US"/>
    </w:rPr>
  </w:style>
  <w:style w:type="paragraph" w:customStyle="1" w:styleId="A1A95CC489064F63AF59960E958855D93">
    <w:name w:val="A1A95CC489064F63AF59960E958855D93"/>
    <w:rsid w:val="004117E7"/>
    <w:pPr>
      <w:spacing w:after="0" w:line="280" w:lineRule="atLeast"/>
    </w:pPr>
    <w:rPr>
      <w:rFonts w:ascii="Corbel" w:eastAsia="Calibri" w:hAnsi="Corbel" w:cs="Times New Roman"/>
      <w:sz w:val="21"/>
      <w:szCs w:val="21"/>
      <w:lang w:eastAsia="en-US"/>
    </w:rPr>
  </w:style>
  <w:style w:type="paragraph" w:customStyle="1" w:styleId="1B93603B46D84296A94A6FB446380AD23">
    <w:name w:val="1B93603B46D84296A94A6FB446380AD23"/>
    <w:rsid w:val="004117E7"/>
    <w:pPr>
      <w:spacing w:after="0" w:line="280" w:lineRule="atLeast"/>
    </w:pPr>
    <w:rPr>
      <w:rFonts w:ascii="Corbel" w:eastAsia="Calibri" w:hAnsi="Corbel" w:cs="Times New Roman"/>
      <w:sz w:val="21"/>
      <w:szCs w:val="21"/>
      <w:lang w:eastAsia="en-US"/>
    </w:rPr>
  </w:style>
  <w:style w:type="paragraph" w:customStyle="1" w:styleId="869507F876A9401F88F1CCA6456589963">
    <w:name w:val="869507F876A9401F88F1CCA6456589963"/>
    <w:rsid w:val="004117E7"/>
    <w:pPr>
      <w:spacing w:after="0" w:line="280" w:lineRule="atLeast"/>
    </w:pPr>
    <w:rPr>
      <w:rFonts w:ascii="Corbel" w:eastAsia="Calibri" w:hAnsi="Corbel" w:cs="Times New Roman"/>
      <w:sz w:val="21"/>
      <w:szCs w:val="21"/>
      <w:lang w:eastAsia="en-US"/>
    </w:rPr>
  </w:style>
  <w:style w:type="paragraph" w:customStyle="1" w:styleId="C0706CFEAC884E5F8770B200C039DF743">
    <w:name w:val="C0706CFEAC884E5F8770B200C039DF743"/>
    <w:rsid w:val="004117E7"/>
    <w:pPr>
      <w:spacing w:after="0" w:line="280" w:lineRule="atLeast"/>
    </w:pPr>
    <w:rPr>
      <w:rFonts w:ascii="Corbel" w:eastAsia="Calibri" w:hAnsi="Corbel" w:cs="Times New Roman"/>
      <w:sz w:val="21"/>
      <w:szCs w:val="21"/>
      <w:lang w:eastAsia="en-US"/>
    </w:rPr>
  </w:style>
  <w:style w:type="paragraph" w:customStyle="1" w:styleId="DE11FAC01D65462AB1B22898C45EDFC63">
    <w:name w:val="DE11FAC01D65462AB1B22898C45EDFC63"/>
    <w:rsid w:val="004117E7"/>
    <w:pPr>
      <w:spacing w:after="0" w:line="280" w:lineRule="atLeast"/>
    </w:pPr>
    <w:rPr>
      <w:rFonts w:ascii="Corbel" w:eastAsia="Calibri" w:hAnsi="Corbel" w:cs="Times New Roman"/>
      <w:sz w:val="21"/>
      <w:szCs w:val="21"/>
      <w:lang w:eastAsia="en-US"/>
    </w:rPr>
  </w:style>
  <w:style w:type="paragraph" w:customStyle="1" w:styleId="1BFC3947CA7647B888633E802DD056DE3">
    <w:name w:val="1BFC3947CA7647B888633E802DD056DE3"/>
    <w:rsid w:val="004117E7"/>
    <w:pPr>
      <w:spacing w:after="0" w:line="280" w:lineRule="atLeast"/>
    </w:pPr>
    <w:rPr>
      <w:rFonts w:ascii="Corbel" w:eastAsia="Calibri" w:hAnsi="Corbel" w:cs="Times New Roman"/>
      <w:sz w:val="21"/>
      <w:szCs w:val="21"/>
      <w:lang w:eastAsia="en-US"/>
    </w:rPr>
  </w:style>
  <w:style w:type="paragraph" w:customStyle="1" w:styleId="B681F52D28C44B69A5F76A52CF811A433">
    <w:name w:val="B681F52D28C44B69A5F76A52CF811A433"/>
    <w:rsid w:val="004117E7"/>
    <w:pPr>
      <w:spacing w:after="0" w:line="280" w:lineRule="atLeast"/>
    </w:pPr>
    <w:rPr>
      <w:rFonts w:ascii="Corbel" w:eastAsia="Calibri" w:hAnsi="Corbel" w:cs="Times New Roman"/>
      <w:sz w:val="21"/>
      <w:szCs w:val="21"/>
      <w:lang w:eastAsia="en-US"/>
    </w:rPr>
  </w:style>
  <w:style w:type="paragraph" w:customStyle="1" w:styleId="0DACA794AFF0412D98B762BE20709D793">
    <w:name w:val="0DACA794AFF0412D98B762BE20709D793"/>
    <w:rsid w:val="004117E7"/>
    <w:pPr>
      <w:spacing w:after="0" w:line="280" w:lineRule="atLeast"/>
    </w:pPr>
    <w:rPr>
      <w:rFonts w:ascii="Corbel" w:eastAsia="Calibri" w:hAnsi="Corbel" w:cs="Times New Roman"/>
      <w:sz w:val="21"/>
      <w:szCs w:val="21"/>
      <w:lang w:eastAsia="en-US"/>
    </w:rPr>
  </w:style>
  <w:style w:type="paragraph" w:customStyle="1" w:styleId="8012D8C624D4412E920017CEF7BED5A93">
    <w:name w:val="8012D8C624D4412E920017CEF7BED5A93"/>
    <w:rsid w:val="004117E7"/>
    <w:pPr>
      <w:spacing w:after="0" w:line="280" w:lineRule="atLeast"/>
    </w:pPr>
    <w:rPr>
      <w:rFonts w:ascii="Corbel" w:eastAsia="Calibri" w:hAnsi="Corbel" w:cs="Times New Roman"/>
      <w:sz w:val="21"/>
      <w:szCs w:val="21"/>
      <w:lang w:eastAsia="en-US"/>
    </w:rPr>
  </w:style>
  <w:style w:type="paragraph" w:customStyle="1" w:styleId="278B756681A54ACC9F212A46116AD7303">
    <w:name w:val="278B756681A54ACC9F212A46116AD7303"/>
    <w:rsid w:val="004117E7"/>
    <w:pPr>
      <w:spacing w:after="0" w:line="280" w:lineRule="atLeast"/>
    </w:pPr>
    <w:rPr>
      <w:rFonts w:ascii="Corbel" w:eastAsia="Calibri" w:hAnsi="Corbel" w:cs="Times New Roman"/>
      <w:sz w:val="21"/>
      <w:szCs w:val="21"/>
      <w:lang w:eastAsia="en-US"/>
    </w:rPr>
  </w:style>
  <w:style w:type="paragraph" w:customStyle="1" w:styleId="B9388C6AEC4B4ED09DA9FF05BB80899E3">
    <w:name w:val="B9388C6AEC4B4ED09DA9FF05BB80899E3"/>
    <w:rsid w:val="004117E7"/>
    <w:pPr>
      <w:spacing w:after="0" w:line="280" w:lineRule="atLeast"/>
    </w:pPr>
    <w:rPr>
      <w:rFonts w:ascii="Corbel" w:eastAsia="Calibri" w:hAnsi="Corbel" w:cs="Times New Roman"/>
      <w:sz w:val="21"/>
      <w:szCs w:val="21"/>
      <w:lang w:eastAsia="en-US"/>
    </w:rPr>
  </w:style>
  <w:style w:type="paragraph" w:customStyle="1" w:styleId="DC517A5A194D43D1A4E7846321E12BE03">
    <w:name w:val="DC517A5A194D43D1A4E7846321E12BE03"/>
    <w:rsid w:val="004117E7"/>
    <w:pPr>
      <w:spacing w:after="0" w:line="280" w:lineRule="atLeast"/>
    </w:pPr>
    <w:rPr>
      <w:rFonts w:ascii="Corbel" w:eastAsia="Calibri" w:hAnsi="Corbel" w:cs="Times New Roman"/>
      <w:sz w:val="21"/>
      <w:szCs w:val="21"/>
      <w:lang w:eastAsia="en-US"/>
    </w:rPr>
  </w:style>
  <w:style w:type="paragraph" w:customStyle="1" w:styleId="9FF92C3ACB6A4FD88604D70F1C37CAF73">
    <w:name w:val="9FF92C3ACB6A4FD88604D70F1C37CAF73"/>
    <w:rsid w:val="004117E7"/>
    <w:pPr>
      <w:spacing w:after="0" w:line="280" w:lineRule="atLeast"/>
    </w:pPr>
    <w:rPr>
      <w:rFonts w:ascii="Corbel" w:eastAsia="Calibri" w:hAnsi="Corbel" w:cs="Times New Roman"/>
      <w:sz w:val="21"/>
      <w:szCs w:val="21"/>
      <w:lang w:eastAsia="en-US"/>
    </w:rPr>
  </w:style>
  <w:style w:type="paragraph" w:customStyle="1" w:styleId="348BD3DC86A54AF091AB8717CF11CD1B3">
    <w:name w:val="348BD3DC86A54AF091AB8717CF11CD1B3"/>
    <w:rsid w:val="004117E7"/>
    <w:pPr>
      <w:spacing w:after="0" w:line="280" w:lineRule="atLeast"/>
    </w:pPr>
    <w:rPr>
      <w:rFonts w:ascii="Corbel" w:eastAsia="Calibri" w:hAnsi="Corbel" w:cs="Times New Roman"/>
      <w:sz w:val="21"/>
      <w:szCs w:val="21"/>
      <w:lang w:eastAsia="en-US"/>
    </w:rPr>
  </w:style>
  <w:style w:type="paragraph" w:customStyle="1" w:styleId="03AB69986E4C492C922F8A77D50C44B73">
    <w:name w:val="03AB69986E4C492C922F8A77D50C44B73"/>
    <w:rsid w:val="004117E7"/>
    <w:pPr>
      <w:spacing w:after="0" w:line="280" w:lineRule="atLeast"/>
    </w:pPr>
    <w:rPr>
      <w:rFonts w:ascii="Corbel" w:eastAsia="Calibri" w:hAnsi="Corbel" w:cs="Times New Roman"/>
      <w:sz w:val="21"/>
      <w:szCs w:val="21"/>
      <w:lang w:eastAsia="en-US"/>
    </w:rPr>
  </w:style>
  <w:style w:type="paragraph" w:customStyle="1" w:styleId="D15EAF6CBC3C4E67A123B9E37C1EF6363">
    <w:name w:val="D15EAF6CBC3C4E67A123B9E37C1EF6363"/>
    <w:rsid w:val="004117E7"/>
    <w:pPr>
      <w:spacing w:after="0" w:line="280" w:lineRule="atLeast"/>
    </w:pPr>
    <w:rPr>
      <w:rFonts w:ascii="Corbel" w:eastAsia="Calibri" w:hAnsi="Corbel" w:cs="Times New Roman"/>
      <w:sz w:val="21"/>
      <w:szCs w:val="21"/>
      <w:lang w:eastAsia="en-US"/>
    </w:rPr>
  </w:style>
  <w:style w:type="paragraph" w:customStyle="1" w:styleId="30AC28C786714DD5B2C3BB7B551586063">
    <w:name w:val="30AC28C786714DD5B2C3BB7B551586063"/>
    <w:rsid w:val="004117E7"/>
    <w:pPr>
      <w:spacing w:after="0" w:line="280" w:lineRule="atLeast"/>
    </w:pPr>
    <w:rPr>
      <w:rFonts w:ascii="Corbel" w:eastAsia="Calibri" w:hAnsi="Corbel" w:cs="Times New Roman"/>
      <w:sz w:val="21"/>
      <w:szCs w:val="21"/>
      <w:lang w:eastAsia="en-US"/>
    </w:rPr>
  </w:style>
  <w:style w:type="paragraph" w:customStyle="1" w:styleId="17BBFBA9651642BAA64BD76E38C4B07D3">
    <w:name w:val="17BBFBA9651642BAA64BD76E38C4B07D3"/>
    <w:rsid w:val="004117E7"/>
    <w:pPr>
      <w:spacing w:after="0" w:line="280" w:lineRule="atLeast"/>
    </w:pPr>
    <w:rPr>
      <w:rFonts w:ascii="Corbel" w:eastAsia="Calibri" w:hAnsi="Corbel" w:cs="Times New Roman"/>
      <w:sz w:val="21"/>
      <w:szCs w:val="21"/>
      <w:lang w:eastAsia="en-US"/>
    </w:rPr>
  </w:style>
  <w:style w:type="paragraph" w:customStyle="1" w:styleId="0A31C495E32B4A2EBB51892AAFCE3E0D3">
    <w:name w:val="0A31C495E32B4A2EBB51892AAFCE3E0D3"/>
    <w:rsid w:val="004117E7"/>
    <w:pPr>
      <w:spacing w:after="0" w:line="280" w:lineRule="atLeast"/>
    </w:pPr>
    <w:rPr>
      <w:rFonts w:ascii="Corbel" w:eastAsia="Calibri" w:hAnsi="Corbel" w:cs="Times New Roman"/>
      <w:sz w:val="21"/>
      <w:szCs w:val="21"/>
      <w:lang w:eastAsia="en-US"/>
    </w:rPr>
  </w:style>
  <w:style w:type="paragraph" w:customStyle="1" w:styleId="3FB4A78794424738AC0288C93EAC54FB3">
    <w:name w:val="3FB4A78794424738AC0288C93EAC54FB3"/>
    <w:rsid w:val="004117E7"/>
    <w:pPr>
      <w:spacing w:after="0" w:line="280" w:lineRule="atLeast"/>
    </w:pPr>
    <w:rPr>
      <w:rFonts w:ascii="Corbel" w:eastAsia="Calibri" w:hAnsi="Corbel" w:cs="Times New Roman"/>
      <w:sz w:val="21"/>
      <w:szCs w:val="21"/>
      <w:lang w:eastAsia="en-US"/>
    </w:rPr>
  </w:style>
  <w:style w:type="paragraph" w:customStyle="1" w:styleId="7CD22189604C4DDB877156043EB49E823">
    <w:name w:val="7CD22189604C4DDB877156043EB49E823"/>
    <w:rsid w:val="004117E7"/>
    <w:pPr>
      <w:spacing w:after="0" w:line="280" w:lineRule="atLeast"/>
    </w:pPr>
    <w:rPr>
      <w:rFonts w:ascii="Corbel" w:eastAsia="Calibri" w:hAnsi="Corbel" w:cs="Times New Roman"/>
      <w:sz w:val="21"/>
      <w:szCs w:val="21"/>
      <w:lang w:eastAsia="en-US"/>
    </w:rPr>
  </w:style>
  <w:style w:type="paragraph" w:customStyle="1" w:styleId="85D4C99D43BF424B9DE496F0311B617E3">
    <w:name w:val="85D4C99D43BF424B9DE496F0311B617E3"/>
    <w:rsid w:val="004117E7"/>
    <w:pPr>
      <w:spacing w:after="0" w:line="280" w:lineRule="atLeast"/>
    </w:pPr>
    <w:rPr>
      <w:rFonts w:ascii="Corbel" w:eastAsia="Calibri" w:hAnsi="Corbel" w:cs="Times New Roman"/>
      <w:sz w:val="21"/>
      <w:szCs w:val="21"/>
      <w:lang w:eastAsia="en-US"/>
    </w:rPr>
  </w:style>
  <w:style w:type="paragraph" w:customStyle="1" w:styleId="BA355AE5E7B34152BBBF30D8CD34DCC23">
    <w:name w:val="BA355AE5E7B34152BBBF30D8CD34DCC23"/>
    <w:rsid w:val="004117E7"/>
    <w:pPr>
      <w:spacing w:after="0" w:line="280" w:lineRule="atLeast"/>
    </w:pPr>
    <w:rPr>
      <w:rFonts w:ascii="Corbel" w:eastAsia="Calibri" w:hAnsi="Corbel" w:cs="Times New Roman"/>
      <w:sz w:val="21"/>
      <w:szCs w:val="21"/>
      <w:lang w:eastAsia="en-US"/>
    </w:rPr>
  </w:style>
  <w:style w:type="paragraph" w:customStyle="1" w:styleId="2BEAE24C9BD8472B93DD1E26447027803">
    <w:name w:val="2BEAE24C9BD8472B93DD1E26447027803"/>
    <w:rsid w:val="004117E7"/>
    <w:pPr>
      <w:spacing w:after="0" w:line="280" w:lineRule="atLeast"/>
    </w:pPr>
    <w:rPr>
      <w:rFonts w:ascii="Corbel" w:eastAsia="Calibri" w:hAnsi="Corbel" w:cs="Times New Roman"/>
      <w:sz w:val="21"/>
      <w:szCs w:val="21"/>
      <w:lang w:eastAsia="en-US"/>
    </w:rPr>
  </w:style>
  <w:style w:type="paragraph" w:customStyle="1" w:styleId="6DF0F012DCCB4A8980CC68FC255F811A3">
    <w:name w:val="6DF0F012DCCB4A8980CC68FC255F811A3"/>
    <w:rsid w:val="004117E7"/>
    <w:pPr>
      <w:spacing w:after="0" w:line="280" w:lineRule="atLeast"/>
    </w:pPr>
    <w:rPr>
      <w:rFonts w:ascii="Corbel" w:eastAsia="Calibri" w:hAnsi="Corbel" w:cs="Times New Roman"/>
      <w:sz w:val="21"/>
      <w:szCs w:val="21"/>
      <w:lang w:eastAsia="en-US"/>
    </w:rPr>
  </w:style>
  <w:style w:type="paragraph" w:customStyle="1" w:styleId="BAE8DFB0F4374B3DBFB1FA5629961D2D3">
    <w:name w:val="BAE8DFB0F4374B3DBFB1FA5629961D2D3"/>
    <w:rsid w:val="004117E7"/>
    <w:pPr>
      <w:spacing w:after="0" w:line="280" w:lineRule="atLeast"/>
    </w:pPr>
    <w:rPr>
      <w:rFonts w:ascii="Corbel" w:eastAsia="Calibri" w:hAnsi="Corbel" w:cs="Times New Roman"/>
      <w:sz w:val="21"/>
      <w:szCs w:val="21"/>
      <w:lang w:eastAsia="en-US"/>
    </w:rPr>
  </w:style>
  <w:style w:type="paragraph" w:customStyle="1" w:styleId="2A1D6229CFF84F92BE79D34498A0BFA03">
    <w:name w:val="2A1D6229CFF84F92BE79D34498A0BFA03"/>
    <w:rsid w:val="004117E7"/>
    <w:pPr>
      <w:spacing w:after="0" w:line="280" w:lineRule="atLeast"/>
    </w:pPr>
    <w:rPr>
      <w:rFonts w:ascii="Corbel" w:eastAsia="Calibri" w:hAnsi="Corbel" w:cs="Times New Roman"/>
      <w:sz w:val="21"/>
      <w:szCs w:val="21"/>
      <w:lang w:eastAsia="en-US"/>
    </w:rPr>
  </w:style>
  <w:style w:type="paragraph" w:customStyle="1" w:styleId="9AF5605F6F1C462DAC17B4EA0523B80F3">
    <w:name w:val="9AF5605F6F1C462DAC17B4EA0523B80F3"/>
    <w:rsid w:val="004117E7"/>
    <w:pPr>
      <w:spacing w:after="0" w:line="280" w:lineRule="atLeast"/>
    </w:pPr>
    <w:rPr>
      <w:rFonts w:ascii="Corbel" w:eastAsia="Calibri" w:hAnsi="Corbel" w:cs="Times New Roman"/>
      <w:sz w:val="21"/>
      <w:szCs w:val="21"/>
      <w:lang w:eastAsia="en-US"/>
    </w:rPr>
  </w:style>
  <w:style w:type="paragraph" w:customStyle="1" w:styleId="B103616FF11C4A9E99FC3CB5043C71F43">
    <w:name w:val="B103616FF11C4A9E99FC3CB5043C71F43"/>
    <w:rsid w:val="004117E7"/>
    <w:pPr>
      <w:spacing w:after="0" w:line="280" w:lineRule="atLeast"/>
    </w:pPr>
    <w:rPr>
      <w:rFonts w:ascii="Corbel" w:eastAsia="Calibri" w:hAnsi="Corbel" w:cs="Times New Roman"/>
      <w:sz w:val="21"/>
      <w:szCs w:val="21"/>
      <w:lang w:eastAsia="en-US"/>
    </w:rPr>
  </w:style>
  <w:style w:type="paragraph" w:customStyle="1" w:styleId="33257F98659F485896856BA4EBC9655B3">
    <w:name w:val="33257F98659F485896856BA4EBC9655B3"/>
    <w:rsid w:val="004117E7"/>
    <w:pPr>
      <w:spacing w:after="0" w:line="280" w:lineRule="atLeast"/>
    </w:pPr>
    <w:rPr>
      <w:rFonts w:ascii="Corbel" w:eastAsia="Calibri" w:hAnsi="Corbel" w:cs="Times New Roman"/>
      <w:sz w:val="21"/>
      <w:szCs w:val="21"/>
      <w:lang w:eastAsia="en-US"/>
    </w:rPr>
  </w:style>
  <w:style w:type="paragraph" w:customStyle="1" w:styleId="B7349068278145E69127AA70EDC4BF593">
    <w:name w:val="B7349068278145E69127AA70EDC4BF593"/>
    <w:rsid w:val="004117E7"/>
    <w:pPr>
      <w:spacing w:after="0" w:line="280" w:lineRule="atLeast"/>
    </w:pPr>
    <w:rPr>
      <w:rFonts w:ascii="Corbel" w:eastAsia="Calibri" w:hAnsi="Corbel" w:cs="Times New Roman"/>
      <w:sz w:val="21"/>
      <w:szCs w:val="21"/>
      <w:lang w:eastAsia="en-US"/>
    </w:rPr>
  </w:style>
  <w:style w:type="paragraph" w:customStyle="1" w:styleId="7064117C71E24234AE3F36E86615237F3">
    <w:name w:val="7064117C71E24234AE3F36E86615237F3"/>
    <w:rsid w:val="004117E7"/>
    <w:pPr>
      <w:spacing w:after="0" w:line="280" w:lineRule="atLeast"/>
    </w:pPr>
    <w:rPr>
      <w:rFonts w:ascii="Corbel" w:eastAsia="Calibri" w:hAnsi="Corbel" w:cs="Times New Roman"/>
      <w:sz w:val="21"/>
      <w:szCs w:val="21"/>
      <w:lang w:eastAsia="en-US"/>
    </w:rPr>
  </w:style>
  <w:style w:type="paragraph" w:customStyle="1" w:styleId="928D75CE01CE4AA8AF99D325AB8787B03">
    <w:name w:val="928D75CE01CE4AA8AF99D325AB8787B03"/>
    <w:rsid w:val="004117E7"/>
    <w:pPr>
      <w:spacing w:after="0" w:line="280" w:lineRule="atLeast"/>
    </w:pPr>
    <w:rPr>
      <w:rFonts w:ascii="Corbel" w:eastAsia="Calibri" w:hAnsi="Corbel" w:cs="Times New Roman"/>
      <w:sz w:val="21"/>
      <w:szCs w:val="21"/>
      <w:lang w:eastAsia="en-US"/>
    </w:rPr>
  </w:style>
  <w:style w:type="paragraph" w:customStyle="1" w:styleId="0DD89BBED5BD42128F84D2E8DBE9BB3A3">
    <w:name w:val="0DD89BBED5BD42128F84D2E8DBE9BB3A3"/>
    <w:rsid w:val="004117E7"/>
    <w:pPr>
      <w:spacing w:after="0" w:line="280" w:lineRule="atLeast"/>
    </w:pPr>
    <w:rPr>
      <w:rFonts w:ascii="Corbel" w:eastAsia="Calibri" w:hAnsi="Corbel" w:cs="Times New Roman"/>
      <w:sz w:val="21"/>
      <w:szCs w:val="21"/>
      <w:lang w:eastAsia="en-US"/>
    </w:rPr>
  </w:style>
  <w:style w:type="paragraph" w:customStyle="1" w:styleId="60C0F7C5F7A64488B6285E4FED0CD4423">
    <w:name w:val="60C0F7C5F7A64488B6285E4FED0CD4423"/>
    <w:rsid w:val="004117E7"/>
    <w:pPr>
      <w:spacing w:after="0" w:line="280" w:lineRule="atLeast"/>
    </w:pPr>
    <w:rPr>
      <w:rFonts w:ascii="Corbel" w:eastAsia="Calibri" w:hAnsi="Corbel" w:cs="Times New Roman"/>
      <w:sz w:val="21"/>
      <w:szCs w:val="21"/>
      <w:lang w:eastAsia="en-US"/>
    </w:rPr>
  </w:style>
  <w:style w:type="paragraph" w:customStyle="1" w:styleId="D01EFC551A2A40CF936C554CC42139453">
    <w:name w:val="D01EFC551A2A40CF936C554CC42139453"/>
    <w:rsid w:val="004117E7"/>
    <w:pPr>
      <w:spacing w:after="0" w:line="280" w:lineRule="atLeast"/>
    </w:pPr>
    <w:rPr>
      <w:rFonts w:ascii="Corbel" w:eastAsia="Calibri" w:hAnsi="Corbel" w:cs="Times New Roman"/>
      <w:sz w:val="21"/>
      <w:szCs w:val="21"/>
      <w:lang w:eastAsia="en-US"/>
    </w:rPr>
  </w:style>
  <w:style w:type="paragraph" w:customStyle="1" w:styleId="282925254B634295B7F3D13C179C83743">
    <w:name w:val="282925254B634295B7F3D13C179C83743"/>
    <w:rsid w:val="004117E7"/>
    <w:pPr>
      <w:spacing w:after="0" w:line="280" w:lineRule="atLeast"/>
    </w:pPr>
    <w:rPr>
      <w:rFonts w:ascii="Corbel" w:eastAsia="Calibri" w:hAnsi="Corbel" w:cs="Times New Roman"/>
      <w:sz w:val="21"/>
      <w:szCs w:val="21"/>
      <w:lang w:eastAsia="en-US"/>
    </w:rPr>
  </w:style>
  <w:style w:type="paragraph" w:customStyle="1" w:styleId="A44D813800A54AC989966B450BA3988D3">
    <w:name w:val="A44D813800A54AC989966B450BA3988D3"/>
    <w:rsid w:val="004117E7"/>
    <w:pPr>
      <w:spacing w:after="0" w:line="280" w:lineRule="atLeast"/>
    </w:pPr>
    <w:rPr>
      <w:rFonts w:ascii="Corbel" w:eastAsia="Calibri" w:hAnsi="Corbel" w:cs="Times New Roman"/>
      <w:sz w:val="21"/>
      <w:szCs w:val="21"/>
      <w:lang w:eastAsia="en-US"/>
    </w:rPr>
  </w:style>
  <w:style w:type="paragraph" w:customStyle="1" w:styleId="ED39A3D0895449FEAB28AA08EE0043083">
    <w:name w:val="ED39A3D0895449FEAB28AA08EE0043083"/>
    <w:rsid w:val="004117E7"/>
    <w:pPr>
      <w:spacing w:after="0" w:line="280" w:lineRule="atLeast"/>
    </w:pPr>
    <w:rPr>
      <w:rFonts w:ascii="Corbel" w:eastAsia="Calibri" w:hAnsi="Corbel" w:cs="Times New Roman"/>
      <w:sz w:val="21"/>
      <w:szCs w:val="21"/>
      <w:lang w:eastAsia="en-US"/>
    </w:rPr>
  </w:style>
  <w:style w:type="paragraph" w:customStyle="1" w:styleId="FB6ACE25BBB348F9A0ED9C8E903BB7BA3">
    <w:name w:val="FB6ACE25BBB348F9A0ED9C8E903BB7BA3"/>
    <w:rsid w:val="004117E7"/>
    <w:pPr>
      <w:spacing w:after="0" w:line="280" w:lineRule="atLeast"/>
    </w:pPr>
    <w:rPr>
      <w:rFonts w:ascii="Corbel" w:eastAsia="Calibri" w:hAnsi="Corbel" w:cs="Times New Roman"/>
      <w:sz w:val="21"/>
      <w:szCs w:val="21"/>
      <w:lang w:eastAsia="en-US"/>
    </w:rPr>
  </w:style>
  <w:style w:type="paragraph" w:customStyle="1" w:styleId="90C0841A525943368A8077187AC722C73">
    <w:name w:val="90C0841A525943368A8077187AC722C73"/>
    <w:rsid w:val="004117E7"/>
    <w:pPr>
      <w:spacing w:after="0" w:line="280" w:lineRule="atLeast"/>
    </w:pPr>
    <w:rPr>
      <w:rFonts w:ascii="Corbel" w:eastAsia="Calibri" w:hAnsi="Corbel" w:cs="Times New Roman"/>
      <w:sz w:val="21"/>
      <w:szCs w:val="21"/>
      <w:lang w:eastAsia="en-US"/>
    </w:rPr>
  </w:style>
  <w:style w:type="paragraph" w:customStyle="1" w:styleId="F5FF626888BA4BF8AA2435BB905D99033">
    <w:name w:val="F5FF626888BA4BF8AA2435BB905D99033"/>
    <w:rsid w:val="004117E7"/>
    <w:pPr>
      <w:spacing w:after="0" w:line="280" w:lineRule="atLeast"/>
    </w:pPr>
    <w:rPr>
      <w:rFonts w:ascii="Corbel" w:eastAsia="Calibri" w:hAnsi="Corbel" w:cs="Times New Roman"/>
      <w:sz w:val="21"/>
      <w:szCs w:val="21"/>
      <w:lang w:eastAsia="en-US"/>
    </w:rPr>
  </w:style>
  <w:style w:type="paragraph" w:customStyle="1" w:styleId="5ACB1AAB90E240FE9A1EF8833B44BBDB">
    <w:name w:val="5ACB1AAB90E240FE9A1EF8833B44BBDB"/>
    <w:rsid w:val="004117E7"/>
    <w:pPr>
      <w:spacing w:after="160" w:line="278" w:lineRule="auto"/>
    </w:pPr>
    <w:rPr>
      <w:kern w:val="2"/>
      <w:sz w:val="24"/>
      <w:szCs w:val="24"/>
      <w14:ligatures w14:val="standardContextual"/>
    </w:rPr>
  </w:style>
  <w:style w:type="paragraph" w:customStyle="1" w:styleId="B519BF5F59DF45B69202B53EC6BE14B3">
    <w:name w:val="B519BF5F59DF45B69202B53EC6BE14B3"/>
    <w:rsid w:val="004117E7"/>
    <w:pPr>
      <w:spacing w:after="160" w:line="278" w:lineRule="auto"/>
    </w:pPr>
    <w:rPr>
      <w:kern w:val="2"/>
      <w:sz w:val="24"/>
      <w:szCs w:val="24"/>
      <w14:ligatures w14:val="standardContextual"/>
    </w:rPr>
  </w:style>
  <w:style w:type="paragraph" w:customStyle="1" w:styleId="684C79D897D04F06A7ADD69CA99CD264">
    <w:name w:val="684C79D897D04F06A7ADD69CA99CD264"/>
    <w:rsid w:val="004117E7"/>
    <w:pPr>
      <w:spacing w:after="160" w:line="278" w:lineRule="auto"/>
    </w:pPr>
    <w:rPr>
      <w:kern w:val="2"/>
      <w:sz w:val="24"/>
      <w:szCs w:val="24"/>
      <w14:ligatures w14:val="standardContextual"/>
    </w:rPr>
  </w:style>
  <w:style w:type="paragraph" w:customStyle="1" w:styleId="F533ED38F6334304A57617BB55CC876E">
    <w:name w:val="F533ED38F6334304A57617BB55CC876E"/>
    <w:rsid w:val="004117E7"/>
    <w:pPr>
      <w:spacing w:after="160" w:line="278" w:lineRule="auto"/>
    </w:pPr>
    <w:rPr>
      <w:kern w:val="2"/>
      <w:sz w:val="24"/>
      <w:szCs w:val="24"/>
      <w14:ligatures w14:val="standardContextual"/>
    </w:rPr>
  </w:style>
  <w:style w:type="paragraph" w:customStyle="1" w:styleId="0D9BF00C5FB34B7EADAB3899470905E8">
    <w:name w:val="0D9BF00C5FB34B7EADAB3899470905E8"/>
    <w:rsid w:val="004117E7"/>
    <w:pPr>
      <w:spacing w:after="160" w:line="278" w:lineRule="auto"/>
    </w:pPr>
    <w:rPr>
      <w:kern w:val="2"/>
      <w:sz w:val="24"/>
      <w:szCs w:val="24"/>
      <w14:ligatures w14:val="standardContextual"/>
    </w:rPr>
  </w:style>
  <w:style w:type="paragraph" w:customStyle="1" w:styleId="A233A8510594405BB991612EAA602D06">
    <w:name w:val="A233A8510594405BB991612EAA602D06"/>
    <w:rsid w:val="004117E7"/>
    <w:pPr>
      <w:spacing w:after="160" w:line="278" w:lineRule="auto"/>
    </w:pPr>
    <w:rPr>
      <w:kern w:val="2"/>
      <w:sz w:val="24"/>
      <w:szCs w:val="24"/>
      <w14:ligatures w14:val="standardContextual"/>
    </w:rPr>
  </w:style>
  <w:style w:type="paragraph" w:customStyle="1" w:styleId="F77C53C00EFD4CA8AA569A8AC595045F">
    <w:name w:val="F77C53C00EFD4CA8AA569A8AC595045F"/>
    <w:rsid w:val="004117E7"/>
    <w:pPr>
      <w:spacing w:after="160" w:line="278" w:lineRule="auto"/>
    </w:pPr>
    <w:rPr>
      <w:kern w:val="2"/>
      <w:sz w:val="24"/>
      <w:szCs w:val="24"/>
      <w14:ligatures w14:val="standardContextual"/>
    </w:rPr>
  </w:style>
  <w:style w:type="paragraph" w:customStyle="1" w:styleId="9F9F791A18BF4BE2987DC90D2B302C20">
    <w:name w:val="9F9F791A18BF4BE2987DC90D2B302C20"/>
    <w:rsid w:val="004117E7"/>
    <w:pPr>
      <w:spacing w:after="160" w:line="278" w:lineRule="auto"/>
    </w:pPr>
    <w:rPr>
      <w:kern w:val="2"/>
      <w:sz w:val="24"/>
      <w:szCs w:val="24"/>
      <w14:ligatures w14:val="standardContextual"/>
    </w:rPr>
  </w:style>
  <w:style w:type="paragraph" w:customStyle="1" w:styleId="C441332537C74425954D05D8383ECC8C">
    <w:name w:val="C441332537C74425954D05D8383ECC8C"/>
    <w:rsid w:val="004117E7"/>
    <w:pPr>
      <w:spacing w:after="160" w:line="278" w:lineRule="auto"/>
    </w:pPr>
    <w:rPr>
      <w:kern w:val="2"/>
      <w:sz w:val="24"/>
      <w:szCs w:val="24"/>
      <w14:ligatures w14:val="standardContextual"/>
    </w:rPr>
  </w:style>
  <w:style w:type="paragraph" w:customStyle="1" w:styleId="87DA9294E09C4C10998E175D655A7C3C">
    <w:name w:val="87DA9294E09C4C10998E175D655A7C3C"/>
    <w:rsid w:val="004117E7"/>
    <w:pPr>
      <w:spacing w:after="160" w:line="278" w:lineRule="auto"/>
    </w:pPr>
    <w:rPr>
      <w:kern w:val="2"/>
      <w:sz w:val="24"/>
      <w:szCs w:val="24"/>
      <w14:ligatures w14:val="standardContextual"/>
    </w:rPr>
  </w:style>
  <w:style w:type="paragraph" w:customStyle="1" w:styleId="BD0C9093103048BE938C3FA76E29C1D3">
    <w:name w:val="BD0C9093103048BE938C3FA76E29C1D3"/>
    <w:rsid w:val="004117E7"/>
    <w:pPr>
      <w:spacing w:after="160" w:line="278" w:lineRule="auto"/>
    </w:pPr>
    <w:rPr>
      <w:kern w:val="2"/>
      <w:sz w:val="24"/>
      <w:szCs w:val="24"/>
      <w14:ligatures w14:val="standardContextual"/>
    </w:rPr>
  </w:style>
  <w:style w:type="paragraph" w:customStyle="1" w:styleId="49E43AD77ABD491AA694FF60DF58962B">
    <w:name w:val="49E43AD77ABD491AA694FF60DF58962B"/>
    <w:rsid w:val="004117E7"/>
    <w:pPr>
      <w:spacing w:after="160" w:line="278" w:lineRule="auto"/>
    </w:pPr>
    <w:rPr>
      <w:kern w:val="2"/>
      <w:sz w:val="24"/>
      <w:szCs w:val="24"/>
      <w14:ligatures w14:val="standardContextual"/>
    </w:rPr>
  </w:style>
  <w:style w:type="paragraph" w:customStyle="1" w:styleId="3A3E61B90D3941B89FF58CF61B69D6C3">
    <w:name w:val="3A3E61B90D3941B89FF58CF61B69D6C3"/>
    <w:rsid w:val="004117E7"/>
    <w:pPr>
      <w:spacing w:after="160" w:line="278" w:lineRule="auto"/>
    </w:pPr>
    <w:rPr>
      <w:kern w:val="2"/>
      <w:sz w:val="24"/>
      <w:szCs w:val="24"/>
      <w14:ligatures w14:val="standardContextual"/>
    </w:rPr>
  </w:style>
  <w:style w:type="paragraph" w:customStyle="1" w:styleId="E5ECE1B86DBF4257A332691ADB8510EB">
    <w:name w:val="E5ECE1B86DBF4257A332691ADB8510EB"/>
    <w:rsid w:val="004117E7"/>
    <w:pPr>
      <w:spacing w:after="160" w:line="278" w:lineRule="auto"/>
    </w:pPr>
    <w:rPr>
      <w:kern w:val="2"/>
      <w:sz w:val="24"/>
      <w:szCs w:val="24"/>
      <w14:ligatures w14:val="standardContextual"/>
    </w:rPr>
  </w:style>
  <w:style w:type="paragraph" w:customStyle="1" w:styleId="C17EF605CE4040F2BBB0361D640825B4">
    <w:name w:val="C17EF605CE4040F2BBB0361D640825B4"/>
    <w:rsid w:val="004117E7"/>
    <w:pPr>
      <w:spacing w:after="160" w:line="278" w:lineRule="auto"/>
    </w:pPr>
    <w:rPr>
      <w:kern w:val="2"/>
      <w:sz w:val="24"/>
      <w:szCs w:val="24"/>
      <w14:ligatures w14:val="standardContextual"/>
    </w:rPr>
  </w:style>
  <w:style w:type="paragraph" w:customStyle="1" w:styleId="9D493DFC993D47F6BE35AF4023752CD1">
    <w:name w:val="9D493DFC993D47F6BE35AF4023752CD1"/>
    <w:rsid w:val="004117E7"/>
    <w:pPr>
      <w:spacing w:after="160" w:line="278" w:lineRule="auto"/>
    </w:pPr>
    <w:rPr>
      <w:kern w:val="2"/>
      <w:sz w:val="24"/>
      <w:szCs w:val="24"/>
      <w14:ligatures w14:val="standardContextual"/>
    </w:rPr>
  </w:style>
  <w:style w:type="paragraph" w:customStyle="1" w:styleId="904D0015BB5D41BF80666E813B0CA339">
    <w:name w:val="904D0015BB5D41BF80666E813B0CA339"/>
    <w:rsid w:val="004117E7"/>
    <w:pPr>
      <w:spacing w:after="160" w:line="278" w:lineRule="auto"/>
    </w:pPr>
    <w:rPr>
      <w:kern w:val="2"/>
      <w:sz w:val="24"/>
      <w:szCs w:val="24"/>
      <w14:ligatures w14:val="standardContextual"/>
    </w:rPr>
  </w:style>
  <w:style w:type="paragraph" w:customStyle="1" w:styleId="FC20C98BCFFA4C5288A1E6B5B21E9557">
    <w:name w:val="FC20C98BCFFA4C5288A1E6B5B21E9557"/>
    <w:rsid w:val="004117E7"/>
    <w:pPr>
      <w:spacing w:after="160" w:line="278" w:lineRule="auto"/>
    </w:pPr>
    <w:rPr>
      <w:kern w:val="2"/>
      <w:sz w:val="24"/>
      <w:szCs w:val="24"/>
      <w14:ligatures w14:val="standardContextual"/>
    </w:rPr>
  </w:style>
  <w:style w:type="paragraph" w:customStyle="1" w:styleId="EB2C04752BBB489D9CDCC762D08B7DC6">
    <w:name w:val="EB2C04752BBB489D9CDCC762D08B7DC6"/>
    <w:rsid w:val="004117E7"/>
    <w:pPr>
      <w:spacing w:after="160" w:line="278" w:lineRule="auto"/>
    </w:pPr>
    <w:rPr>
      <w:kern w:val="2"/>
      <w:sz w:val="24"/>
      <w:szCs w:val="24"/>
      <w14:ligatures w14:val="standardContextual"/>
    </w:rPr>
  </w:style>
  <w:style w:type="paragraph" w:customStyle="1" w:styleId="80A5712DBA9C41AAABD6386FC166857F">
    <w:name w:val="80A5712DBA9C41AAABD6386FC166857F"/>
    <w:rsid w:val="004117E7"/>
    <w:pPr>
      <w:spacing w:after="160" w:line="278" w:lineRule="auto"/>
    </w:pPr>
    <w:rPr>
      <w:kern w:val="2"/>
      <w:sz w:val="24"/>
      <w:szCs w:val="24"/>
      <w14:ligatures w14:val="standardContextual"/>
    </w:rPr>
  </w:style>
  <w:style w:type="paragraph" w:customStyle="1" w:styleId="8E041371EC68477CBE5C01CBBEAB8826">
    <w:name w:val="8E041371EC68477CBE5C01CBBEAB8826"/>
    <w:rsid w:val="004117E7"/>
    <w:pPr>
      <w:spacing w:after="160" w:line="278" w:lineRule="auto"/>
    </w:pPr>
    <w:rPr>
      <w:kern w:val="2"/>
      <w:sz w:val="24"/>
      <w:szCs w:val="24"/>
      <w14:ligatures w14:val="standardContextual"/>
    </w:rPr>
  </w:style>
  <w:style w:type="paragraph" w:customStyle="1" w:styleId="AFC6631B8A0A4280890721C547A18469">
    <w:name w:val="AFC6631B8A0A4280890721C547A18469"/>
    <w:rsid w:val="004117E7"/>
    <w:pPr>
      <w:spacing w:after="160" w:line="278" w:lineRule="auto"/>
    </w:pPr>
    <w:rPr>
      <w:kern w:val="2"/>
      <w:sz w:val="24"/>
      <w:szCs w:val="24"/>
      <w14:ligatures w14:val="standardContextual"/>
    </w:rPr>
  </w:style>
  <w:style w:type="paragraph" w:customStyle="1" w:styleId="328969359B3447269DB782E922DB679B">
    <w:name w:val="328969359B3447269DB782E922DB679B"/>
    <w:rsid w:val="004117E7"/>
    <w:pPr>
      <w:spacing w:after="160" w:line="278" w:lineRule="auto"/>
    </w:pPr>
    <w:rPr>
      <w:kern w:val="2"/>
      <w:sz w:val="24"/>
      <w:szCs w:val="24"/>
      <w14:ligatures w14:val="standardContextual"/>
    </w:rPr>
  </w:style>
  <w:style w:type="paragraph" w:customStyle="1" w:styleId="A90A8C84EA2340499B3F08D76E8C37B3">
    <w:name w:val="A90A8C84EA2340499B3F08D76E8C37B3"/>
    <w:rsid w:val="004117E7"/>
    <w:pPr>
      <w:spacing w:after="160" w:line="278" w:lineRule="auto"/>
    </w:pPr>
    <w:rPr>
      <w:kern w:val="2"/>
      <w:sz w:val="24"/>
      <w:szCs w:val="24"/>
      <w14:ligatures w14:val="standardContextual"/>
    </w:rPr>
  </w:style>
  <w:style w:type="paragraph" w:customStyle="1" w:styleId="18D62353631841C7844EB2400AEFE3D4">
    <w:name w:val="18D62353631841C7844EB2400AEFE3D4"/>
    <w:rsid w:val="004117E7"/>
    <w:pPr>
      <w:spacing w:after="160" w:line="278" w:lineRule="auto"/>
    </w:pPr>
    <w:rPr>
      <w:kern w:val="2"/>
      <w:sz w:val="24"/>
      <w:szCs w:val="24"/>
      <w14:ligatures w14:val="standardContextual"/>
    </w:rPr>
  </w:style>
  <w:style w:type="paragraph" w:customStyle="1" w:styleId="44BC3B3654AF4D4CACED45B877B92A57">
    <w:name w:val="44BC3B3654AF4D4CACED45B877B92A57"/>
    <w:rsid w:val="004117E7"/>
    <w:pPr>
      <w:spacing w:after="160" w:line="278" w:lineRule="auto"/>
    </w:pPr>
    <w:rPr>
      <w:kern w:val="2"/>
      <w:sz w:val="24"/>
      <w:szCs w:val="24"/>
      <w14:ligatures w14:val="standardContextual"/>
    </w:rPr>
  </w:style>
  <w:style w:type="paragraph" w:customStyle="1" w:styleId="A4C7B166EE7F4D3DB057DB2BE1FC0024">
    <w:name w:val="A4C7B166EE7F4D3DB057DB2BE1FC0024"/>
    <w:rsid w:val="004117E7"/>
    <w:pPr>
      <w:spacing w:after="160" w:line="278" w:lineRule="auto"/>
    </w:pPr>
    <w:rPr>
      <w:kern w:val="2"/>
      <w:sz w:val="24"/>
      <w:szCs w:val="24"/>
      <w14:ligatures w14:val="standardContextual"/>
    </w:rPr>
  </w:style>
  <w:style w:type="paragraph" w:customStyle="1" w:styleId="BDF88225ED5C4EC484F92A2067565FA9">
    <w:name w:val="BDF88225ED5C4EC484F92A2067565FA9"/>
    <w:rsid w:val="004117E7"/>
    <w:pPr>
      <w:spacing w:after="160" w:line="278" w:lineRule="auto"/>
    </w:pPr>
    <w:rPr>
      <w:kern w:val="2"/>
      <w:sz w:val="24"/>
      <w:szCs w:val="24"/>
      <w14:ligatures w14:val="standardContextual"/>
    </w:rPr>
  </w:style>
  <w:style w:type="paragraph" w:customStyle="1" w:styleId="17EABC3B358143E79186BFF463B5F0C6">
    <w:name w:val="17EABC3B358143E79186BFF463B5F0C6"/>
    <w:rsid w:val="004117E7"/>
    <w:pPr>
      <w:spacing w:after="160" w:line="278" w:lineRule="auto"/>
    </w:pPr>
    <w:rPr>
      <w:kern w:val="2"/>
      <w:sz w:val="24"/>
      <w:szCs w:val="24"/>
      <w14:ligatures w14:val="standardContextual"/>
    </w:rPr>
  </w:style>
  <w:style w:type="paragraph" w:customStyle="1" w:styleId="2DF555EBA5CC47268517DAB2F9642F30">
    <w:name w:val="2DF555EBA5CC47268517DAB2F9642F30"/>
    <w:rsid w:val="004117E7"/>
    <w:pPr>
      <w:spacing w:after="160" w:line="278" w:lineRule="auto"/>
    </w:pPr>
    <w:rPr>
      <w:kern w:val="2"/>
      <w:sz w:val="24"/>
      <w:szCs w:val="24"/>
      <w14:ligatures w14:val="standardContextual"/>
    </w:rPr>
  </w:style>
  <w:style w:type="paragraph" w:customStyle="1" w:styleId="21F8882BC2934094B0728681C4AF165F">
    <w:name w:val="21F8882BC2934094B0728681C4AF165F"/>
    <w:rsid w:val="004117E7"/>
    <w:pPr>
      <w:spacing w:after="160" w:line="278" w:lineRule="auto"/>
    </w:pPr>
    <w:rPr>
      <w:kern w:val="2"/>
      <w:sz w:val="24"/>
      <w:szCs w:val="24"/>
      <w14:ligatures w14:val="standardContextual"/>
    </w:rPr>
  </w:style>
  <w:style w:type="paragraph" w:customStyle="1" w:styleId="2F9A91AC25594831BC096AF40B97F979">
    <w:name w:val="2F9A91AC25594831BC096AF40B97F979"/>
    <w:rsid w:val="004117E7"/>
    <w:pPr>
      <w:spacing w:after="160" w:line="278" w:lineRule="auto"/>
    </w:pPr>
    <w:rPr>
      <w:kern w:val="2"/>
      <w:sz w:val="24"/>
      <w:szCs w:val="24"/>
      <w14:ligatures w14:val="standardContextual"/>
    </w:rPr>
  </w:style>
  <w:style w:type="paragraph" w:customStyle="1" w:styleId="46C79D506D584373BF9731F6A8CF6E05">
    <w:name w:val="46C79D506D584373BF9731F6A8CF6E05"/>
    <w:rsid w:val="004117E7"/>
    <w:pPr>
      <w:spacing w:after="160" w:line="278" w:lineRule="auto"/>
    </w:pPr>
    <w:rPr>
      <w:kern w:val="2"/>
      <w:sz w:val="24"/>
      <w:szCs w:val="24"/>
      <w14:ligatures w14:val="standardContextual"/>
    </w:rPr>
  </w:style>
  <w:style w:type="paragraph" w:customStyle="1" w:styleId="3CEEE02C6B634B13A0ED4C1D68679CEE">
    <w:name w:val="3CEEE02C6B634B13A0ED4C1D68679CEE"/>
    <w:rsid w:val="004117E7"/>
    <w:pPr>
      <w:spacing w:after="160" w:line="278" w:lineRule="auto"/>
    </w:pPr>
    <w:rPr>
      <w:kern w:val="2"/>
      <w:sz w:val="24"/>
      <w:szCs w:val="24"/>
      <w14:ligatures w14:val="standardContextual"/>
    </w:rPr>
  </w:style>
  <w:style w:type="paragraph" w:customStyle="1" w:styleId="83329A65B9784D56BA2C7946C70DB113">
    <w:name w:val="83329A65B9784D56BA2C7946C70DB113"/>
    <w:rsid w:val="004117E7"/>
    <w:pPr>
      <w:spacing w:after="160" w:line="278" w:lineRule="auto"/>
    </w:pPr>
    <w:rPr>
      <w:kern w:val="2"/>
      <w:sz w:val="24"/>
      <w:szCs w:val="24"/>
      <w14:ligatures w14:val="standardContextual"/>
    </w:rPr>
  </w:style>
  <w:style w:type="paragraph" w:customStyle="1" w:styleId="4D8F772B14F6405398595A0F749FE7DE">
    <w:name w:val="4D8F772B14F6405398595A0F749FE7DE"/>
    <w:rsid w:val="004117E7"/>
    <w:pPr>
      <w:spacing w:after="160" w:line="278" w:lineRule="auto"/>
    </w:pPr>
    <w:rPr>
      <w:kern w:val="2"/>
      <w:sz w:val="24"/>
      <w:szCs w:val="24"/>
      <w14:ligatures w14:val="standardContextual"/>
    </w:rPr>
  </w:style>
  <w:style w:type="paragraph" w:customStyle="1" w:styleId="81387FA8235F4D97825752B6B0EEAFE1">
    <w:name w:val="81387FA8235F4D97825752B6B0EEAFE1"/>
    <w:rsid w:val="004117E7"/>
    <w:pPr>
      <w:spacing w:after="160" w:line="278" w:lineRule="auto"/>
    </w:pPr>
    <w:rPr>
      <w:kern w:val="2"/>
      <w:sz w:val="24"/>
      <w:szCs w:val="24"/>
      <w14:ligatures w14:val="standardContextual"/>
    </w:rPr>
  </w:style>
  <w:style w:type="paragraph" w:customStyle="1" w:styleId="5B1934FB52A44510A01AD180A5F71065">
    <w:name w:val="5B1934FB52A44510A01AD180A5F71065"/>
    <w:rsid w:val="004117E7"/>
    <w:pPr>
      <w:spacing w:after="160" w:line="278" w:lineRule="auto"/>
    </w:pPr>
    <w:rPr>
      <w:kern w:val="2"/>
      <w:sz w:val="24"/>
      <w:szCs w:val="24"/>
      <w14:ligatures w14:val="standardContextual"/>
    </w:rPr>
  </w:style>
  <w:style w:type="paragraph" w:customStyle="1" w:styleId="F4856CCFEAD94AAD868F7AFBD73236B7">
    <w:name w:val="F4856CCFEAD94AAD868F7AFBD73236B7"/>
    <w:rsid w:val="004117E7"/>
    <w:pPr>
      <w:spacing w:after="160" w:line="278" w:lineRule="auto"/>
    </w:pPr>
    <w:rPr>
      <w:kern w:val="2"/>
      <w:sz w:val="24"/>
      <w:szCs w:val="24"/>
      <w14:ligatures w14:val="standardContextual"/>
    </w:rPr>
  </w:style>
  <w:style w:type="paragraph" w:customStyle="1" w:styleId="C44751895F244E6CB30142239BCBF868">
    <w:name w:val="C44751895F244E6CB30142239BCBF868"/>
    <w:rsid w:val="004117E7"/>
    <w:pPr>
      <w:spacing w:after="160" w:line="278" w:lineRule="auto"/>
    </w:pPr>
    <w:rPr>
      <w:kern w:val="2"/>
      <w:sz w:val="24"/>
      <w:szCs w:val="24"/>
      <w14:ligatures w14:val="standardContextual"/>
    </w:rPr>
  </w:style>
  <w:style w:type="paragraph" w:customStyle="1" w:styleId="17CD34A288BD44208F4FAA450B7645CF">
    <w:name w:val="17CD34A288BD44208F4FAA450B7645CF"/>
    <w:rsid w:val="004117E7"/>
    <w:pPr>
      <w:spacing w:after="160" w:line="278" w:lineRule="auto"/>
    </w:pPr>
    <w:rPr>
      <w:kern w:val="2"/>
      <w:sz w:val="24"/>
      <w:szCs w:val="24"/>
      <w14:ligatures w14:val="standardContextual"/>
    </w:rPr>
  </w:style>
  <w:style w:type="paragraph" w:customStyle="1" w:styleId="5CFD873DA0F6401B9957F087FAE698C9">
    <w:name w:val="5CFD873DA0F6401B9957F087FAE698C9"/>
    <w:rsid w:val="004117E7"/>
    <w:pPr>
      <w:spacing w:after="160" w:line="278" w:lineRule="auto"/>
    </w:pPr>
    <w:rPr>
      <w:kern w:val="2"/>
      <w:sz w:val="24"/>
      <w:szCs w:val="24"/>
      <w14:ligatures w14:val="standardContextual"/>
    </w:rPr>
  </w:style>
  <w:style w:type="paragraph" w:customStyle="1" w:styleId="8C68DF0247FE4CAFABEE0837BDEE23E1">
    <w:name w:val="8C68DF0247FE4CAFABEE0837BDEE23E1"/>
    <w:rsid w:val="004117E7"/>
    <w:pPr>
      <w:spacing w:after="160" w:line="278" w:lineRule="auto"/>
    </w:pPr>
    <w:rPr>
      <w:kern w:val="2"/>
      <w:sz w:val="24"/>
      <w:szCs w:val="24"/>
      <w14:ligatures w14:val="standardContextual"/>
    </w:rPr>
  </w:style>
  <w:style w:type="paragraph" w:customStyle="1" w:styleId="B7E6A946E39E4B78976885BC8C623FD4">
    <w:name w:val="B7E6A946E39E4B78976885BC8C623FD4"/>
    <w:rsid w:val="004117E7"/>
    <w:pPr>
      <w:spacing w:after="160" w:line="278" w:lineRule="auto"/>
    </w:pPr>
    <w:rPr>
      <w:kern w:val="2"/>
      <w:sz w:val="24"/>
      <w:szCs w:val="24"/>
      <w14:ligatures w14:val="standardContextual"/>
    </w:rPr>
  </w:style>
  <w:style w:type="paragraph" w:customStyle="1" w:styleId="0B8EFA30CDEE4348A09943450963CF05">
    <w:name w:val="0B8EFA30CDEE4348A09943450963CF05"/>
    <w:rsid w:val="004117E7"/>
    <w:pPr>
      <w:spacing w:after="160" w:line="278" w:lineRule="auto"/>
    </w:pPr>
    <w:rPr>
      <w:kern w:val="2"/>
      <w:sz w:val="24"/>
      <w:szCs w:val="24"/>
      <w14:ligatures w14:val="standardContextual"/>
    </w:rPr>
  </w:style>
  <w:style w:type="paragraph" w:customStyle="1" w:styleId="667E866BD6F44A18AE46E4053C900DE6">
    <w:name w:val="667E866BD6F44A18AE46E4053C900DE6"/>
    <w:rsid w:val="004117E7"/>
    <w:pPr>
      <w:spacing w:after="160" w:line="278" w:lineRule="auto"/>
    </w:pPr>
    <w:rPr>
      <w:kern w:val="2"/>
      <w:sz w:val="24"/>
      <w:szCs w:val="24"/>
      <w14:ligatures w14:val="standardContextual"/>
    </w:rPr>
  </w:style>
  <w:style w:type="paragraph" w:customStyle="1" w:styleId="F758A73A87BA45F3B747C0138FA459E1">
    <w:name w:val="F758A73A87BA45F3B747C0138FA459E1"/>
    <w:rsid w:val="004117E7"/>
    <w:pPr>
      <w:spacing w:after="160" w:line="278" w:lineRule="auto"/>
    </w:pPr>
    <w:rPr>
      <w:kern w:val="2"/>
      <w:sz w:val="24"/>
      <w:szCs w:val="24"/>
      <w14:ligatures w14:val="standardContextual"/>
    </w:rPr>
  </w:style>
  <w:style w:type="paragraph" w:customStyle="1" w:styleId="DBB9CAC0FD2F463EBF1FCD3C3B91D37C">
    <w:name w:val="DBB9CAC0FD2F463EBF1FCD3C3B91D37C"/>
    <w:rsid w:val="004117E7"/>
    <w:pPr>
      <w:spacing w:after="160" w:line="278" w:lineRule="auto"/>
    </w:pPr>
    <w:rPr>
      <w:kern w:val="2"/>
      <w:sz w:val="24"/>
      <w:szCs w:val="24"/>
      <w14:ligatures w14:val="standardContextual"/>
    </w:rPr>
  </w:style>
  <w:style w:type="paragraph" w:customStyle="1" w:styleId="5C71FFDF94AC4E158AFC1DB301F26AD3">
    <w:name w:val="5C71FFDF94AC4E158AFC1DB301F26AD3"/>
    <w:rsid w:val="004117E7"/>
    <w:pPr>
      <w:spacing w:after="160" w:line="278" w:lineRule="auto"/>
    </w:pPr>
    <w:rPr>
      <w:kern w:val="2"/>
      <w:sz w:val="24"/>
      <w:szCs w:val="24"/>
      <w14:ligatures w14:val="standardContextual"/>
    </w:rPr>
  </w:style>
  <w:style w:type="paragraph" w:customStyle="1" w:styleId="2DF6CFEDDAA848C89D2ABA2D8542C218">
    <w:name w:val="2DF6CFEDDAA848C89D2ABA2D8542C218"/>
    <w:rsid w:val="004117E7"/>
    <w:pPr>
      <w:spacing w:after="160" w:line="278" w:lineRule="auto"/>
    </w:pPr>
    <w:rPr>
      <w:kern w:val="2"/>
      <w:sz w:val="24"/>
      <w:szCs w:val="24"/>
      <w14:ligatures w14:val="standardContextual"/>
    </w:rPr>
  </w:style>
  <w:style w:type="paragraph" w:customStyle="1" w:styleId="62C091CDEDFA43948DE284462A4D77AB">
    <w:name w:val="62C091CDEDFA43948DE284462A4D77AB"/>
    <w:rsid w:val="004117E7"/>
    <w:pPr>
      <w:spacing w:after="160" w:line="278" w:lineRule="auto"/>
    </w:pPr>
    <w:rPr>
      <w:kern w:val="2"/>
      <w:sz w:val="24"/>
      <w:szCs w:val="24"/>
      <w14:ligatures w14:val="standardContextual"/>
    </w:rPr>
  </w:style>
  <w:style w:type="paragraph" w:customStyle="1" w:styleId="C246669BD2ED40F891BEA7683BCAD1A0">
    <w:name w:val="C246669BD2ED40F891BEA7683BCAD1A0"/>
    <w:rsid w:val="004117E7"/>
    <w:pPr>
      <w:spacing w:after="160" w:line="278" w:lineRule="auto"/>
    </w:pPr>
    <w:rPr>
      <w:kern w:val="2"/>
      <w:sz w:val="24"/>
      <w:szCs w:val="24"/>
      <w14:ligatures w14:val="standardContextual"/>
    </w:rPr>
  </w:style>
  <w:style w:type="paragraph" w:customStyle="1" w:styleId="7F3E250883854DD59137729B742594F0">
    <w:name w:val="7F3E250883854DD59137729B742594F0"/>
    <w:rsid w:val="004117E7"/>
    <w:pPr>
      <w:spacing w:after="160" w:line="278" w:lineRule="auto"/>
    </w:pPr>
    <w:rPr>
      <w:kern w:val="2"/>
      <w:sz w:val="24"/>
      <w:szCs w:val="24"/>
      <w14:ligatures w14:val="standardContextual"/>
    </w:rPr>
  </w:style>
  <w:style w:type="paragraph" w:customStyle="1" w:styleId="3E4154DB6EB9436C8E260BAE08824015">
    <w:name w:val="3E4154DB6EB9436C8E260BAE08824015"/>
    <w:rsid w:val="004117E7"/>
    <w:pPr>
      <w:spacing w:after="160" w:line="278" w:lineRule="auto"/>
    </w:pPr>
    <w:rPr>
      <w:kern w:val="2"/>
      <w:sz w:val="24"/>
      <w:szCs w:val="24"/>
      <w14:ligatures w14:val="standardContextual"/>
    </w:rPr>
  </w:style>
  <w:style w:type="paragraph" w:customStyle="1" w:styleId="A013325264C34070B9845FF67BA704E1">
    <w:name w:val="A013325264C34070B9845FF67BA704E1"/>
    <w:rsid w:val="004117E7"/>
    <w:pPr>
      <w:spacing w:after="160" w:line="278" w:lineRule="auto"/>
    </w:pPr>
    <w:rPr>
      <w:kern w:val="2"/>
      <w:sz w:val="24"/>
      <w:szCs w:val="24"/>
      <w14:ligatures w14:val="standardContextual"/>
    </w:rPr>
  </w:style>
  <w:style w:type="paragraph" w:customStyle="1" w:styleId="C929861F07E7451288D26762CAF40EC9">
    <w:name w:val="C929861F07E7451288D26762CAF40EC9"/>
    <w:rsid w:val="004117E7"/>
    <w:pPr>
      <w:spacing w:after="160" w:line="278" w:lineRule="auto"/>
    </w:pPr>
    <w:rPr>
      <w:kern w:val="2"/>
      <w:sz w:val="24"/>
      <w:szCs w:val="24"/>
      <w14:ligatures w14:val="standardContextual"/>
    </w:rPr>
  </w:style>
  <w:style w:type="paragraph" w:customStyle="1" w:styleId="C90093742D1644FBAA83915ABFFA0A30">
    <w:name w:val="C90093742D1644FBAA83915ABFFA0A30"/>
    <w:rsid w:val="004117E7"/>
    <w:pPr>
      <w:spacing w:after="160" w:line="278" w:lineRule="auto"/>
    </w:pPr>
    <w:rPr>
      <w:kern w:val="2"/>
      <w:sz w:val="24"/>
      <w:szCs w:val="24"/>
      <w14:ligatures w14:val="standardContextual"/>
    </w:rPr>
  </w:style>
  <w:style w:type="paragraph" w:customStyle="1" w:styleId="E2EC940044394D6897B9FDE34793DB6B">
    <w:name w:val="E2EC940044394D6897B9FDE34793DB6B"/>
    <w:rsid w:val="004117E7"/>
    <w:pPr>
      <w:spacing w:after="160" w:line="278" w:lineRule="auto"/>
    </w:pPr>
    <w:rPr>
      <w:kern w:val="2"/>
      <w:sz w:val="24"/>
      <w:szCs w:val="24"/>
      <w14:ligatures w14:val="standardContextual"/>
    </w:rPr>
  </w:style>
  <w:style w:type="paragraph" w:customStyle="1" w:styleId="329D3B8DA3A44EE18120C57269359D6E">
    <w:name w:val="329D3B8DA3A44EE18120C57269359D6E"/>
    <w:rsid w:val="004117E7"/>
    <w:pPr>
      <w:spacing w:after="160" w:line="278" w:lineRule="auto"/>
    </w:pPr>
    <w:rPr>
      <w:kern w:val="2"/>
      <w:sz w:val="24"/>
      <w:szCs w:val="24"/>
      <w14:ligatures w14:val="standardContextual"/>
    </w:rPr>
  </w:style>
  <w:style w:type="paragraph" w:customStyle="1" w:styleId="A7FC820214F5433BBD91782286595CA8">
    <w:name w:val="A7FC820214F5433BBD91782286595CA8"/>
    <w:rsid w:val="004117E7"/>
    <w:pPr>
      <w:spacing w:after="160" w:line="278" w:lineRule="auto"/>
    </w:pPr>
    <w:rPr>
      <w:kern w:val="2"/>
      <w:sz w:val="24"/>
      <w:szCs w:val="24"/>
      <w14:ligatures w14:val="standardContextual"/>
    </w:rPr>
  </w:style>
  <w:style w:type="paragraph" w:customStyle="1" w:styleId="296D57B9380C4B5598CD7859B065C563">
    <w:name w:val="296D57B9380C4B5598CD7859B065C563"/>
    <w:rsid w:val="004117E7"/>
    <w:pPr>
      <w:spacing w:after="160" w:line="278" w:lineRule="auto"/>
    </w:pPr>
    <w:rPr>
      <w:kern w:val="2"/>
      <w:sz w:val="24"/>
      <w:szCs w:val="24"/>
      <w14:ligatures w14:val="standardContextual"/>
    </w:rPr>
  </w:style>
  <w:style w:type="paragraph" w:customStyle="1" w:styleId="78961FFA9F5D44C6A518988D32EA3450">
    <w:name w:val="78961FFA9F5D44C6A518988D32EA3450"/>
    <w:rsid w:val="004117E7"/>
    <w:pPr>
      <w:spacing w:after="160" w:line="278" w:lineRule="auto"/>
    </w:pPr>
    <w:rPr>
      <w:kern w:val="2"/>
      <w:sz w:val="24"/>
      <w:szCs w:val="24"/>
      <w14:ligatures w14:val="standardContextual"/>
    </w:rPr>
  </w:style>
  <w:style w:type="paragraph" w:customStyle="1" w:styleId="EC0A02FE38C2476696B8D9188D40EC9F">
    <w:name w:val="EC0A02FE38C2476696B8D9188D40EC9F"/>
    <w:rsid w:val="004117E7"/>
    <w:pPr>
      <w:spacing w:after="160" w:line="278" w:lineRule="auto"/>
    </w:pPr>
    <w:rPr>
      <w:kern w:val="2"/>
      <w:sz w:val="24"/>
      <w:szCs w:val="24"/>
      <w14:ligatures w14:val="standardContextual"/>
    </w:rPr>
  </w:style>
  <w:style w:type="paragraph" w:customStyle="1" w:styleId="F86F4763DD4841488CB33459B9CBF574">
    <w:name w:val="F86F4763DD4841488CB33459B9CBF574"/>
    <w:rsid w:val="004117E7"/>
    <w:pPr>
      <w:spacing w:after="160" w:line="278" w:lineRule="auto"/>
    </w:pPr>
    <w:rPr>
      <w:kern w:val="2"/>
      <w:sz w:val="24"/>
      <w:szCs w:val="24"/>
      <w14:ligatures w14:val="standardContextual"/>
    </w:rPr>
  </w:style>
  <w:style w:type="paragraph" w:customStyle="1" w:styleId="E000032CC5844CB192F92F1CD329A8CB">
    <w:name w:val="E000032CC5844CB192F92F1CD329A8CB"/>
    <w:rsid w:val="004117E7"/>
    <w:pPr>
      <w:spacing w:after="160" w:line="278" w:lineRule="auto"/>
    </w:pPr>
    <w:rPr>
      <w:kern w:val="2"/>
      <w:sz w:val="24"/>
      <w:szCs w:val="24"/>
      <w14:ligatures w14:val="standardContextual"/>
    </w:rPr>
  </w:style>
  <w:style w:type="paragraph" w:customStyle="1" w:styleId="35217EA6210E4C66B28F44A0845D2546">
    <w:name w:val="35217EA6210E4C66B28F44A0845D2546"/>
    <w:rsid w:val="004117E7"/>
    <w:pPr>
      <w:spacing w:after="160" w:line="278" w:lineRule="auto"/>
    </w:pPr>
    <w:rPr>
      <w:kern w:val="2"/>
      <w:sz w:val="24"/>
      <w:szCs w:val="24"/>
      <w14:ligatures w14:val="standardContextual"/>
    </w:rPr>
  </w:style>
  <w:style w:type="paragraph" w:customStyle="1" w:styleId="A3ECDCF4292E465B8DEFE9663CEAF765">
    <w:name w:val="A3ECDCF4292E465B8DEFE9663CEAF765"/>
    <w:rsid w:val="004117E7"/>
    <w:pPr>
      <w:spacing w:after="160" w:line="278" w:lineRule="auto"/>
    </w:pPr>
    <w:rPr>
      <w:kern w:val="2"/>
      <w:sz w:val="24"/>
      <w:szCs w:val="24"/>
      <w14:ligatures w14:val="standardContextual"/>
    </w:rPr>
  </w:style>
  <w:style w:type="paragraph" w:customStyle="1" w:styleId="4BF06BC1FAC4467AADF7DC074FB0604C">
    <w:name w:val="4BF06BC1FAC4467AADF7DC074FB0604C"/>
    <w:rsid w:val="004117E7"/>
    <w:pPr>
      <w:spacing w:after="160" w:line="278" w:lineRule="auto"/>
    </w:pPr>
    <w:rPr>
      <w:kern w:val="2"/>
      <w:sz w:val="24"/>
      <w:szCs w:val="24"/>
      <w14:ligatures w14:val="standardContextual"/>
    </w:rPr>
  </w:style>
  <w:style w:type="paragraph" w:customStyle="1" w:styleId="C0C070914602411C9823AD25A20AAB19">
    <w:name w:val="C0C070914602411C9823AD25A20AAB19"/>
    <w:rsid w:val="004117E7"/>
    <w:pPr>
      <w:spacing w:after="160" w:line="278" w:lineRule="auto"/>
    </w:pPr>
    <w:rPr>
      <w:kern w:val="2"/>
      <w:sz w:val="24"/>
      <w:szCs w:val="24"/>
      <w14:ligatures w14:val="standardContextual"/>
    </w:rPr>
  </w:style>
  <w:style w:type="paragraph" w:customStyle="1" w:styleId="19951DC40F0C40448F7F2688EEFCFAA9">
    <w:name w:val="19951DC40F0C40448F7F2688EEFCFAA9"/>
    <w:rsid w:val="00BC6C7E"/>
    <w:pPr>
      <w:spacing w:after="160" w:line="278" w:lineRule="auto"/>
    </w:pPr>
    <w:rPr>
      <w:kern w:val="2"/>
      <w:sz w:val="24"/>
      <w:szCs w:val="24"/>
      <w14:ligatures w14:val="standardContextual"/>
    </w:rPr>
  </w:style>
  <w:style w:type="paragraph" w:customStyle="1" w:styleId="C49C2B40507A4A798EB3E0F96169E11A">
    <w:name w:val="C49C2B40507A4A798EB3E0F96169E11A"/>
    <w:rsid w:val="00BC6C7E"/>
    <w:pPr>
      <w:spacing w:after="160" w:line="278" w:lineRule="auto"/>
    </w:pPr>
    <w:rPr>
      <w:kern w:val="2"/>
      <w:sz w:val="24"/>
      <w:szCs w:val="24"/>
      <w14:ligatures w14:val="standardContextual"/>
    </w:rPr>
  </w:style>
  <w:style w:type="paragraph" w:customStyle="1" w:styleId="06E5322CE69F47C88416A7F359ED9AE2">
    <w:name w:val="06E5322CE69F47C88416A7F359ED9AE2"/>
    <w:rsid w:val="00BC6C7E"/>
    <w:pPr>
      <w:spacing w:after="160" w:line="278" w:lineRule="auto"/>
    </w:pPr>
    <w:rPr>
      <w:kern w:val="2"/>
      <w:sz w:val="24"/>
      <w:szCs w:val="24"/>
      <w14:ligatures w14:val="standardContextual"/>
    </w:rPr>
  </w:style>
  <w:style w:type="paragraph" w:customStyle="1" w:styleId="236800E096154608B7F829493C90CFCC">
    <w:name w:val="236800E096154608B7F829493C90CFCC"/>
    <w:rsid w:val="00BC6C7E"/>
    <w:pPr>
      <w:spacing w:after="160" w:line="278" w:lineRule="auto"/>
    </w:pPr>
    <w:rPr>
      <w:kern w:val="2"/>
      <w:sz w:val="24"/>
      <w:szCs w:val="24"/>
      <w14:ligatures w14:val="standardContextual"/>
    </w:rPr>
  </w:style>
  <w:style w:type="paragraph" w:customStyle="1" w:styleId="B110AD914D1F4F14BFBD85D440642ECA">
    <w:name w:val="B110AD914D1F4F14BFBD85D440642ECA"/>
    <w:rsid w:val="00BC6C7E"/>
    <w:pPr>
      <w:spacing w:after="160"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11T12:20:45.636"/>
    </inkml:context>
    <inkml:brush xml:id="br0">
      <inkml:brushProperty name="width" value="0.05" units="cm"/>
      <inkml:brushProperty name="height" value="0.05" units="cm"/>
    </inkml:brush>
  </inkml:definitions>
  <inkml:trace contextRef="#ctx0" brushRef="#br0">772 772 24575,'1'23'0,"-2"0"0,0 0 0,-2 0 0,0 0 0,-1-1 0,-2 0 0,0 1 0,-15 33 0,14-39 0,1 0 0,-7 28 0,-10 27 0,21-69 0,0 1 0,-1-1 0,0 0 0,1 0 0,-1-1 0,0 1 0,0-1 0,-1 1 0,1-1 0,0 0 0,-1 0 0,0 0 0,1-1 0,-1 1 0,0-1 0,0 0 0,1 0 0,-1 0 0,0-1 0,0 1 0,0-1 0,-7 0 0,-8 0 0,0-1 0,0 0 0,-26-6 0,21 3 0,1 0 0,-1-2 0,1-1 0,0 0 0,1-2 0,0-1 0,-32-19 0,14 4 0,25 16 0,0 0 0,0-1 0,1 0 0,1-1 0,-1-1 0,2 0 0,0 0 0,-18-26 0,16 14 0,1 0 0,2 0 0,0-1 0,2-1 0,0 0 0,2 0 0,-5-36 0,6 20 0,2-1 0,2 0 0,7-83 0,-4 119 0,1 0 0,0 0 0,0 0 0,0 0 0,1 1 0,0-1 0,1 1 0,-1-1 0,1 1 0,0 0 0,1 1 0,-1-1 0,1 1 0,0 0 0,0 0 0,7-5 0,14-9 0,0 2 0,42-22 0,-12 7 0,-49 28 0,218-125 0,-176 107 0,2 1 0,0 3 0,0 2 0,56-10 0,-97 24 0,138-20 0,-131 21 0,0 0 0,0 1 0,0 1 0,0 0 0,0 2 0,29 7 0,-35-6 0,0 1 0,0 1 0,-1 0 0,0 0 0,0 1 0,0 0 0,-1 1 0,0 0 0,9 10 0,8 11 0,31 48 0,-42-53 0,-1 1 0,-1 1 0,-2 0 0,-1 0 0,0 1 0,-3 1 0,0 0 0,-1 0 0,-2 0 0,-1 0 0,-1 1 0,-1-1 0,-2 1 0,-1-1 0,-6 35 0,6-56 0,1 0 0,-1-1 0,0 1 0,-1-1 0,0 1 0,0-1 0,0 0 0,-1 0 0,1 0 0,-2-1 0,1 1 0,0-1 0,-1 0 0,0 0 0,0-1 0,-7 5 0,-8 4 0,0-1 0,-1 0 0,-30 11 0,27-13 0,-17 8 0,-2 0 0,1 2 0,1 1 0,-50 36 0,82-51 0,0-1 0,0 0 0,-1-1 0,1 0 0,-1 0 0,0-1 0,0 0 0,0-1 0,0 0 0,-16 1 0,-2-2 0,0-1 0,-46-5 0,69 4 0,0-1 0,0 1 0,-1-1 0,1 0 0,1 0 0,-1-1 0,0 0 0,0 1 0,1-1 0,0-1 0,0 1 0,0-1 0,0 1 0,0-1 0,0-1 0,1 1 0,0 0 0,0-1 0,0 1 0,1-1 0,-1 0 0,1 0 0,0 0 0,1 0 0,-1 0 0,0-9 0,0 5 0,0 1 0,0-1 0,2 0 0,-1 0 0,1 0 0,0 0 0,1 0 0,0 1 0,0-1 0,1 0 0,0 0 0,0 1 0,1 0 0,0-1 0,7-10 0,-5 11 0,1 1 0,0 1 0,0-1 0,1 1 0,0 0 0,0 0 0,0 1 0,1 0 0,0 0 0,0 1 0,0 0 0,0 0 0,1 1 0,0 0 0,14-3 0,-2 2 0,1 1 0,-1 1 0,1 1 0,0 1 0,31 3 0,-50-2-44,1-1 0,0 1 0,0-1 0,-1 1 0,1 0 0,-1 0 0,1 1 0,-1-1 0,1 1 0,-1-1 0,0 1 0,1 0 0,-1 1 0,0-1 0,0 0 0,-1 1 0,1 0 0,0 0-1,-1-1 1,0 1 0,0 1 0,0-1 0,0 0 0,0 0 0,-1 1 0,1-1 0,-1 1 0,0 0 0,0-1 0,1 8 0,1 11-6782</inkml:trace>
  <inkml:trace contextRef="#ctx0" brushRef="#br0" timeOffset="543.54">824 453 24575</inkml:trace>
</inkml:ink>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0020429B06CD4BA0719A1D90962B66" ma:contentTypeVersion="31" ma:contentTypeDescription="Een nieuw document maken." ma:contentTypeScope="" ma:versionID="4bbf2393aa9e5617452e73b00f57de94">
  <xsd:schema xmlns:xsd="http://www.w3.org/2001/XMLSchema" xmlns:xs="http://www.w3.org/2001/XMLSchema" xmlns:p="http://schemas.microsoft.com/office/2006/metadata/properties" xmlns:ns2="6e7f5cf2-183a-49d5-a4cd-3657334dfab4" xmlns:ns3="fadc1db4-da53-44f3-8c11-b0ce2a9450f3" xmlns:ns4="451ceeed-c77b-4a37-aea6-85893f5a9fb4" targetNamespace="http://schemas.microsoft.com/office/2006/metadata/properties" ma:root="true" ma:fieldsID="33c4aa1ac6c9600016e88d43e161cd64" ns2:_="" ns3:_="" ns4:_="">
    <xsd:import namespace="6e7f5cf2-183a-49d5-a4cd-3657334dfab4"/>
    <xsd:import namespace="fadc1db4-da53-44f3-8c11-b0ce2a9450f3"/>
    <xsd:import namespace="451ceeed-c77b-4a37-aea6-85893f5a9fb4"/>
    <xsd:element name="properties">
      <xsd:complexType>
        <xsd:sequence>
          <xsd:element name="documentManagement">
            <xsd:complexType>
              <xsd:all>
                <xsd:element ref="ns2:Risico" minOccurs="0"/>
                <xsd:element ref="ns2:Categorie" minOccurs="0"/>
                <xsd:element ref="ns2:opsteller" minOccurs="0"/>
                <xsd:element ref="ns2:Gebied" minOccurs="0"/>
                <xsd:element ref="ns2:Veiligheidskundige" minOccurs="0"/>
                <xsd:element ref="ns2:TimetellNummer" minOccurs="0"/>
                <xsd:element ref="ns2:Onderwerp" minOccurs="0"/>
                <xsd:element ref="ns2:Jaartal" minOccurs="0"/>
                <xsd:element ref="ns2:Opleiding"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4:TaxCatchAll" minOccurs="0"/>
                <xsd:element ref="ns2:MediaServiceOCR" minOccurs="0"/>
                <xsd:element ref="ns2:MediaServiceSearchProperties" minOccurs="0"/>
                <xsd:element ref="ns3:_dlc_DocId" minOccurs="0"/>
                <xsd:element ref="ns3:_dlc_DocIdUrl" minOccurs="0"/>
                <xsd:element ref="ns3:_dlc_DocIdPersistId" minOccurs="0"/>
                <xsd:element ref="ns2:Stagebegeleider" minOccurs="0"/>
                <xsd:element ref="ns2:MediaServiceMetadata" minOccurs="0"/>
                <xsd:element ref="ns2:MediaServiceFastMetadata" minOccurs="0"/>
                <xsd:element ref="ns2:MediaServiceLocation" minOccurs="0"/>
                <xsd:element ref="ns2:Algemenesco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7f5cf2-183a-49d5-a4cd-3657334dfab4" elementFormDefault="qualified">
    <xsd:import namespace="http://schemas.microsoft.com/office/2006/documentManagement/types"/>
    <xsd:import namespace="http://schemas.microsoft.com/office/infopath/2007/PartnerControls"/>
    <xsd:element name="Risico" ma:index="2" nillable="true" ma:displayName="Risico" ma:default="Algemeen" ma:description="Omschrijving van het risico" ma:format="Dropdown" ma:internalName="Risico" ma:readOnly="false">
      <xsd:simpleType>
        <xsd:restriction base="dms:Text">
          <xsd:maxLength value="255"/>
        </xsd:restriction>
      </xsd:simpleType>
    </xsd:element>
    <xsd:element name="Categorie" ma:index="3" nillable="true" ma:displayName="Categorie" ma:default="Informatie" ma:description="categorie van de informatie" ma:format="Dropdown" ma:internalName="Categorie" ma:readOnly="false">
      <xsd:simpleType>
        <xsd:restriction base="dms:Text">
          <xsd:maxLength value="255"/>
        </xsd:restriction>
      </xsd:simpleType>
    </xsd:element>
    <xsd:element name="opsteller" ma:index="4" nillable="true" ma:displayName="opsteller" ma:format="Dropdown" ma:list="UserInfo" ma:SharePointGroup="0" ma:internalName="opstell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ebied" ma:index="5" nillable="true" ma:displayName="Gebied" ma:format="Dropdown" ma:internalName="Gebied">
      <xsd:simpleType>
        <xsd:restriction base="dms:Choice">
          <xsd:enumeration value="Centrum"/>
          <xsd:enumeration value="Noord"/>
          <xsd:enumeration value="Oost"/>
          <xsd:enumeration value="Zuidoost"/>
          <xsd:enumeration value="West"/>
          <xsd:enumeration value="Nieuw West"/>
          <xsd:enumeration value="Westpoort"/>
          <xsd:enumeration value="Zuid"/>
          <xsd:enumeration value="Weesp"/>
          <xsd:enumeration value="PBK"/>
          <xsd:enumeration value="Driemond"/>
          <xsd:enumeration value="Bomen en groen"/>
          <xsd:enumeration value="OVL"/>
          <xsd:enumeration value="VRI"/>
          <xsd:enumeration value="Ondergrondse containers"/>
          <xsd:enumeration value="Constructies"/>
          <xsd:enumeration value="Afval en Grondstoffen"/>
          <xsd:enumeration value="bodem"/>
          <xsd:enumeration value="Ingenieursbureau"/>
          <xsd:enumeration value="Grondbank"/>
        </xsd:restriction>
      </xsd:simpleType>
    </xsd:element>
    <xsd:element name="Veiligheidskundige" ma:index="6" nillable="true" ma:displayName="Veiligheidskundige" ma:format="Dropdown" ma:list="UserInfo" ma:SharePointGroup="0" ma:internalName="Veiligheidskundige"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imetellNummer" ma:index="7" nillable="true" ma:displayName="TimetellNummer" ma:internalName="TimetellNummer" ma:readOnly="false" ma:percentage="FALSE">
      <xsd:simpleType>
        <xsd:restriction base="dms:Number"/>
      </xsd:simpleType>
    </xsd:element>
    <xsd:element name="Onderwerp" ma:index="8" nillable="true" ma:displayName="Onderwerp" ma:format="Dropdown" ma:internalName="Onderwerp" ma:readOnly="false">
      <xsd:simpleType>
        <xsd:restriction base="dms:Text">
          <xsd:maxLength value="255"/>
        </xsd:restriction>
      </xsd:simpleType>
    </xsd:element>
    <xsd:element name="Jaartal" ma:index="9" nillable="true" ma:displayName="Jaartal" ma:default="2025" ma:format="Dropdown" ma:internalName="Jaartal" ma:percentage="FALSE">
      <xsd:simpleType>
        <xsd:restriction base="dms:Number">
          <xsd:maxInclusive value="2025"/>
          <xsd:minInclusive value="2024"/>
        </xsd:restriction>
      </xsd:simpleType>
    </xsd:element>
    <xsd:element name="Opleiding" ma:index="10" nillable="true" ma:displayName="Opleiding" ma:format="Dropdown" ma:internalName="Opleiding" ma:readOnly="false">
      <xsd:simpleType>
        <xsd:restriction base="dms:Choice">
          <xsd:enumeration value="IVK jaar 1"/>
          <xsd:enumeration value="IVK jaar 2"/>
          <xsd:enumeration value="IVK jaar 3"/>
          <xsd:enumeration value="IVK jaar 4"/>
          <xsd:enumeration value="OVK"/>
          <xsd:enumeration value="MVK"/>
          <xsd:enumeration value="HVK"/>
          <xsd:enumeration value="MAH"/>
          <xsd:enumeration value="AH"/>
          <xsd:enumeration value="Overig"/>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Afbeeldingtags" ma:readOnly="false" ma:fieldId="{5cf76f15-5ced-4ddc-b409-7134ff3c332f}" ma:taxonomyMulti="true" ma:sspId="3676cea4-3086-4dea-a929-70cf350c881a"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hidden="true" ma:internalName="MediaServiceOCR"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Stagebegeleider" ma:index="31" nillable="true" ma:displayName="Stagebegeleider" ma:format="Dropdown" ma:hidden="true" ma:list="UserInfo" ma:SharePointGroup="0" ma:internalName="Stagebegeleid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32" nillable="true" ma:displayName="MediaServiceMetadata" ma:hidden="true" ma:internalName="MediaServiceMetadata" ma:readOnly="true">
      <xsd:simpleType>
        <xsd:restriction base="dms:Note"/>
      </xsd:simpleType>
    </xsd:element>
    <xsd:element name="MediaServiceFastMetadata" ma:index="33" nillable="true" ma:displayName="MediaServiceFastMetadata" ma:hidden="true" ma:internalName="MediaServiceFastMetadata" ma:readOnly="true">
      <xsd:simpleType>
        <xsd:restriction base="dms:Note"/>
      </xsd:simpleType>
    </xsd:element>
    <xsd:element name="MediaServiceLocation" ma:index="35" nillable="true" ma:displayName="Location" ma:indexed="true" ma:internalName="MediaServiceLocation" ma:readOnly="true">
      <xsd:simpleType>
        <xsd:restriction base="dms:Text"/>
      </xsd:simpleType>
    </xsd:element>
    <xsd:element name="Algemenescore" ma:index="36" nillable="true" ma:displayName="Algemene score" ma:description="Wat is de gemiddelde score van de observatie" ma:format="Dropdown" ma:internalName="Algemenescore">
      <xsd:simpleType>
        <xsd:restriction base="dms:Choice">
          <xsd:enumeration value="Niet bepaald"/>
          <xsd:enumeration value="Goed"/>
          <xsd:enumeration value="Risico, wees alert, neem mogelijk actie"/>
          <xsd:enumeration value="Redelijke risico, snel actie"/>
          <xsd:enumeration value="Groot risico, Per direct actie vereist!"/>
        </xsd:restriction>
      </xsd:simpleType>
    </xsd:element>
  </xsd:schema>
  <xsd:schema xmlns:xsd="http://www.w3.org/2001/XMLSchema" xmlns:xs="http://www.w3.org/2001/XMLSchema" xmlns:dms="http://schemas.microsoft.com/office/2006/documentManagement/types" xmlns:pc="http://schemas.microsoft.com/office/infopath/2007/PartnerControls" targetNamespace="fadc1db4-da53-44f3-8c11-b0ce2a9450f3" elementFormDefault="qualified">
    <xsd:import namespace="http://schemas.microsoft.com/office/2006/documentManagement/types"/>
    <xsd:import namespace="http://schemas.microsoft.com/office/infopath/2007/PartnerControls"/>
    <xsd:element name="SharedWithUsers" ma:index="12" nillable="true" ma:displayName="Gedeeld met"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hidden="true" ma:internalName="SharedWithDetails" ma:readOnly="true">
      <xsd:simpleType>
        <xsd:restriction base="dms:Note"/>
      </xsd:simpleType>
    </xsd:element>
    <xsd:element name="_dlc_DocId" ma:index="27" nillable="true" ma:displayName="Waarde van de document-id" ma:description="De waarde van de document-id die aan dit item is toegewezen." ma:hidden="true" ma:indexed="true" ma:internalName="_dlc_DocId" ma:readOnly="false">
      <xsd:simpleType>
        <xsd:restriction base="dms:Text"/>
      </xsd:simpleType>
    </xsd:element>
    <xsd:element name="_dlc_DocIdUrl" ma:index="28" nillable="true" ma:displayName="Document-id" ma:description="Permanente koppeling naar dit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9" nillable="true" ma:displayName="Id blijven behouden" ma:description="Id behouden tijdens toevoegen."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51ceeed-c77b-4a37-aea6-85893f5a9fb4"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c05097cf-3979-4e15-91a4-5d966b81a2f7}" ma:internalName="TaxCatchAll" ma:showField="CatchAllData" ma:web="fadc1db4-da53-44f3-8c11-b0ce2a9450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TURABIAN.XSL" StyleName="Turabian"/>
</file>

<file path=customXml/item4.xml><?xml version="1.0" encoding="utf-8"?>
<p:properties xmlns:p="http://schemas.microsoft.com/office/2006/metadata/properties" xmlns:xsi="http://www.w3.org/2001/XMLSchema-instance" xmlns:pc="http://schemas.microsoft.com/office/infopath/2007/PartnerControls">
  <documentManagement>
    <TaxCatchAll xmlns="451ceeed-c77b-4a37-aea6-85893f5a9fb4" xsi:nil="true"/>
    <_dlc_DocIdUrl xmlns="fadc1db4-da53-44f3-8c11-b0ce2a9450f3">
      <Url>https://hoofdstad.sharepoint.com/sites/IB-TeamVeiligheidExternen/_layouts/15/DocIdRedir.aspx?ID=26AJEDVJXNQJ-1078303050-16751</Url>
      <Description>26AJEDVJXNQJ-1078303050-16751</Description>
    </_dlc_DocIdUrl>
    <_dlc_DocId xmlns="fadc1db4-da53-44f3-8c11-b0ce2a9450f3">26AJEDVJXNQJ-1078303050-16751</_dlc_DocId>
    <_dlc_DocIdPersistId xmlns="fadc1db4-da53-44f3-8c11-b0ce2a9450f3" xsi:nil="true"/>
    <Gebied xmlns="6e7f5cf2-183a-49d5-a4cd-3657334dfab4" xsi:nil="true"/>
    <Onderwerp xmlns="6e7f5cf2-183a-49d5-a4cd-3657334dfab4" xsi:nil="true"/>
    <Algemenescore xmlns="6e7f5cf2-183a-49d5-a4cd-3657334dfab4" xsi:nil="true"/>
    <Risico xmlns="6e7f5cf2-183a-49d5-a4cd-3657334dfab4">Algemeen</Risico>
    <Veiligheidskundige xmlns="6e7f5cf2-183a-49d5-a4cd-3657334dfab4">
      <UserInfo>
        <DisplayName/>
        <AccountId xsi:nil="true"/>
        <AccountType/>
      </UserInfo>
    </Veiligheidskundige>
    <Categorie xmlns="6e7f5cf2-183a-49d5-a4cd-3657334dfab4">Informatie</Categorie>
    <opsteller xmlns="6e7f5cf2-183a-49d5-a4cd-3657334dfab4">
      <UserInfo>
        <DisplayName/>
        <AccountId xsi:nil="true"/>
        <AccountType/>
      </UserInfo>
    </opsteller>
    <Jaartal xmlns="6e7f5cf2-183a-49d5-a4cd-3657334dfab4">2025</Jaartal>
    <Opleiding xmlns="6e7f5cf2-183a-49d5-a4cd-3657334dfab4" xsi:nil="true"/>
    <TimetellNummer xmlns="6e7f5cf2-183a-49d5-a4cd-3657334dfab4" xsi:nil="true"/>
    <lcf76f155ced4ddcb4097134ff3c332f xmlns="6e7f5cf2-183a-49d5-a4cd-3657334dfab4">
      <Terms xmlns="http://schemas.microsoft.com/office/infopath/2007/PartnerControls"/>
    </lcf76f155ced4ddcb4097134ff3c332f>
    <Stagebegeleider xmlns="6e7f5cf2-183a-49d5-a4cd-3657334dfab4">
      <UserInfo>
        <DisplayName/>
        <AccountId xsi:nil="true"/>
        <AccountType/>
      </UserInfo>
    </Stagebegeleider>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48359C-C710-4CE3-9737-02B6C068C9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7f5cf2-183a-49d5-a4cd-3657334dfab4"/>
    <ds:schemaRef ds:uri="fadc1db4-da53-44f3-8c11-b0ce2a9450f3"/>
    <ds:schemaRef ds:uri="451ceeed-c77b-4a37-aea6-85893f5a9f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1230CD-D8C8-4F44-8877-D7C7766219A5}">
  <ds:schemaRefs>
    <ds:schemaRef ds:uri="http://schemas.microsoft.com/sharepoint/events"/>
  </ds:schemaRefs>
</ds:datastoreItem>
</file>

<file path=customXml/itemProps3.xml><?xml version="1.0" encoding="utf-8"?>
<ds:datastoreItem xmlns:ds="http://schemas.openxmlformats.org/officeDocument/2006/customXml" ds:itemID="{41184347-637D-4BF1-95DF-BE2635AADA05}">
  <ds:schemaRefs>
    <ds:schemaRef ds:uri="http://schemas.openxmlformats.org/officeDocument/2006/bibliography"/>
  </ds:schemaRefs>
</ds:datastoreItem>
</file>

<file path=customXml/itemProps4.xml><?xml version="1.0" encoding="utf-8"?>
<ds:datastoreItem xmlns:ds="http://schemas.openxmlformats.org/officeDocument/2006/customXml" ds:itemID="{820A95AD-D817-4F8B-8A07-DDAD2CEB3BBF}">
  <ds:schemaRefs>
    <ds:schemaRef ds:uri="http://purl.org/dc/dcmitype/"/>
    <ds:schemaRef ds:uri="http://schemas.microsoft.com/office/2006/metadata/properties"/>
    <ds:schemaRef ds:uri="http://schemas.microsoft.com/office/2006/documentManagement/types"/>
    <ds:schemaRef ds:uri="http://schemas.microsoft.com/office/infopath/2007/PartnerControls"/>
    <ds:schemaRef ds:uri="6e7f5cf2-183a-49d5-a4cd-3657334dfab4"/>
    <ds:schemaRef ds:uri="http://schemas.openxmlformats.org/package/2006/metadata/core-properties"/>
    <ds:schemaRef ds:uri="451ceeed-c77b-4a37-aea6-85893f5a9fb4"/>
    <ds:schemaRef ds:uri="http://purl.org/dc/elements/1.1/"/>
    <ds:schemaRef ds:uri="fadc1db4-da53-44f3-8c11-b0ce2a9450f3"/>
    <ds:schemaRef ds:uri="http://www.w3.org/XML/1998/namespace"/>
    <ds:schemaRef ds:uri="http://purl.org/dc/terms/"/>
  </ds:schemaRefs>
</ds:datastoreItem>
</file>

<file path=customXml/itemProps5.xml><?xml version="1.0" encoding="utf-8"?>
<ds:datastoreItem xmlns:ds="http://schemas.openxmlformats.org/officeDocument/2006/customXml" ds:itemID="{C6B802B9-05A2-477B-B7AD-66C54600952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vg plan ontwerpfase.dotx</Template>
  <TotalTime>8</TotalTime>
  <Pages>43</Pages>
  <Words>9583</Words>
  <Characters>52710</Characters>
  <Application>Microsoft Office Word</Application>
  <DocSecurity>0</DocSecurity>
  <Lines>439</Lines>
  <Paragraphs>124</Paragraphs>
  <ScaleCrop>false</ScaleCrop>
  <HeadingPairs>
    <vt:vector size="2" baseType="variant">
      <vt:variant>
        <vt:lpstr>Titel</vt:lpstr>
      </vt:variant>
      <vt:variant>
        <vt:i4>1</vt:i4>
      </vt:variant>
    </vt:vector>
  </HeadingPairs>
  <TitlesOfParts>
    <vt:vector size="1" baseType="lpstr">
      <vt:lpstr>V&amp;G plan 2.0</vt:lpstr>
    </vt:vector>
  </TitlesOfParts>
  <Company>Stadsdeel ZuidOost</Company>
  <LinksUpToDate>false</LinksUpToDate>
  <CharactersWithSpaces>62169</CharactersWithSpaces>
  <SharedDoc>false</SharedDoc>
  <HLinks>
    <vt:vector size="366" baseType="variant">
      <vt:variant>
        <vt:i4>6422564</vt:i4>
      </vt:variant>
      <vt:variant>
        <vt:i4>418</vt:i4>
      </vt:variant>
      <vt:variant>
        <vt:i4>0</vt:i4>
      </vt:variant>
      <vt:variant>
        <vt:i4>5</vt:i4>
      </vt:variant>
      <vt:variant>
        <vt:lpwstr>https://www.bwtinfo.nl/dossiers/richtlijn-bouw-en-sloopveiligheid/Risicomatrix+bepalen+veiligheidsplan</vt:lpwstr>
      </vt:variant>
      <vt:variant>
        <vt:lpwstr/>
      </vt:variant>
      <vt:variant>
        <vt:i4>3145746</vt:i4>
      </vt:variant>
      <vt:variant>
        <vt:i4>415</vt:i4>
      </vt:variant>
      <vt:variant>
        <vt:i4>0</vt:i4>
      </vt:variant>
      <vt:variant>
        <vt:i4>5</vt:i4>
      </vt:variant>
      <vt:variant>
        <vt:lpwstr>https://zwerfafval.rijkswaterstaat.nl/publish/pages/195358/leaflet-een-schone-bouwpplaats_v9.pdf</vt:lpwstr>
      </vt:variant>
      <vt:variant>
        <vt:lpwstr/>
      </vt:variant>
      <vt:variant>
        <vt:i4>3407889</vt:i4>
      </vt:variant>
      <vt:variant>
        <vt:i4>412</vt:i4>
      </vt:variant>
      <vt:variant>
        <vt:i4>0</vt:i4>
      </vt:variant>
      <vt:variant>
        <vt:i4>5</vt:i4>
      </vt:variant>
      <vt:variant>
        <vt:lpwstr>https://vng.nl/sites/default/files/2021-06/29247_convenant-beoordeling-projectplan-opsporing-ontplofbare-oorlogsresten-getekend_pdf_20210408101455.pdf</vt:lpwstr>
      </vt:variant>
      <vt:variant>
        <vt:lpwstr/>
      </vt:variant>
      <vt:variant>
        <vt:i4>7077980</vt:i4>
      </vt:variant>
      <vt:variant>
        <vt:i4>409</vt:i4>
      </vt:variant>
      <vt:variant>
        <vt:i4>0</vt:i4>
      </vt:variant>
      <vt:variant>
        <vt:i4>5</vt:i4>
      </vt:variant>
      <vt:variant>
        <vt:lpwstr>https://data.amsterdam.nl/data/geozoek/?center=52.3596518%2C4.873438&amp;lagen=explsvn-exin%7Cexplsvn-exvg&amp;legenda=true&amp;pk_vid=bac955a97256e15717467947063bb163&amp;zoom=7</vt:lpwstr>
      </vt:variant>
      <vt:variant>
        <vt:lpwstr/>
      </vt:variant>
      <vt:variant>
        <vt:i4>524378</vt:i4>
      </vt:variant>
      <vt:variant>
        <vt:i4>406</vt:i4>
      </vt:variant>
      <vt:variant>
        <vt:i4>0</vt:i4>
      </vt:variant>
      <vt:variant>
        <vt:i4>5</vt:i4>
      </vt:variant>
      <vt:variant>
        <vt:lpwstr>https://www.arboportaal.nl/binaries/arboportaal/documenten/publicatie/2020/02/05/beheersregime-chroom-6/beheersregime-chroom-6-en-andere-gevaarlijke-stoffen-v20+BZK.pdf</vt:lpwstr>
      </vt:variant>
      <vt:variant>
        <vt:lpwstr/>
      </vt:variant>
      <vt:variant>
        <vt:i4>6422564</vt:i4>
      </vt:variant>
      <vt:variant>
        <vt:i4>389</vt:i4>
      </vt:variant>
      <vt:variant>
        <vt:i4>0</vt:i4>
      </vt:variant>
      <vt:variant>
        <vt:i4>5</vt:i4>
      </vt:variant>
      <vt:variant>
        <vt:lpwstr>https://www.bwtinfo.nl/dossiers/richtlijn-bouw-en-sloopveiligheid/Risicomatrix+bepalen+veiligheidsplan</vt:lpwstr>
      </vt:variant>
      <vt:variant>
        <vt:lpwstr/>
      </vt:variant>
      <vt:variant>
        <vt:i4>6094926</vt:i4>
      </vt:variant>
      <vt:variant>
        <vt:i4>386</vt:i4>
      </vt:variant>
      <vt:variant>
        <vt:i4>0</vt:i4>
      </vt:variant>
      <vt:variant>
        <vt:i4>5</vt:i4>
      </vt:variant>
      <vt:variant>
        <vt:lpwstr>https://hoofdstad.sharepoint.com/:x:/s/IB-TeamVeiligheidExternen/EdfDoQMu-NpLlkYHw-OkklEBqZd37jfu-a5Lom5s20kDag?e=giERH5</vt:lpwstr>
      </vt:variant>
      <vt:variant>
        <vt:lpwstr/>
      </vt:variant>
      <vt:variant>
        <vt:i4>7864417</vt:i4>
      </vt:variant>
      <vt:variant>
        <vt:i4>383</vt:i4>
      </vt:variant>
      <vt:variant>
        <vt:i4>0</vt:i4>
      </vt:variant>
      <vt:variant>
        <vt:i4>5</vt:i4>
      </vt:variant>
      <vt:variant>
        <vt:lpwstr>https://www.nlarbeidsinspectie.nl/</vt:lpwstr>
      </vt:variant>
      <vt:variant>
        <vt:lpwstr/>
      </vt:variant>
      <vt:variant>
        <vt:i4>1900595</vt:i4>
      </vt:variant>
      <vt:variant>
        <vt:i4>260</vt:i4>
      </vt:variant>
      <vt:variant>
        <vt:i4>0</vt:i4>
      </vt:variant>
      <vt:variant>
        <vt:i4>5</vt:i4>
      </vt:variant>
      <vt:variant>
        <vt:lpwstr/>
      </vt:variant>
      <vt:variant>
        <vt:lpwstr>_Toc197948124</vt:lpwstr>
      </vt:variant>
      <vt:variant>
        <vt:i4>1900595</vt:i4>
      </vt:variant>
      <vt:variant>
        <vt:i4>254</vt:i4>
      </vt:variant>
      <vt:variant>
        <vt:i4>0</vt:i4>
      </vt:variant>
      <vt:variant>
        <vt:i4>5</vt:i4>
      </vt:variant>
      <vt:variant>
        <vt:lpwstr/>
      </vt:variant>
      <vt:variant>
        <vt:lpwstr>_Toc197948123</vt:lpwstr>
      </vt:variant>
      <vt:variant>
        <vt:i4>1900595</vt:i4>
      </vt:variant>
      <vt:variant>
        <vt:i4>248</vt:i4>
      </vt:variant>
      <vt:variant>
        <vt:i4>0</vt:i4>
      </vt:variant>
      <vt:variant>
        <vt:i4>5</vt:i4>
      </vt:variant>
      <vt:variant>
        <vt:lpwstr/>
      </vt:variant>
      <vt:variant>
        <vt:lpwstr>_Toc197948122</vt:lpwstr>
      </vt:variant>
      <vt:variant>
        <vt:i4>1900595</vt:i4>
      </vt:variant>
      <vt:variant>
        <vt:i4>242</vt:i4>
      </vt:variant>
      <vt:variant>
        <vt:i4>0</vt:i4>
      </vt:variant>
      <vt:variant>
        <vt:i4>5</vt:i4>
      </vt:variant>
      <vt:variant>
        <vt:lpwstr/>
      </vt:variant>
      <vt:variant>
        <vt:lpwstr>_Toc197948121</vt:lpwstr>
      </vt:variant>
      <vt:variant>
        <vt:i4>1900595</vt:i4>
      </vt:variant>
      <vt:variant>
        <vt:i4>236</vt:i4>
      </vt:variant>
      <vt:variant>
        <vt:i4>0</vt:i4>
      </vt:variant>
      <vt:variant>
        <vt:i4>5</vt:i4>
      </vt:variant>
      <vt:variant>
        <vt:lpwstr/>
      </vt:variant>
      <vt:variant>
        <vt:lpwstr>_Toc197948120</vt:lpwstr>
      </vt:variant>
      <vt:variant>
        <vt:i4>1966131</vt:i4>
      </vt:variant>
      <vt:variant>
        <vt:i4>230</vt:i4>
      </vt:variant>
      <vt:variant>
        <vt:i4>0</vt:i4>
      </vt:variant>
      <vt:variant>
        <vt:i4>5</vt:i4>
      </vt:variant>
      <vt:variant>
        <vt:lpwstr/>
      </vt:variant>
      <vt:variant>
        <vt:lpwstr>_Toc197948119</vt:lpwstr>
      </vt:variant>
      <vt:variant>
        <vt:i4>1966131</vt:i4>
      </vt:variant>
      <vt:variant>
        <vt:i4>224</vt:i4>
      </vt:variant>
      <vt:variant>
        <vt:i4>0</vt:i4>
      </vt:variant>
      <vt:variant>
        <vt:i4>5</vt:i4>
      </vt:variant>
      <vt:variant>
        <vt:lpwstr/>
      </vt:variant>
      <vt:variant>
        <vt:lpwstr>_Toc197948118</vt:lpwstr>
      </vt:variant>
      <vt:variant>
        <vt:i4>1966131</vt:i4>
      </vt:variant>
      <vt:variant>
        <vt:i4>218</vt:i4>
      </vt:variant>
      <vt:variant>
        <vt:i4>0</vt:i4>
      </vt:variant>
      <vt:variant>
        <vt:i4>5</vt:i4>
      </vt:variant>
      <vt:variant>
        <vt:lpwstr/>
      </vt:variant>
      <vt:variant>
        <vt:lpwstr>_Toc197948117</vt:lpwstr>
      </vt:variant>
      <vt:variant>
        <vt:i4>1966131</vt:i4>
      </vt:variant>
      <vt:variant>
        <vt:i4>212</vt:i4>
      </vt:variant>
      <vt:variant>
        <vt:i4>0</vt:i4>
      </vt:variant>
      <vt:variant>
        <vt:i4>5</vt:i4>
      </vt:variant>
      <vt:variant>
        <vt:lpwstr/>
      </vt:variant>
      <vt:variant>
        <vt:lpwstr>_Toc197948116</vt:lpwstr>
      </vt:variant>
      <vt:variant>
        <vt:i4>1966131</vt:i4>
      </vt:variant>
      <vt:variant>
        <vt:i4>206</vt:i4>
      </vt:variant>
      <vt:variant>
        <vt:i4>0</vt:i4>
      </vt:variant>
      <vt:variant>
        <vt:i4>5</vt:i4>
      </vt:variant>
      <vt:variant>
        <vt:lpwstr/>
      </vt:variant>
      <vt:variant>
        <vt:lpwstr>_Toc197948115</vt:lpwstr>
      </vt:variant>
      <vt:variant>
        <vt:i4>1966131</vt:i4>
      </vt:variant>
      <vt:variant>
        <vt:i4>200</vt:i4>
      </vt:variant>
      <vt:variant>
        <vt:i4>0</vt:i4>
      </vt:variant>
      <vt:variant>
        <vt:i4>5</vt:i4>
      </vt:variant>
      <vt:variant>
        <vt:lpwstr/>
      </vt:variant>
      <vt:variant>
        <vt:lpwstr>_Toc197948114</vt:lpwstr>
      </vt:variant>
      <vt:variant>
        <vt:i4>1966131</vt:i4>
      </vt:variant>
      <vt:variant>
        <vt:i4>194</vt:i4>
      </vt:variant>
      <vt:variant>
        <vt:i4>0</vt:i4>
      </vt:variant>
      <vt:variant>
        <vt:i4>5</vt:i4>
      </vt:variant>
      <vt:variant>
        <vt:lpwstr/>
      </vt:variant>
      <vt:variant>
        <vt:lpwstr>_Toc197948113</vt:lpwstr>
      </vt:variant>
      <vt:variant>
        <vt:i4>1966131</vt:i4>
      </vt:variant>
      <vt:variant>
        <vt:i4>188</vt:i4>
      </vt:variant>
      <vt:variant>
        <vt:i4>0</vt:i4>
      </vt:variant>
      <vt:variant>
        <vt:i4>5</vt:i4>
      </vt:variant>
      <vt:variant>
        <vt:lpwstr/>
      </vt:variant>
      <vt:variant>
        <vt:lpwstr>_Toc197948112</vt:lpwstr>
      </vt:variant>
      <vt:variant>
        <vt:i4>1966131</vt:i4>
      </vt:variant>
      <vt:variant>
        <vt:i4>182</vt:i4>
      </vt:variant>
      <vt:variant>
        <vt:i4>0</vt:i4>
      </vt:variant>
      <vt:variant>
        <vt:i4>5</vt:i4>
      </vt:variant>
      <vt:variant>
        <vt:lpwstr/>
      </vt:variant>
      <vt:variant>
        <vt:lpwstr>_Toc197948111</vt:lpwstr>
      </vt:variant>
      <vt:variant>
        <vt:i4>1966131</vt:i4>
      </vt:variant>
      <vt:variant>
        <vt:i4>176</vt:i4>
      </vt:variant>
      <vt:variant>
        <vt:i4>0</vt:i4>
      </vt:variant>
      <vt:variant>
        <vt:i4>5</vt:i4>
      </vt:variant>
      <vt:variant>
        <vt:lpwstr/>
      </vt:variant>
      <vt:variant>
        <vt:lpwstr>_Toc197948110</vt:lpwstr>
      </vt:variant>
      <vt:variant>
        <vt:i4>2031667</vt:i4>
      </vt:variant>
      <vt:variant>
        <vt:i4>170</vt:i4>
      </vt:variant>
      <vt:variant>
        <vt:i4>0</vt:i4>
      </vt:variant>
      <vt:variant>
        <vt:i4>5</vt:i4>
      </vt:variant>
      <vt:variant>
        <vt:lpwstr/>
      </vt:variant>
      <vt:variant>
        <vt:lpwstr>_Toc197948109</vt:lpwstr>
      </vt:variant>
      <vt:variant>
        <vt:i4>2031667</vt:i4>
      </vt:variant>
      <vt:variant>
        <vt:i4>164</vt:i4>
      </vt:variant>
      <vt:variant>
        <vt:i4>0</vt:i4>
      </vt:variant>
      <vt:variant>
        <vt:i4>5</vt:i4>
      </vt:variant>
      <vt:variant>
        <vt:lpwstr/>
      </vt:variant>
      <vt:variant>
        <vt:lpwstr>_Toc197948108</vt:lpwstr>
      </vt:variant>
      <vt:variant>
        <vt:i4>2031667</vt:i4>
      </vt:variant>
      <vt:variant>
        <vt:i4>158</vt:i4>
      </vt:variant>
      <vt:variant>
        <vt:i4>0</vt:i4>
      </vt:variant>
      <vt:variant>
        <vt:i4>5</vt:i4>
      </vt:variant>
      <vt:variant>
        <vt:lpwstr/>
      </vt:variant>
      <vt:variant>
        <vt:lpwstr>_Toc197948107</vt:lpwstr>
      </vt:variant>
      <vt:variant>
        <vt:i4>2031667</vt:i4>
      </vt:variant>
      <vt:variant>
        <vt:i4>152</vt:i4>
      </vt:variant>
      <vt:variant>
        <vt:i4>0</vt:i4>
      </vt:variant>
      <vt:variant>
        <vt:i4>5</vt:i4>
      </vt:variant>
      <vt:variant>
        <vt:lpwstr/>
      </vt:variant>
      <vt:variant>
        <vt:lpwstr>_Toc197948106</vt:lpwstr>
      </vt:variant>
      <vt:variant>
        <vt:i4>2031667</vt:i4>
      </vt:variant>
      <vt:variant>
        <vt:i4>146</vt:i4>
      </vt:variant>
      <vt:variant>
        <vt:i4>0</vt:i4>
      </vt:variant>
      <vt:variant>
        <vt:i4>5</vt:i4>
      </vt:variant>
      <vt:variant>
        <vt:lpwstr/>
      </vt:variant>
      <vt:variant>
        <vt:lpwstr>_Toc197948105</vt:lpwstr>
      </vt:variant>
      <vt:variant>
        <vt:i4>2031667</vt:i4>
      </vt:variant>
      <vt:variant>
        <vt:i4>140</vt:i4>
      </vt:variant>
      <vt:variant>
        <vt:i4>0</vt:i4>
      </vt:variant>
      <vt:variant>
        <vt:i4>5</vt:i4>
      </vt:variant>
      <vt:variant>
        <vt:lpwstr/>
      </vt:variant>
      <vt:variant>
        <vt:lpwstr>_Toc197948104</vt:lpwstr>
      </vt:variant>
      <vt:variant>
        <vt:i4>2031667</vt:i4>
      </vt:variant>
      <vt:variant>
        <vt:i4>134</vt:i4>
      </vt:variant>
      <vt:variant>
        <vt:i4>0</vt:i4>
      </vt:variant>
      <vt:variant>
        <vt:i4>5</vt:i4>
      </vt:variant>
      <vt:variant>
        <vt:lpwstr/>
      </vt:variant>
      <vt:variant>
        <vt:lpwstr>_Toc197948103</vt:lpwstr>
      </vt:variant>
      <vt:variant>
        <vt:i4>2031667</vt:i4>
      </vt:variant>
      <vt:variant>
        <vt:i4>128</vt:i4>
      </vt:variant>
      <vt:variant>
        <vt:i4>0</vt:i4>
      </vt:variant>
      <vt:variant>
        <vt:i4>5</vt:i4>
      </vt:variant>
      <vt:variant>
        <vt:lpwstr/>
      </vt:variant>
      <vt:variant>
        <vt:lpwstr>_Toc197948102</vt:lpwstr>
      </vt:variant>
      <vt:variant>
        <vt:i4>2031667</vt:i4>
      </vt:variant>
      <vt:variant>
        <vt:i4>122</vt:i4>
      </vt:variant>
      <vt:variant>
        <vt:i4>0</vt:i4>
      </vt:variant>
      <vt:variant>
        <vt:i4>5</vt:i4>
      </vt:variant>
      <vt:variant>
        <vt:lpwstr/>
      </vt:variant>
      <vt:variant>
        <vt:lpwstr>_Toc197948101</vt:lpwstr>
      </vt:variant>
      <vt:variant>
        <vt:i4>2031667</vt:i4>
      </vt:variant>
      <vt:variant>
        <vt:i4>116</vt:i4>
      </vt:variant>
      <vt:variant>
        <vt:i4>0</vt:i4>
      </vt:variant>
      <vt:variant>
        <vt:i4>5</vt:i4>
      </vt:variant>
      <vt:variant>
        <vt:lpwstr/>
      </vt:variant>
      <vt:variant>
        <vt:lpwstr>_Toc197948100</vt:lpwstr>
      </vt:variant>
      <vt:variant>
        <vt:i4>1441842</vt:i4>
      </vt:variant>
      <vt:variant>
        <vt:i4>110</vt:i4>
      </vt:variant>
      <vt:variant>
        <vt:i4>0</vt:i4>
      </vt:variant>
      <vt:variant>
        <vt:i4>5</vt:i4>
      </vt:variant>
      <vt:variant>
        <vt:lpwstr/>
      </vt:variant>
      <vt:variant>
        <vt:lpwstr>_Toc197948099</vt:lpwstr>
      </vt:variant>
      <vt:variant>
        <vt:i4>1441842</vt:i4>
      </vt:variant>
      <vt:variant>
        <vt:i4>104</vt:i4>
      </vt:variant>
      <vt:variant>
        <vt:i4>0</vt:i4>
      </vt:variant>
      <vt:variant>
        <vt:i4>5</vt:i4>
      </vt:variant>
      <vt:variant>
        <vt:lpwstr/>
      </vt:variant>
      <vt:variant>
        <vt:lpwstr>_Toc197948098</vt:lpwstr>
      </vt:variant>
      <vt:variant>
        <vt:i4>1441842</vt:i4>
      </vt:variant>
      <vt:variant>
        <vt:i4>98</vt:i4>
      </vt:variant>
      <vt:variant>
        <vt:i4>0</vt:i4>
      </vt:variant>
      <vt:variant>
        <vt:i4>5</vt:i4>
      </vt:variant>
      <vt:variant>
        <vt:lpwstr/>
      </vt:variant>
      <vt:variant>
        <vt:lpwstr>_Toc197948097</vt:lpwstr>
      </vt:variant>
      <vt:variant>
        <vt:i4>1441842</vt:i4>
      </vt:variant>
      <vt:variant>
        <vt:i4>92</vt:i4>
      </vt:variant>
      <vt:variant>
        <vt:i4>0</vt:i4>
      </vt:variant>
      <vt:variant>
        <vt:i4>5</vt:i4>
      </vt:variant>
      <vt:variant>
        <vt:lpwstr/>
      </vt:variant>
      <vt:variant>
        <vt:lpwstr>_Toc197948096</vt:lpwstr>
      </vt:variant>
      <vt:variant>
        <vt:i4>1441842</vt:i4>
      </vt:variant>
      <vt:variant>
        <vt:i4>86</vt:i4>
      </vt:variant>
      <vt:variant>
        <vt:i4>0</vt:i4>
      </vt:variant>
      <vt:variant>
        <vt:i4>5</vt:i4>
      </vt:variant>
      <vt:variant>
        <vt:lpwstr/>
      </vt:variant>
      <vt:variant>
        <vt:lpwstr>_Toc197948095</vt:lpwstr>
      </vt:variant>
      <vt:variant>
        <vt:i4>1441842</vt:i4>
      </vt:variant>
      <vt:variant>
        <vt:i4>80</vt:i4>
      </vt:variant>
      <vt:variant>
        <vt:i4>0</vt:i4>
      </vt:variant>
      <vt:variant>
        <vt:i4>5</vt:i4>
      </vt:variant>
      <vt:variant>
        <vt:lpwstr/>
      </vt:variant>
      <vt:variant>
        <vt:lpwstr>_Toc197948094</vt:lpwstr>
      </vt:variant>
      <vt:variant>
        <vt:i4>1441842</vt:i4>
      </vt:variant>
      <vt:variant>
        <vt:i4>74</vt:i4>
      </vt:variant>
      <vt:variant>
        <vt:i4>0</vt:i4>
      </vt:variant>
      <vt:variant>
        <vt:i4>5</vt:i4>
      </vt:variant>
      <vt:variant>
        <vt:lpwstr/>
      </vt:variant>
      <vt:variant>
        <vt:lpwstr>_Toc197948093</vt:lpwstr>
      </vt:variant>
      <vt:variant>
        <vt:i4>1441842</vt:i4>
      </vt:variant>
      <vt:variant>
        <vt:i4>68</vt:i4>
      </vt:variant>
      <vt:variant>
        <vt:i4>0</vt:i4>
      </vt:variant>
      <vt:variant>
        <vt:i4>5</vt:i4>
      </vt:variant>
      <vt:variant>
        <vt:lpwstr/>
      </vt:variant>
      <vt:variant>
        <vt:lpwstr>_Toc197948092</vt:lpwstr>
      </vt:variant>
      <vt:variant>
        <vt:i4>1441842</vt:i4>
      </vt:variant>
      <vt:variant>
        <vt:i4>62</vt:i4>
      </vt:variant>
      <vt:variant>
        <vt:i4>0</vt:i4>
      </vt:variant>
      <vt:variant>
        <vt:i4>5</vt:i4>
      </vt:variant>
      <vt:variant>
        <vt:lpwstr/>
      </vt:variant>
      <vt:variant>
        <vt:lpwstr>_Toc197948091</vt:lpwstr>
      </vt:variant>
      <vt:variant>
        <vt:i4>1441842</vt:i4>
      </vt:variant>
      <vt:variant>
        <vt:i4>56</vt:i4>
      </vt:variant>
      <vt:variant>
        <vt:i4>0</vt:i4>
      </vt:variant>
      <vt:variant>
        <vt:i4>5</vt:i4>
      </vt:variant>
      <vt:variant>
        <vt:lpwstr/>
      </vt:variant>
      <vt:variant>
        <vt:lpwstr>_Toc197948090</vt:lpwstr>
      </vt:variant>
      <vt:variant>
        <vt:i4>1507378</vt:i4>
      </vt:variant>
      <vt:variant>
        <vt:i4>50</vt:i4>
      </vt:variant>
      <vt:variant>
        <vt:i4>0</vt:i4>
      </vt:variant>
      <vt:variant>
        <vt:i4>5</vt:i4>
      </vt:variant>
      <vt:variant>
        <vt:lpwstr/>
      </vt:variant>
      <vt:variant>
        <vt:lpwstr>_Toc197948089</vt:lpwstr>
      </vt:variant>
      <vt:variant>
        <vt:i4>1507378</vt:i4>
      </vt:variant>
      <vt:variant>
        <vt:i4>44</vt:i4>
      </vt:variant>
      <vt:variant>
        <vt:i4>0</vt:i4>
      </vt:variant>
      <vt:variant>
        <vt:i4>5</vt:i4>
      </vt:variant>
      <vt:variant>
        <vt:lpwstr/>
      </vt:variant>
      <vt:variant>
        <vt:lpwstr>_Toc197948088</vt:lpwstr>
      </vt:variant>
      <vt:variant>
        <vt:i4>1507378</vt:i4>
      </vt:variant>
      <vt:variant>
        <vt:i4>38</vt:i4>
      </vt:variant>
      <vt:variant>
        <vt:i4>0</vt:i4>
      </vt:variant>
      <vt:variant>
        <vt:i4>5</vt:i4>
      </vt:variant>
      <vt:variant>
        <vt:lpwstr/>
      </vt:variant>
      <vt:variant>
        <vt:lpwstr>_Toc197948087</vt:lpwstr>
      </vt:variant>
      <vt:variant>
        <vt:i4>1507378</vt:i4>
      </vt:variant>
      <vt:variant>
        <vt:i4>32</vt:i4>
      </vt:variant>
      <vt:variant>
        <vt:i4>0</vt:i4>
      </vt:variant>
      <vt:variant>
        <vt:i4>5</vt:i4>
      </vt:variant>
      <vt:variant>
        <vt:lpwstr/>
      </vt:variant>
      <vt:variant>
        <vt:lpwstr>_Toc197948086</vt:lpwstr>
      </vt:variant>
      <vt:variant>
        <vt:i4>1507378</vt:i4>
      </vt:variant>
      <vt:variant>
        <vt:i4>26</vt:i4>
      </vt:variant>
      <vt:variant>
        <vt:i4>0</vt:i4>
      </vt:variant>
      <vt:variant>
        <vt:i4>5</vt:i4>
      </vt:variant>
      <vt:variant>
        <vt:lpwstr/>
      </vt:variant>
      <vt:variant>
        <vt:lpwstr>_Toc197948085</vt:lpwstr>
      </vt:variant>
      <vt:variant>
        <vt:i4>1507378</vt:i4>
      </vt:variant>
      <vt:variant>
        <vt:i4>20</vt:i4>
      </vt:variant>
      <vt:variant>
        <vt:i4>0</vt:i4>
      </vt:variant>
      <vt:variant>
        <vt:i4>5</vt:i4>
      </vt:variant>
      <vt:variant>
        <vt:lpwstr/>
      </vt:variant>
      <vt:variant>
        <vt:lpwstr>_Toc197948084</vt:lpwstr>
      </vt:variant>
      <vt:variant>
        <vt:i4>1507378</vt:i4>
      </vt:variant>
      <vt:variant>
        <vt:i4>14</vt:i4>
      </vt:variant>
      <vt:variant>
        <vt:i4>0</vt:i4>
      </vt:variant>
      <vt:variant>
        <vt:i4>5</vt:i4>
      </vt:variant>
      <vt:variant>
        <vt:lpwstr/>
      </vt:variant>
      <vt:variant>
        <vt:lpwstr>_Toc197948083</vt:lpwstr>
      </vt:variant>
      <vt:variant>
        <vt:i4>1507378</vt:i4>
      </vt:variant>
      <vt:variant>
        <vt:i4>8</vt:i4>
      </vt:variant>
      <vt:variant>
        <vt:i4>0</vt:i4>
      </vt:variant>
      <vt:variant>
        <vt:i4>5</vt:i4>
      </vt:variant>
      <vt:variant>
        <vt:lpwstr/>
      </vt:variant>
      <vt:variant>
        <vt:lpwstr>_Toc197948082</vt:lpwstr>
      </vt:variant>
      <vt:variant>
        <vt:i4>1507378</vt:i4>
      </vt:variant>
      <vt:variant>
        <vt:i4>2</vt:i4>
      </vt:variant>
      <vt:variant>
        <vt:i4>0</vt:i4>
      </vt:variant>
      <vt:variant>
        <vt:i4>5</vt:i4>
      </vt:variant>
      <vt:variant>
        <vt:lpwstr/>
      </vt:variant>
      <vt:variant>
        <vt:lpwstr>_Toc197948081</vt:lpwstr>
      </vt:variant>
      <vt:variant>
        <vt:i4>6422564</vt:i4>
      </vt:variant>
      <vt:variant>
        <vt:i4>24</vt:i4>
      </vt:variant>
      <vt:variant>
        <vt:i4>0</vt:i4>
      </vt:variant>
      <vt:variant>
        <vt:i4>5</vt:i4>
      </vt:variant>
      <vt:variant>
        <vt:lpwstr>https://www.bwtinfo.nl/dossiers/richtlijn-bouw-en-sloopveiligheid/Risicomatrix+bepalen+veiligheidsplan</vt:lpwstr>
      </vt:variant>
      <vt:variant>
        <vt:lpwstr/>
      </vt:variant>
      <vt:variant>
        <vt:i4>6094926</vt:i4>
      </vt:variant>
      <vt:variant>
        <vt:i4>21</vt:i4>
      </vt:variant>
      <vt:variant>
        <vt:i4>0</vt:i4>
      </vt:variant>
      <vt:variant>
        <vt:i4>5</vt:i4>
      </vt:variant>
      <vt:variant>
        <vt:lpwstr>https://hoofdstad.sharepoint.com/:x:/s/IB-TeamVeiligheidExternen/EdfDoQMu-NpLlkYHw-OkklEBqZd37jfu-a5Lom5s20kDag?e=giERH5</vt:lpwstr>
      </vt:variant>
      <vt:variant>
        <vt:lpwstr/>
      </vt:variant>
      <vt:variant>
        <vt:i4>1835030</vt:i4>
      </vt:variant>
      <vt:variant>
        <vt:i4>18</vt:i4>
      </vt:variant>
      <vt:variant>
        <vt:i4>0</vt:i4>
      </vt:variant>
      <vt:variant>
        <vt:i4>5</vt:i4>
      </vt:variant>
      <vt:variant>
        <vt:lpwstr>https://crow500proof.nl/</vt:lpwstr>
      </vt:variant>
      <vt:variant>
        <vt:lpwstr/>
      </vt:variant>
      <vt:variant>
        <vt:i4>1638411</vt:i4>
      </vt:variant>
      <vt:variant>
        <vt:i4>15</vt:i4>
      </vt:variant>
      <vt:variant>
        <vt:i4>0</vt:i4>
      </vt:variant>
      <vt:variant>
        <vt:i4>5</vt:i4>
      </vt:variant>
      <vt:variant>
        <vt:lpwstr>https://kennisbasis-fysiek.nl/veiligheid/</vt:lpwstr>
      </vt:variant>
      <vt:variant>
        <vt:lpwstr/>
      </vt:variant>
      <vt:variant>
        <vt:i4>3538994</vt:i4>
      </vt:variant>
      <vt:variant>
        <vt:i4>12</vt:i4>
      </vt:variant>
      <vt:variant>
        <vt:i4>0</vt:i4>
      </vt:variant>
      <vt:variant>
        <vt:i4>5</vt:i4>
      </vt:variant>
      <vt:variant>
        <vt:lpwstr>https://hoofdstad.sharepoint.com/sites/KB-RE-IB-VGH/SitePages/Gevaarlijke-stoffen-en-Bodem.aspx</vt:lpwstr>
      </vt:variant>
      <vt:variant>
        <vt:lpwstr/>
      </vt:variant>
      <vt:variant>
        <vt:i4>2228339</vt:i4>
      </vt:variant>
      <vt:variant>
        <vt:i4>9</vt:i4>
      </vt:variant>
      <vt:variant>
        <vt:i4>0</vt:i4>
      </vt:variant>
      <vt:variant>
        <vt:i4>5</vt:i4>
      </vt:variant>
      <vt:variant>
        <vt:lpwstr>https://kennisbasis-fysiek.nl/veiligheid/vg-handboek-ib-amsterdam/</vt:lpwstr>
      </vt:variant>
      <vt:variant>
        <vt:lpwstr/>
      </vt:variant>
      <vt:variant>
        <vt:i4>2228339</vt:i4>
      </vt:variant>
      <vt:variant>
        <vt:i4>6</vt:i4>
      </vt:variant>
      <vt:variant>
        <vt:i4>0</vt:i4>
      </vt:variant>
      <vt:variant>
        <vt:i4>5</vt:i4>
      </vt:variant>
      <vt:variant>
        <vt:lpwstr>https://kennisbasis-fysiek.nl/veiligheid/vg-handboek-ib-amsterdam/</vt:lpwstr>
      </vt:variant>
      <vt:variant>
        <vt:lpwstr/>
      </vt:variant>
      <vt:variant>
        <vt:i4>1114156</vt:i4>
      </vt:variant>
      <vt:variant>
        <vt:i4>3</vt:i4>
      </vt:variant>
      <vt:variant>
        <vt:i4>0</vt:i4>
      </vt:variant>
      <vt:variant>
        <vt:i4>5</vt:i4>
      </vt:variant>
      <vt:variant>
        <vt:lpwstr>https://www.bwtinfo.nl/upload/ckfinder/files/Landelijke Richtlijn Bouw- Sloopveiligheid OW Bbl versie 2_15 aug 2024 def.pdf</vt:lpwstr>
      </vt:variant>
      <vt:variant>
        <vt:lpwstr/>
      </vt:variant>
      <vt:variant>
        <vt:i4>65541</vt:i4>
      </vt:variant>
      <vt:variant>
        <vt:i4>0</vt:i4>
      </vt:variant>
      <vt:variant>
        <vt:i4>0</vt:i4>
      </vt:variant>
      <vt:variant>
        <vt:i4>5</vt:i4>
      </vt:variant>
      <vt:variant>
        <vt:lpwstr>https://data.amsterdam.nl/data/geozoek/?center=52.3730992%2C4.8932898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V&amp;G plan 2.0</dc:title>
  <dc:subject/>
  <dc:creator>p.van.namen@amsterdam.nl</dc:creator>
  <cp:keywords/>
  <cp:lastModifiedBy>Dopper, Jeroen</cp:lastModifiedBy>
  <cp:revision>4</cp:revision>
  <cp:lastPrinted>2025-06-16T12:09:00Z</cp:lastPrinted>
  <dcterms:created xsi:type="dcterms:W3CDTF">2025-06-11T12:15:00Z</dcterms:created>
  <dcterms:modified xsi:type="dcterms:W3CDTF">2025-06-16T12:09:00Z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0x010100D80020429B06CD4BA0719A1D90962B66</vt:lpwstr>
  </property>
  <property fmtid="{D5CDD505-2E9C-101B-9397-08002B2CF9AE}" pid="3" name="MediaServiceImageTags">
    <vt:lpwstr/>
  </property>
  <property fmtid="{D5CDD505-2E9C-101B-9397-08002B2CF9AE}" pid="4" name="Organisatieonderdeel">
    <vt:lpwstr>3;#Ruimte en Economie:Ingenieursbureau|9b904282-b3c0-464b-a9c1-c981b6016c99</vt:lpwstr>
  </property>
  <property fmtid="{D5CDD505-2E9C-101B-9397-08002B2CF9AE}" pid="5" name="Inrichting">
    <vt:lpwstr>2;#KennisBasis:Kennisnetwerk:Themagroep|76d4ff09-2d26-4d58-9ae2-c868d0584a2c</vt:lpwstr>
  </property>
  <property fmtid="{D5CDD505-2E9C-101B-9397-08002B2CF9AE}" pid="6" name="Kwaliteitsstatus">
    <vt:lpwstr>1;#Niet beoordeeld|a2f02964-ec86-4ced-8125-ad4b0dcb2ecf</vt:lpwstr>
  </property>
  <property fmtid="{D5CDD505-2E9C-101B-9397-08002B2CF9AE}" pid="7" name="TaxKeyword">
    <vt:lpwstr/>
  </property>
  <property fmtid="{D5CDD505-2E9C-101B-9397-08002B2CF9AE}" pid="8" name="InformatieType">
    <vt:lpwstr>40;#Sjabloon|3fba6445-b8a8-4f14-a0f8-edee27b1cbdf</vt:lpwstr>
  </property>
  <property fmtid="{D5CDD505-2E9C-101B-9397-08002B2CF9AE}" pid="9" name="Projecttype">
    <vt:lpwstr/>
  </property>
  <property fmtid="{D5CDD505-2E9C-101B-9397-08002B2CF9AE}" pid="10" name="Projectfase">
    <vt:lpwstr/>
  </property>
  <property fmtid="{D5CDD505-2E9C-101B-9397-08002B2CF9AE}" pid="11" name="Doelgroep">
    <vt:lpwstr/>
  </property>
  <property fmtid="{D5CDD505-2E9C-101B-9397-08002B2CF9AE}" pid="12" name="_dlc_DocIdItemGuid">
    <vt:lpwstr>3c0667bd-4122-45f8-ada5-6b65e0e051e4</vt:lpwstr>
  </property>
  <property fmtid="{D5CDD505-2E9C-101B-9397-08002B2CF9AE}" pid="13" name="GerelateerdeOrganisatieonderdelen">
    <vt:lpwstr>3;#Ingenieursbureau|9b904282-b3c0-464b-a9c1-c981b6016c99</vt:lpwstr>
  </property>
  <property fmtid="{D5CDD505-2E9C-101B-9397-08002B2CF9AE}" pid="14" name="ic6e37279ca6428ea043fdf2094f842d">
    <vt:lpwstr/>
  </property>
</Properties>
</file>